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BD5C5B" w14:textId="77777777" w:rsidR="0007042F" w:rsidRDefault="001D7F29" w:rsidP="00790EC6">
      <w:pPr>
        <w:rPr>
          <w:noProof/>
          <w:lang w:eastAsia="de-CH"/>
        </w:rPr>
      </w:pPr>
      <w:r>
        <w:rPr>
          <w:noProof/>
          <w:lang w:eastAsia="de-CH"/>
        </w:rPr>
        <w:drawing>
          <wp:anchor distT="0" distB="0" distL="114300" distR="114300" simplePos="0" relativeHeight="251630080" behindDoc="1" locked="0" layoutInCell="1" allowOverlap="1" wp14:anchorId="327D0359" wp14:editId="00F63FC2">
            <wp:simplePos x="0" y="0"/>
            <wp:positionH relativeFrom="column">
              <wp:posOffset>4102890</wp:posOffset>
            </wp:positionH>
            <wp:positionV relativeFrom="paragraph">
              <wp:posOffset>-158558</wp:posOffset>
            </wp:positionV>
            <wp:extent cx="2371091" cy="3769743"/>
            <wp:effectExtent l="0" t="0" r="0" b="0"/>
            <wp:wrapNone/>
            <wp:docPr id="724"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SC03809"/>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37743" t="12007" r="30246" b="-2485"/>
                    <a:stretch/>
                  </pic:blipFill>
                  <pic:spPr bwMode="auto">
                    <a:xfrm>
                      <a:off x="0" y="0"/>
                      <a:ext cx="2371091" cy="376974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042F">
        <w:rPr>
          <w:noProof/>
          <w:lang w:eastAsia="de-CH"/>
        </w:rPr>
        <w:drawing>
          <wp:anchor distT="0" distB="0" distL="114300" distR="114300" simplePos="0" relativeHeight="251624960" behindDoc="1" locked="0" layoutInCell="1" allowOverlap="1" wp14:anchorId="01F8A177" wp14:editId="3A56F73F">
            <wp:simplePos x="0" y="0"/>
            <wp:positionH relativeFrom="column">
              <wp:posOffset>-702310</wp:posOffset>
            </wp:positionH>
            <wp:positionV relativeFrom="paragraph">
              <wp:posOffset>-155958</wp:posOffset>
            </wp:positionV>
            <wp:extent cx="4709795" cy="2099945"/>
            <wp:effectExtent l="0" t="0" r="0" b="0"/>
            <wp:wrapNone/>
            <wp:docPr id="72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09795" cy="2099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68CDB30" w14:textId="77777777" w:rsidR="00711837" w:rsidRDefault="00711837" w:rsidP="00790EC6">
      <w:pPr>
        <w:rPr>
          <w:noProof/>
          <w:lang w:eastAsia="de-CH"/>
        </w:rPr>
      </w:pPr>
    </w:p>
    <w:p w14:paraId="04C188E6" w14:textId="77777777" w:rsidR="00711837" w:rsidRDefault="00711837" w:rsidP="00790EC6">
      <w:pPr>
        <w:rPr>
          <w:noProof/>
          <w:lang w:eastAsia="de-CH"/>
        </w:rPr>
      </w:pPr>
    </w:p>
    <w:p w14:paraId="0FAD8579" w14:textId="77777777" w:rsidR="00790EC6" w:rsidRDefault="00790EC6" w:rsidP="00790EC6">
      <w:pPr>
        <w:rPr>
          <w:noProof/>
          <w:lang w:eastAsia="de-CH"/>
        </w:rPr>
      </w:pPr>
    </w:p>
    <w:p w14:paraId="0EE622FD" w14:textId="77777777" w:rsidR="00790EC6" w:rsidRDefault="00790EC6" w:rsidP="00790EC6">
      <w:pPr>
        <w:rPr>
          <w:noProof/>
          <w:lang w:eastAsia="de-CH"/>
        </w:rPr>
      </w:pPr>
    </w:p>
    <w:p w14:paraId="2DD907F2" w14:textId="77777777" w:rsidR="00790EC6" w:rsidRDefault="00790EC6" w:rsidP="00790EC6">
      <w:pPr>
        <w:rPr>
          <w:noProof/>
          <w:lang w:eastAsia="de-CH"/>
        </w:rPr>
      </w:pPr>
    </w:p>
    <w:p w14:paraId="7A12A60D" w14:textId="77777777" w:rsidR="00790EC6" w:rsidRDefault="00E34DCD" w:rsidP="00790EC6">
      <w:pPr>
        <w:rPr>
          <w:noProof/>
          <w:lang w:eastAsia="de-CH"/>
        </w:rPr>
      </w:pPr>
      <w:r>
        <w:rPr>
          <w:noProof/>
          <w:lang w:eastAsia="de-CH"/>
        </w:rPr>
        <w:drawing>
          <wp:anchor distT="0" distB="0" distL="114300" distR="114300" simplePos="0" relativeHeight="251625984" behindDoc="1" locked="0" layoutInCell="1" allowOverlap="1" wp14:anchorId="355806E3" wp14:editId="0D0CF947">
            <wp:simplePos x="0" y="0"/>
            <wp:positionH relativeFrom="column">
              <wp:posOffset>1725930</wp:posOffset>
            </wp:positionH>
            <wp:positionV relativeFrom="paragraph">
              <wp:posOffset>251460</wp:posOffset>
            </wp:positionV>
            <wp:extent cx="2238375" cy="2244725"/>
            <wp:effectExtent l="0" t="0" r="9525" b="3175"/>
            <wp:wrapNone/>
            <wp:docPr id="7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38375" cy="2244725"/>
                    </a:xfrm>
                    <a:prstGeom prst="rect">
                      <a:avLst/>
                    </a:prstGeom>
                    <a:noFill/>
                    <a:ln>
                      <a:noFill/>
                    </a:ln>
                  </pic:spPr>
                </pic:pic>
              </a:graphicData>
            </a:graphic>
            <wp14:sizeRelH relativeFrom="page">
              <wp14:pctWidth>0</wp14:pctWidth>
            </wp14:sizeRelH>
            <wp14:sizeRelV relativeFrom="page">
              <wp14:pctHeight>0</wp14:pctHeight>
            </wp14:sizeRelV>
          </wp:anchor>
        </w:drawing>
      </w:r>
      <w:r w:rsidR="0007042F">
        <w:rPr>
          <w:noProof/>
          <w:lang w:eastAsia="de-CH"/>
        </w:rPr>
        <w:drawing>
          <wp:anchor distT="0" distB="0" distL="114300" distR="114300" simplePos="0" relativeHeight="252051968" behindDoc="1" locked="0" layoutInCell="1" allowOverlap="1" wp14:anchorId="45C3BEDB" wp14:editId="017DBBE4">
            <wp:simplePos x="0" y="0"/>
            <wp:positionH relativeFrom="column">
              <wp:posOffset>-710649</wp:posOffset>
            </wp:positionH>
            <wp:positionV relativeFrom="paragraph">
              <wp:posOffset>93896</wp:posOffset>
            </wp:positionV>
            <wp:extent cx="2293093" cy="4045789"/>
            <wp:effectExtent l="0" t="0" r="0" b="0"/>
            <wp:wrapNone/>
            <wp:docPr id="72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544" r="7370" b="6386"/>
                    <a:stretch/>
                  </pic:blipFill>
                  <pic:spPr bwMode="auto">
                    <a:xfrm>
                      <a:off x="0" y="0"/>
                      <a:ext cx="2292985" cy="404559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8794A71" w14:textId="77777777" w:rsidR="00711837" w:rsidRDefault="00711837" w:rsidP="00790EC6">
      <w:pPr>
        <w:rPr>
          <w:noProof/>
          <w:lang w:eastAsia="de-CH"/>
        </w:rPr>
      </w:pPr>
    </w:p>
    <w:p w14:paraId="2029A57F" w14:textId="77777777" w:rsidR="00790EC6" w:rsidRDefault="00790EC6" w:rsidP="00790EC6">
      <w:pPr>
        <w:rPr>
          <w:noProof/>
          <w:lang w:eastAsia="de-CH"/>
        </w:rPr>
      </w:pPr>
    </w:p>
    <w:p w14:paraId="78BEC7CF" w14:textId="77777777" w:rsidR="00790EC6" w:rsidRDefault="00790EC6" w:rsidP="00790EC6">
      <w:pPr>
        <w:rPr>
          <w:noProof/>
          <w:lang w:eastAsia="de-CH"/>
        </w:rPr>
      </w:pPr>
    </w:p>
    <w:p w14:paraId="4A0445C3" w14:textId="77777777" w:rsidR="0007042F" w:rsidRDefault="0007042F" w:rsidP="00790EC6">
      <w:pPr>
        <w:rPr>
          <w:noProof/>
          <w:lang w:eastAsia="de-CH"/>
        </w:rPr>
      </w:pPr>
    </w:p>
    <w:p w14:paraId="20F52388" w14:textId="77777777" w:rsidR="00790EC6" w:rsidRDefault="0007042F" w:rsidP="00790EC6">
      <w:pPr>
        <w:rPr>
          <w:noProof/>
          <w:lang w:eastAsia="de-CH"/>
        </w:rPr>
      </w:pPr>
      <w:r>
        <w:rPr>
          <w:noProof/>
          <w:lang w:eastAsia="de-CH"/>
        </w:rPr>
        <w:drawing>
          <wp:anchor distT="0" distB="0" distL="114300" distR="114300" simplePos="0" relativeHeight="251593212" behindDoc="1" locked="0" layoutInCell="1" allowOverlap="1" wp14:anchorId="4F9DD59F" wp14:editId="75190CA7">
            <wp:simplePos x="0" y="0"/>
            <wp:positionH relativeFrom="column">
              <wp:posOffset>4102891</wp:posOffset>
            </wp:positionH>
            <wp:positionV relativeFrom="paragraph">
              <wp:posOffset>13958</wp:posOffset>
            </wp:positionV>
            <wp:extent cx="2368884" cy="2518913"/>
            <wp:effectExtent l="0" t="0" r="0" b="0"/>
            <wp:wrapNone/>
            <wp:docPr id="72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8177" r="16997" b="-345"/>
                    <a:stretch/>
                  </pic:blipFill>
                  <pic:spPr bwMode="auto">
                    <a:xfrm>
                      <a:off x="0" y="0"/>
                      <a:ext cx="2368575" cy="25185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60DC23" w14:textId="77777777" w:rsidR="00711837" w:rsidRDefault="00711837" w:rsidP="00790EC6">
      <w:pPr>
        <w:rPr>
          <w:noProof/>
          <w:lang w:eastAsia="de-CH"/>
        </w:rPr>
      </w:pPr>
    </w:p>
    <w:p w14:paraId="59EA32B5" w14:textId="77777777" w:rsidR="0007042F" w:rsidRDefault="0007042F" w:rsidP="00790EC6">
      <w:pPr>
        <w:rPr>
          <w:noProof/>
          <w:lang w:eastAsia="de-CH"/>
        </w:rPr>
      </w:pPr>
    </w:p>
    <w:p w14:paraId="08A83DAC" w14:textId="77777777" w:rsidR="00790EC6" w:rsidRDefault="0007042F" w:rsidP="00790EC6">
      <w:pPr>
        <w:rPr>
          <w:noProof/>
          <w:lang w:eastAsia="de-CH"/>
        </w:rPr>
      </w:pPr>
      <w:r>
        <w:rPr>
          <w:noProof/>
          <w:lang w:eastAsia="de-CH"/>
        </w:rPr>
        <w:drawing>
          <wp:anchor distT="0" distB="0" distL="114300" distR="114300" simplePos="0" relativeHeight="251627008" behindDoc="1" locked="0" layoutInCell="1" allowOverlap="1" wp14:anchorId="5D074A71" wp14:editId="7BBFC0EA">
            <wp:simplePos x="0" y="0"/>
            <wp:positionH relativeFrom="column">
              <wp:posOffset>1670242</wp:posOffset>
            </wp:positionH>
            <wp:positionV relativeFrom="paragraph">
              <wp:posOffset>139868</wp:posOffset>
            </wp:positionV>
            <wp:extent cx="2359006" cy="1423358"/>
            <wp:effectExtent l="0" t="0" r="3810" b="5715"/>
            <wp:wrapNone/>
            <wp:docPr id="7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9582" t="11442" r="3916" b="6467"/>
                    <a:stretch/>
                  </pic:blipFill>
                  <pic:spPr bwMode="auto">
                    <a:xfrm>
                      <a:off x="0" y="0"/>
                      <a:ext cx="2358471" cy="14230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52A2E3" w14:textId="77777777" w:rsidR="00790EC6" w:rsidRDefault="00790EC6" w:rsidP="00790EC6">
      <w:pPr>
        <w:rPr>
          <w:noProof/>
          <w:lang w:eastAsia="de-CH"/>
        </w:rPr>
      </w:pPr>
    </w:p>
    <w:p w14:paraId="323FA92B" w14:textId="77777777" w:rsidR="00790EC6" w:rsidRDefault="00790EC6" w:rsidP="00790EC6">
      <w:pPr>
        <w:rPr>
          <w:noProof/>
          <w:lang w:eastAsia="de-CH"/>
        </w:rPr>
      </w:pPr>
    </w:p>
    <w:p w14:paraId="4F49B422" w14:textId="77777777" w:rsidR="00790EC6" w:rsidRDefault="00790EC6" w:rsidP="00790EC6">
      <w:pPr>
        <w:rPr>
          <w:noProof/>
          <w:lang w:eastAsia="de-CH"/>
        </w:rPr>
      </w:pPr>
    </w:p>
    <w:p w14:paraId="59904A33" w14:textId="77777777" w:rsidR="00790EC6" w:rsidRDefault="00790EC6" w:rsidP="00790EC6">
      <w:pPr>
        <w:rPr>
          <w:noProof/>
          <w:lang w:eastAsia="de-CH"/>
        </w:rPr>
      </w:pPr>
    </w:p>
    <w:p w14:paraId="0F7B7C2B" w14:textId="77777777" w:rsidR="00790EC6" w:rsidRDefault="00711837" w:rsidP="00790EC6">
      <w:pPr>
        <w:rPr>
          <w:noProof/>
          <w:lang w:eastAsia="de-CH"/>
        </w:rPr>
      </w:pPr>
      <w:r>
        <w:rPr>
          <w:noProof/>
          <w:lang w:eastAsia="de-CH"/>
        </w:rPr>
        <w:drawing>
          <wp:anchor distT="0" distB="0" distL="114300" distR="114300" simplePos="0" relativeHeight="251635200" behindDoc="1" locked="0" layoutInCell="1" allowOverlap="1" wp14:anchorId="0658D87B" wp14:editId="1975A9BF">
            <wp:simplePos x="0" y="0"/>
            <wp:positionH relativeFrom="column">
              <wp:posOffset>-700405</wp:posOffset>
            </wp:positionH>
            <wp:positionV relativeFrom="paragraph">
              <wp:posOffset>57126</wp:posOffset>
            </wp:positionV>
            <wp:extent cx="7181850" cy="1314450"/>
            <wp:effectExtent l="0" t="0" r="0" b="0"/>
            <wp:wrapNone/>
            <wp:docPr id="718" name="Bild 80" descr="skyline ber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kyline bern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81850" cy="1314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5737D8" w14:textId="77777777" w:rsidR="00790EC6" w:rsidRDefault="00790EC6" w:rsidP="00790EC6"/>
    <w:p w14:paraId="2006121E" w14:textId="77777777" w:rsidR="00E96A4E" w:rsidRDefault="00E96A4E" w:rsidP="00354525">
      <w:pPr>
        <w:tabs>
          <w:tab w:val="right" w:pos="8789"/>
        </w:tabs>
        <w:rPr>
          <w:rFonts w:cs="Arial"/>
          <w:sz w:val="24"/>
          <w:szCs w:val="24"/>
          <w:u w:val="single"/>
        </w:rPr>
      </w:pPr>
    </w:p>
    <w:p w14:paraId="23F1C8AA" w14:textId="77777777" w:rsidR="00E96A4E" w:rsidRDefault="00977F65" w:rsidP="00354525">
      <w:pPr>
        <w:tabs>
          <w:tab w:val="right" w:pos="8789"/>
        </w:tabs>
        <w:rPr>
          <w:rFonts w:cs="Arial"/>
          <w:sz w:val="24"/>
          <w:szCs w:val="24"/>
          <w:u w:val="single"/>
        </w:rPr>
      </w:pPr>
      <w:r>
        <w:rPr>
          <w:rFonts w:cs="Arial"/>
          <w:noProof/>
          <w:sz w:val="24"/>
          <w:szCs w:val="24"/>
          <w:u w:val="single"/>
          <w:lang w:eastAsia="de-CH"/>
        </w:rPr>
        <mc:AlternateContent>
          <mc:Choice Requires="wps">
            <w:drawing>
              <wp:anchor distT="0" distB="0" distL="114300" distR="114300" simplePos="0" relativeHeight="251632128" behindDoc="0" locked="0" layoutInCell="1" allowOverlap="1" wp14:anchorId="51FDCDAA" wp14:editId="10C7E554">
                <wp:simplePos x="0" y="0"/>
                <wp:positionH relativeFrom="column">
                  <wp:posOffset>-348615</wp:posOffset>
                </wp:positionH>
                <wp:positionV relativeFrom="paragraph">
                  <wp:posOffset>240665</wp:posOffset>
                </wp:positionV>
                <wp:extent cx="6486525" cy="560705"/>
                <wp:effectExtent l="0" t="0" r="0" b="0"/>
                <wp:wrapNone/>
                <wp:docPr id="7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4F1B0" w14:textId="77777777" w:rsidR="006C12FF" w:rsidRDefault="006C12FF" w:rsidP="00520BDD">
                            <w:pPr>
                              <w:tabs>
                                <w:tab w:val="left" w:pos="3210"/>
                              </w:tabs>
                              <w:jc w:val="center"/>
                              <w:rPr>
                                <w:rFonts w:cs="Arial"/>
                                <w:b/>
                                <w:color w:val="FFFFFF"/>
                                <w:sz w:val="56"/>
                                <w:szCs w:val="56"/>
                              </w:rPr>
                            </w:pPr>
                            <w:r w:rsidRPr="00520BDD">
                              <w:rPr>
                                <w:rFonts w:cs="Arial"/>
                                <w:b/>
                                <w:color w:val="FFFFFF"/>
                                <w:sz w:val="56"/>
                                <w:szCs w:val="56"/>
                              </w:rPr>
                              <w:t>TTC Bern – Handbuch</w:t>
                            </w:r>
                            <w:r w:rsidRPr="00520BDD">
                              <w:rPr>
                                <w:rFonts w:cs="Arial"/>
                                <w:b/>
                                <w:color w:val="FFFFFF"/>
                                <w:sz w:val="72"/>
                                <w:szCs w:val="72"/>
                              </w:rPr>
                              <w:t xml:space="preserve"> </w:t>
                            </w:r>
                            <w:r w:rsidRPr="00520BDD">
                              <w:rPr>
                                <w:rFonts w:cs="Arial"/>
                                <w:b/>
                                <w:color w:val="FFFFFF"/>
                                <w:sz w:val="56"/>
                                <w:szCs w:val="56"/>
                              </w:rPr>
                              <w:t>Nachwuchs</w:t>
                            </w:r>
                            <w:r>
                              <w:rPr>
                                <w:rFonts w:cs="Arial"/>
                                <w:b/>
                                <w:color w:val="FFFFFF"/>
                                <w:sz w:val="56"/>
                                <w:szCs w:val="56"/>
                              </w:rPr>
                              <w:t xml:space="preserve"> 2018/19</w:t>
                            </w:r>
                          </w:p>
                          <w:p w14:paraId="75D8F18F"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DCDAA" id="_x0000_t202" coordsize="21600,21600" o:spt="202" path="m,l,21600r21600,l21600,xe">
                <v:stroke joinstyle="miter"/>
                <v:path gradientshapeok="t" o:connecttype="rect"/>
              </v:shapetype>
              <v:shape id="Text Box 76" o:spid="_x0000_s1026" type="#_x0000_t202" style="position:absolute;margin-left:-27.45pt;margin-top:18.95pt;width:510.75pt;height:44.1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Bb4QEAAKEDAAAOAAAAZHJzL2Uyb0RvYy54bWysU9tu2zAMfR+wfxD0vtgJ4rQz4hRdiw4D&#10;ugvQ7QNkWbKF2aJGKbGzrx8lp2m2vQ17ESSSPjznkN7eTEPPDgq9AVvx5SLnTFkJjbFtxb99fXhz&#10;zZkPwjaiB6sqflSe3+xev9qOrlQr6KBvFDICsb4cXcW7EFyZZV52ahB+AU5ZSmrAQQR6Yps1KEZC&#10;H/psleebbARsHIJU3lP0fk7yXcLXWsnwWWuvAusrTtxCOjGddTyz3VaULQrXGXmiIf6BxSCMpaZn&#10;qHsRBNuj+QtqMBLBgw4LCUMGWhupkgZSs8z/UPPUCaeSFjLHu7NN/v/Byk+HJ/cFWZjewUQDTCK8&#10;ewT53TMLd52wrbpFhLFToqHGy2hZNjpfnj6NVvvSR5B6/AgNDVnsAySgSeMQXSGdjNBpAMez6WoK&#10;TFJws77eFKuCM0m5YpNf5UVqIcrnrx368F7BwOKl4khDTeji8OhDZCPK55LYzMKD6fs02N7+FqDC&#10;GEnsI+GZepjqiaqjihqaI+lAmPeE9pouHeBPzkbakYr7H3uBirP+gyUv3i7X67hU6bEurlb0wMtM&#10;fZkRVhJUxQNn8/UuzIu4d2jajjrN7lu4Jf+0SdJeWJ140x4kxaedjYt2+U5VL3/W7hcAAAD//wMA&#10;UEsDBBQABgAIAAAAIQBo+jbo3gAAAAoBAAAPAAAAZHJzL2Rvd25yZXYueG1sTI9NT8MwDIbvSPyH&#10;yEjctoSyBVqaTgjEFbTxIXHLGq+taJyqydby7zEnOFmWH71+3nIz+16ccIxdIANXSwUCqQ6uo8bA&#10;2+vT4hZETJac7QOhgW+MsKnOz0pbuDDRFk+71AgOoVhYA21KQyFlrFv0Ni7DgMS3Qxi9TbyOjXSj&#10;nTjc9zJTSktvO+IPrR3wocX6a3f0Bt6fD58fK/XSPPr1MIVZSfK5NObyYr6/A5FwTn8w/OqzOlTs&#10;tA9HclH0BhbrVc6ogesbngzkWmsQeyYznYGsSvm/QvUDAAD//wMAUEsBAi0AFAAGAAgAAAAhALaD&#10;OJL+AAAA4QEAABMAAAAAAAAAAAAAAAAAAAAAAFtDb250ZW50X1R5cGVzXS54bWxQSwECLQAUAAYA&#10;CAAAACEAOP0h/9YAAACUAQAACwAAAAAAAAAAAAAAAAAvAQAAX3JlbHMvLnJlbHNQSwECLQAUAAYA&#10;CAAAACEA8cowW+EBAAChAwAADgAAAAAAAAAAAAAAAAAuAgAAZHJzL2Uyb0RvYy54bWxQSwECLQAU&#10;AAYACAAAACEAaPo26N4AAAAKAQAADwAAAAAAAAAAAAAAAAA7BAAAZHJzL2Rvd25yZXYueG1sUEsF&#10;BgAAAAAEAAQA8wAAAEYFAAAAAA==&#10;" filled="f" stroked="f">
                <v:textbox>
                  <w:txbxContent>
                    <w:p w14:paraId="7FA4F1B0" w14:textId="77777777" w:rsidR="006C12FF" w:rsidRDefault="006C12FF" w:rsidP="00520BDD">
                      <w:pPr>
                        <w:tabs>
                          <w:tab w:val="left" w:pos="3210"/>
                        </w:tabs>
                        <w:jc w:val="center"/>
                        <w:rPr>
                          <w:rFonts w:cs="Arial"/>
                          <w:b/>
                          <w:color w:val="FFFFFF"/>
                          <w:sz w:val="56"/>
                          <w:szCs w:val="56"/>
                        </w:rPr>
                      </w:pPr>
                      <w:r w:rsidRPr="00520BDD">
                        <w:rPr>
                          <w:rFonts w:cs="Arial"/>
                          <w:b/>
                          <w:color w:val="FFFFFF"/>
                          <w:sz w:val="56"/>
                          <w:szCs w:val="56"/>
                        </w:rPr>
                        <w:t>TTC Bern – Handbuch</w:t>
                      </w:r>
                      <w:r w:rsidRPr="00520BDD">
                        <w:rPr>
                          <w:rFonts w:cs="Arial"/>
                          <w:b/>
                          <w:color w:val="FFFFFF"/>
                          <w:sz w:val="72"/>
                          <w:szCs w:val="72"/>
                        </w:rPr>
                        <w:t xml:space="preserve"> </w:t>
                      </w:r>
                      <w:r w:rsidRPr="00520BDD">
                        <w:rPr>
                          <w:rFonts w:cs="Arial"/>
                          <w:b/>
                          <w:color w:val="FFFFFF"/>
                          <w:sz w:val="56"/>
                          <w:szCs w:val="56"/>
                        </w:rPr>
                        <w:t>Nachwuchs</w:t>
                      </w:r>
                      <w:r>
                        <w:rPr>
                          <w:rFonts w:cs="Arial"/>
                          <w:b/>
                          <w:color w:val="FFFFFF"/>
                          <w:sz w:val="56"/>
                          <w:szCs w:val="56"/>
                        </w:rPr>
                        <w:t xml:space="preserve"> 2018/19</w:t>
                      </w:r>
                    </w:p>
                    <w:p w14:paraId="75D8F18F" w14:textId="77777777" w:rsidR="006C12FF" w:rsidRDefault="006C12FF"/>
                  </w:txbxContent>
                </v:textbox>
              </v:shape>
            </w:pict>
          </mc:Fallback>
        </mc:AlternateContent>
      </w:r>
      <w:r w:rsidR="00711837">
        <w:rPr>
          <w:rFonts w:cs="Arial"/>
          <w:noProof/>
          <w:sz w:val="24"/>
          <w:szCs w:val="24"/>
          <w:u w:val="single"/>
          <w:lang w:eastAsia="de-CH"/>
        </w:rPr>
        <mc:AlternateContent>
          <mc:Choice Requires="wps">
            <w:drawing>
              <wp:anchor distT="0" distB="0" distL="114300" distR="114300" simplePos="0" relativeHeight="251631104" behindDoc="1" locked="0" layoutInCell="1" allowOverlap="1" wp14:anchorId="5FB57093" wp14:editId="4EACA5EC">
                <wp:simplePos x="0" y="0"/>
                <wp:positionH relativeFrom="column">
                  <wp:posOffset>-714375</wp:posOffset>
                </wp:positionH>
                <wp:positionV relativeFrom="paragraph">
                  <wp:posOffset>339725</wp:posOffset>
                </wp:positionV>
                <wp:extent cx="7181850" cy="2109470"/>
                <wp:effectExtent l="0" t="0" r="19050" b="43180"/>
                <wp:wrapNone/>
                <wp:docPr id="716" name="AutoShape 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1850" cy="2109470"/>
                        </a:xfrm>
                        <a:prstGeom prst="rect">
                          <a:avLst/>
                        </a:prstGeom>
                        <a:gradFill rotWithShape="0">
                          <a:gsLst>
                            <a:gs pos="0">
                              <a:srgbClr val="C0504D">
                                <a:alpha val="65097"/>
                              </a:srgbClr>
                            </a:gs>
                            <a:gs pos="100000">
                              <a:srgbClr val="923633"/>
                            </a:gs>
                          </a:gsLst>
                          <a:path path="shape">
                            <a:fillToRect l="50000" t="50000" r="50000" b="50000"/>
                          </a:path>
                        </a:gradFill>
                        <a:ln>
                          <a:noFill/>
                        </a:ln>
                        <a:effectLst>
                          <a:outerShdw dist="28398" dir="3806097" algn="ctr" rotWithShape="0">
                            <a:srgbClr val="622423"/>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F59D3F" id="AutoShape 697" o:spid="_x0000_s1026" style="position:absolute;margin-left:-56.25pt;margin-top:26.75pt;width:565.5pt;height:166.1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HUhwIAABwFAAAOAAAAZHJzL2Uyb0RvYy54bWysVEtv2zAMvg/YfxB0X/3I26hTFCk6DOge&#10;WDrsrMjyA7NFjVLidL++lOyk6bbTMB8EUhQ/kh9JX98cu5YdFNoGdM6Tq5gzpSUUja5y/u3x/t2S&#10;M+uELkQLWuX8SVl+s3775ro3mUqhhrZQyAhE26w3Oa+dM1kUWVmrTtgrMEqTsQTshCMVq6hA0RN6&#10;10ZpHM+jHrAwCFJZS7d3g5GvA35ZKuk+l6VVjrU5p9xcODGcO39G62uRVShM3cgxDfEPWXSi0RT0&#10;DHUnnGB7bP6A6hqJYKF0VxK6CMqykSrUQNUk8W/VbGthVKiFyLHmTJP9f7Dy02FrvqBP3ZoHkD8s&#10;07Cpha7ULSL0tRIFhUs8UVFvbHZ28IolV7brP0JBrRV7B4GDY4mdB6Tq2DFQ/XSmWh0dk3S5SJbJ&#10;ckYdkWRLk3g1XYRmRCI7uRu07r2Cjnkh50i9DPDi8GCdT0dkpycj88V907YMwX1vXB3I83GD0ZLP&#10;IDADVNBwbbHabVpkB0HjsYln8fRuCNGaWgy381m8WoTqiaHheQhd2Uu4JPZf8H2FuUon88lkdPcu&#10;lHR1ysUIVzN/5NyOnRZZSSU8wlcq1o/sLMD6sR0lGt1RovEdpJEKwhngUQQefHqt9qcGz8vwbLhR&#10;YTNGSmDvFG7romdF44lOl5MVbW3RUKzJMp77+ploK9pv6ZD/ld9XRc/TdJqeij6jh+QuAodp8gPk&#10;d9VmOyieaJioeb45/pdCQg34i7Oe1pMo+rkXqDhrP2jq3yqZTv0+B2U6W6Sk4KVld2kRWhJUzh0V&#10;EsSNI41c9gabqqZISeidhlsa4rIJ4/WSFaXuFVrBE8P+d+F3/FIPr15+autnAAAA//8DAFBLAwQU&#10;AAYACAAAACEAugc2vOAAAAAMAQAADwAAAGRycy9kb3ducmV2LnhtbEyPwU7DMAyG70i8Q2Qkblva&#10;lbCqqzshJLhwgTEO3NLGSyuapGqytrw92YmdbMuffn8u94vp2USj75xFSNcJMLKNU53VCMfPl1UO&#10;zAdpleydJYRf8rCvbm9KWSg32w+aDkGzGGJ9IRHaEIaCc9+0ZKRfu4Fs3J3caGSI46i5GuUcw03P&#10;N0nyyI3sbLzQyoGeW2p+DmeD0GQPQtdfb3o+prWe8tfv960RiPd3y9MOWKAl/MNw0Y/qUEWn2p2t&#10;8qxHWKXpRkQWQWSxXogkzWNXI2S52AKvSn79RPUHAAD//wMAUEsBAi0AFAAGAAgAAAAhALaDOJL+&#10;AAAA4QEAABMAAAAAAAAAAAAAAAAAAAAAAFtDb250ZW50X1R5cGVzXS54bWxQSwECLQAUAAYACAAA&#10;ACEAOP0h/9YAAACUAQAACwAAAAAAAAAAAAAAAAAvAQAAX3JlbHMvLnJlbHNQSwECLQAUAAYACAAA&#10;ACEAPypR1IcCAAAcBQAADgAAAAAAAAAAAAAAAAAuAgAAZHJzL2Uyb0RvYy54bWxQSwECLQAUAAYA&#10;CAAAACEAugc2vOAAAAAMAQAADwAAAAAAAAAAAAAAAADhBAAAZHJzL2Rvd25yZXYueG1sUEsFBgAA&#10;AAAEAAQA8wAAAO4FAAAAAA==&#10;" fillcolor="#c0504d" stroked="f" strokeweight="0">
                <v:fill opacity="42661f" color2="#923633" focusposition=".5,.5" focussize="" focus="100%" type="gradientRadial"/>
                <v:shadow on="t" color="#622423" offset="1pt"/>
              </v:rect>
            </w:pict>
          </mc:Fallback>
        </mc:AlternateContent>
      </w:r>
    </w:p>
    <w:p w14:paraId="0DABEB57" w14:textId="77777777" w:rsidR="00E96A4E" w:rsidRDefault="00E96A4E" w:rsidP="00354525">
      <w:pPr>
        <w:tabs>
          <w:tab w:val="right" w:pos="8789"/>
        </w:tabs>
        <w:rPr>
          <w:rFonts w:cs="Arial"/>
          <w:sz w:val="24"/>
          <w:szCs w:val="24"/>
          <w:u w:val="single"/>
        </w:rPr>
      </w:pPr>
    </w:p>
    <w:p w14:paraId="17702A52" w14:textId="77777777" w:rsidR="00E96A4E" w:rsidRDefault="00977F65" w:rsidP="00354525">
      <w:pPr>
        <w:tabs>
          <w:tab w:val="right" w:pos="8789"/>
        </w:tabs>
        <w:rPr>
          <w:rFonts w:cs="Arial"/>
          <w:sz w:val="24"/>
          <w:szCs w:val="24"/>
          <w:u w:val="single"/>
        </w:rPr>
      </w:pPr>
      <w:r>
        <w:rPr>
          <w:rFonts w:cs="Arial"/>
          <w:noProof/>
          <w:sz w:val="24"/>
          <w:szCs w:val="24"/>
          <w:u w:val="single"/>
          <w:lang w:eastAsia="de-CH"/>
        </w:rPr>
        <mc:AlternateContent>
          <mc:Choice Requires="wps">
            <w:drawing>
              <wp:anchor distT="0" distB="0" distL="114300" distR="114300" simplePos="0" relativeHeight="251633152" behindDoc="0" locked="0" layoutInCell="1" allowOverlap="1" wp14:anchorId="50662580" wp14:editId="79B98660">
                <wp:simplePos x="0" y="0"/>
                <wp:positionH relativeFrom="column">
                  <wp:posOffset>281305</wp:posOffset>
                </wp:positionH>
                <wp:positionV relativeFrom="paragraph">
                  <wp:posOffset>160919</wp:posOffset>
                </wp:positionV>
                <wp:extent cx="5095875" cy="466725"/>
                <wp:effectExtent l="0" t="0" r="0" b="9525"/>
                <wp:wrapNone/>
                <wp:docPr id="715"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67982" w14:textId="77777777" w:rsidR="006C12FF" w:rsidRPr="00520BDD" w:rsidRDefault="006C12FF" w:rsidP="00520BDD">
                            <w:pPr>
                              <w:tabs>
                                <w:tab w:val="left" w:pos="3210"/>
                              </w:tabs>
                              <w:jc w:val="center"/>
                              <w:rPr>
                                <w:rFonts w:cs="Arial"/>
                                <w:b/>
                                <w:color w:val="FFFFFF"/>
                                <w:sz w:val="48"/>
                                <w:szCs w:val="48"/>
                              </w:rPr>
                            </w:pPr>
                            <w:r>
                              <w:rPr>
                                <w:rFonts w:cs="Arial"/>
                                <w:b/>
                                <w:color w:val="FFFFFF"/>
                                <w:sz w:val="48"/>
                                <w:szCs w:val="48"/>
                              </w:rPr>
                              <w:t>Dieses Handbuch gehört:</w:t>
                            </w:r>
                          </w:p>
                          <w:p w14:paraId="60802CEB"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662580" id="Text Box 77" o:spid="_x0000_s1027" type="#_x0000_t202" style="position:absolute;margin-left:22.15pt;margin-top:12.65pt;width:401.25pt;height:36.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tV4wEAAKgDAAAOAAAAZHJzL2Uyb0RvYy54bWysU8Fu2zAMvQ/YPwi6L3aCOGmNOEXXosOA&#10;bh3Q7QNkWbaF2aJGKbGzrx8lu2m23YZdBJGUH997pHc3Y9+xo0KnwRR8uUg5U0ZCpU1T8G9fH95d&#10;cea8MJXowKiCn5TjN/u3b3aDzdUKWugqhYxAjMsHW/DWe5sniZOt6oVbgFWGijVgLzyF2CQVioHQ&#10;+y5ZpekmGQAriyCVc5S9n4p8H/HrWkn/VNdOedYVnLj5eGI8y3Am+53IGxS21XKmIf6BRS+0oaZn&#10;qHvhBTug/guq1xLBQe0XEvoE6lpLFTWQmmX6h5rnVlgVtZA5zp5tcv8PVn4+PtsvyPz4HkYaYBTh&#10;7CPI744ZuGuFadQtIgytEhU1XgbLksG6fP40WO1yF0DK4RNUNGRx8BCBxhr74ArpZIROAzidTVej&#10;Z5KSWXqdXW0zziTV1pvNdpXFFiJ/+dqi8x8U9CxcCo401Igujo/OBzYif3kSmhl40F0XB9uZ3xL0&#10;MGQi+0B4ou7HcmS6mqUFMSVUJ5KDMK0LrTddWsCfnA20KgV3Pw4CFWfdR0OWXC/X67BbMVhn2xUF&#10;eFkpLyvCSIIquOdsut75aR8PFnXTUqdpCAZuycZaR4WvrGb6tA5R+Ly6Yd8u4/jq9Qfb/wIAAP//&#10;AwBQSwMEFAAGAAgAAAAhAMKDma/dAAAACAEAAA8AAABkcnMvZG93bnJldi54bWxMj81OwzAQhO9I&#10;vIO1SNyoTUmrNGRTIRBXEOVH4ubG2yQiXkex24S3ZznBaTWa0ew35Xb2vTrRGLvACNcLA4q4Dq7j&#10;BuHt9fEqBxWTZWf7wITwTRG21flZaQsXJn6h0y41Sko4FhahTWkotI51S97GRRiIxTuE0dskcmy0&#10;G+0k5b7XS2PW2tuO5UNrB7pvqf7aHT3C+9Ph8yMzz82DXw1TmI1mv9GIlxfz3S2oRHP6C8MvvqBD&#10;JUz7cGQXVY+QZTeSRFiu5IqfZ2uZskfY5DnoqtT/B1Q/AAAA//8DAFBLAQItABQABgAIAAAAIQC2&#10;gziS/gAAAOEBAAATAAAAAAAAAAAAAAAAAAAAAABbQ29udGVudF9UeXBlc10ueG1sUEsBAi0AFAAG&#10;AAgAAAAhADj9If/WAAAAlAEAAAsAAAAAAAAAAAAAAAAALwEAAF9yZWxzLy5yZWxzUEsBAi0AFAAG&#10;AAgAAAAhABs4q1XjAQAAqAMAAA4AAAAAAAAAAAAAAAAALgIAAGRycy9lMm9Eb2MueG1sUEsBAi0A&#10;FAAGAAgAAAAhAMKDma/dAAAACAEAAA8AAAAAAAAAAAAAAAAAPQQAAGRycy9kb3ducmV2LnhtbFBL&#10;BQYAAAAABAAEAPMAAABHBQAAAAA=&#10;" filled="f" stroked="f">
                <v:textbox>
                  <w:txbxContent>
                    <w:p w14:paraId="10567982" w14:textId="77777777" w:rsidR="006C12FF" w:rsidRPr="00520BDD" w:rsidRDefault="006C12FF" w:rsidP="00520BDD">
                      <w:pPr>
                        <w:tabs>
                          <w:tab w:val="left" w:pos="3210"/>
                        </w:tabs>
                        <w:jc w:val="center"/>
                        <w:rPr>
                          <w:rFonts w:cs="Arial"/>
                          <w:b/>
                          <w:color w:val="FFFFFF"/>
                          <w:sz w:val="48"/>
                          <w:szCs w:val="48"/>
                        </w:rPr>
                      </w:pPr>
                      <w:r>
                        <w:rPr>
                          <w:rFonts w:cs="Arial"/>
                          <w:b/>
                          <w:color w:val="FFFFFF"/>
                          <w:sz w:val="48"/>
                          <w:szCs w:val="48"/>
                        </w:rPr>
                        <w:t>Dieses Handbuch gehört:</w:t>
                      </w:r>
                    </w:p>
                    <w:p w14:paraId="60802CEB" w14:textId="77777777" w:rsidR="006C12FF" w:rsidRDefault="006C12FF"/>
                  </w:txbxContent>
                </v:textbox>
              </v:shape>
            </w:pict>
          </mc:Fallback>
        </mc:AlternateContent>
      </w:r>
    </w:p>
    <w:p w14:paraId="45144ABB" w14:textId="77777777" w:rsidR="00E96A4E" w:rsidRDefault="00E96A4E" w:rsidP="00354525">
      <w:pPr>
        <w:tabs>
          <w:tab w:val="right" w:pos="8789"/>
        </w:tabs>
        <w:rPr>
          <w:rFonts w:cs="Arial"/>
          <w:sz w:val="24"/>
          <w:szCs w:val="24"/>
          <w:u w:val="single"/>
        </w:rPr>
      </w:pPr>
    </w:p>
    <w:p w14:paraId="3683B197" w14:textId="77777777" w:rsidR="00E96A4E" w:rsidRDefault="00711837" w:rsidP="009E1CC7">
      <w:pPr>
        <w:tabs>
          <w:tab w:val="left" w:pos="2610"/>
        </w:tabs>
        <w:rPr>
          <w:rFonts w:cs="Arial"/>
          <w:sz w:val="24"/>
          <w:szCs w:val="24"/>
          <w:u w:val="single"/>
        </w:rPr>
      </w:pPr>
      <w:r>
        <w:rPr>
          <w:rFonts w:cs="Arial"/>
          <w:noProof/>
          <w:sz w:val="24"/>
          <w:szCs w:val="24"/>
          <w:u w:val="single"/>
          <w:lang w:eastAsia="de-CH"/>
        </w:rPr>
        <mc:AlternateContent>
          <mc:Choice Requires="wps">
            <w:drawing>
              <wp:anchor distT="0" distB="0" distL="114300" distR="114300" simplePos="0" relativeHeight="251634176" behindDoc="0" locked="0" layoutInCell="1" allowOverlap="1" wp14:anchorId="5D64F9C6" wp14:editId="05CF0629">
                <wp:simplePos x="0" y="0"/>
                <wp:positionH relativeFrom="column">
                  <wp:posOffset>404495</wp:posOffset>
                </wp:positionH>
                <wp:positionV relativeFrom="paragraph">
                  <wp:posOffset>149596</wp:posOffset>
                </wp:positionV>
                <wp:extent cx="5095875" cy="590550"/>
                <wp:effectExtent l="0" t="0" r="9525" b="0"/>
                <wp:wrapNone/>
                <wp:docPr id="71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ED59C1"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4F9C6" id="Text Box 78" o:spid="_x0000_s1028" type="#_x0000_t202" style="position:absolute;margin-left:31.85pt;margin-top:11.8pt;width:401.25pt;height:46.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dip+AEAANEDAAAOAAAAZHJzL2Uyb0RvYy54bWysU8tu2zAQvBfoPxC817INq4kFy0HqwEWB&#10;9AGk/QCKoiSiFJdd0pbcr++SchwjvRXVgeByydmd2dHmbuwNOyr0GmzJF7M5Z8pKqLVtS/7j+/7d&#10;LWc+CFsLA1aV/KQ8v9u+fbMZXKGW0IGpFTICsb4YXMm7EFyRZV52qhd+Bk5ZSjaAvQgUYpvVKAZC&#10;7022nM/fZwNg7RCk8p5OH6Yk3yb8plEyfG0arwIzJafeQloxrVVcs+1GFC0K12l5bkP8Qxe90JaK&#10;XqAeRBDsgPovqF5LBA9NmEnoM2gaLVXiQGwW81dsnjrhVOJC4nh3kcn/P1j55fjkviEL4wcYaYCJ&#10;hHePIH96ZmHXCduqe0QYOiVqKryIkmWD88X5aZTaFz6CVMNnqGnI4hAgAY0N9lEV4skInQZwuoiu&#10;xsAkHebzdX57k3MmKZev53meppKJ4vm1Qx8+KuhZ3JQcaagJXRwffYjdiOL5Sizmweh6r41JAbbV&#10;ziA7CjLAPn2JwKtrxsbLFuKzCTGeJJqR2cQxjNXIdF3yZYSIrCuoT8QbYfIV/Qe06QB/czaQp0ru&#10;fx0EKs7MJ0varRerVTRhClb5zZICvM5U1xlhJUGVPHA2bXdhMu7BoW47qjRNy8I96d3oJMVLV+f2&#10;yTdJobPHozGv43Tr5U/c/gEAAP//AwBQSwMEFAAGAAgAAAAhACfGNm3dAAAACQEAAA8AAABkcnMv&#10;ZG93bnJldi54bWxMj0FOwzAQRfdI3MEaJDaIOk3BadM4FSCB2Lb0AE48TSLicRS7TXp7hhUsR//p&#10;/zfFbna9uOAYOk8alosEBFLtbUeNhuPX++MaRIiGrOk9oYYrBtiVtzeFya2faI+XQ2wEl1DIjYY2&#10;xiGXMtQtOhMWfkDi7ORHZyKfYyPtaCYud71Mk0RJZzrihdYM+NZi/X04Ow2nz+nheTNVH/GY7Z/U&#10;q+myyl+1vr+bX7YgIs7xD4ZffVaHkp0qfyYbRK9BrTImNaQrBYLztVIpiIrBpVIgy0L+/6D8AQAA&#10;//8DAFBLAQItABQABgAIAAAAIQC2gziS/gAAAOEBAAATAAAAAAAAAAAAAAAAAAAAAABbQ29udGVu&#10;dF9UeXBlc10ueG1sUEsBAi0AFAAGAAgAAAAhADj9If/WAAAAlAEAAAsAAAAAAAAAAAAAAAAALwEA&#10;AF9yZWxzLy5yZWxzUEsBAi0AFAAGAAgAAAAhALW12Kn4AQAA0QMAAA4AAAAAAAAAAAAAAAAALgIA&#10;AGRycy9lMm9Eb2MueG1sUEsBAi0AFAAGAAgAAAAhACfGNm3dAAAACQEAAA8AAAAAAAAAAAAAAAAA&#10;UgQAAGRycy9kb3ducmV2LnhtbFBLBQYAAAAABAAEAPMAAABcBQAAAAA=&#10;" stroked="f">
                <v:textbox>
                  <w:txbxContent>
                    <w:p w14:paraId="57ED59C1" w14:textId="77777777" w:rsidR="006C12FF" w:rsidRDefault="006C12FF"/>
                  </w:txbxContent>
                </v:textbox>
              </v:shape>
            </w:pict>
          </mc:Fallback>
        </mc:AlternateContent>
      </w:r>
    </w:p>
    <w:p w14:paraId="7540B688" w14:textId="77777777" w:rsidR="00E96A4E" w:rsidRDefault="00E96A4E" w:rsidP="00354525">
      <w:pPr>
        <w:tabs>
          <w:tab w:val="right" w:pos="8789"/>
        </w:tabs>
        <w:rPr>
          <w:rFonts w:cs="Arial"/>
          <w:sz w:val="24"/>
          <w:szCs w:val="24"/>
          <w:u w:val="single"/>
        </w:rPr>
      </w:pPr>
    </w:p>
    <w:p w14:paraId="4EA786F3" w14:textId="77777777" w:rsidR="00354525" w:rsidRPr="00977F65" w:rsidRDefault="00977F65" w:rsidP="00354525">
      <w:pPr>
        <w:tabs>
          <w:tab w:val="right" w:pos="8789"/>
        </w:tabs>
        <w:rPr>
          <w:rFonts w:cs="Arial"/>
          <w:b/>
          <w:color w:val="FFFFFF"/>
          <w:sz w:val="48"/>
          <w:szCs w:val="48"/>
        </w:rPr>
      </w:pPr>
      <w:r>
        <w:rPr>
          <w:rFonts w:cs="Arial"/>
          <w:noProof/>
          <w:sz w:val="24"/>
          <w:szCs w:val="24"/>
          <w:u w:val="single"/>
          <w:lang w:eastAsia="de-CH"/>
        </w:rPr>
        <w:lastRenderedPageBreak/>
        <mc:AlternateContent>
          <mc:Choice Requires="wps">
            <w:drawing>
              <wp:anchor distT="0" distB="0" distL="114300" distR="114300" simplePos="0" relativeHeight="251964928" behindDoc="0" locked="0" layoutInCell="1" allowOverlap="1" wp14:anchorId="722C1594" wp14:editId="2044C1EF">
                <wp:simplePos x="0" y="0"/>
                <wp:positionH relativeFrom="column">
                  <wp:posOffset>-90170</wp:posOffset>
                </wp:positionH>
                <wp:positionV relativeFrom="paragraph">
                  <wp:posOffset>-820049</wp:posOffset>
                </wp:positionV>
                <wp:extent cx="6132830" cy="603250"/>
                <wp:effectExtent l="0" t="0" r="0" b="6350"/>
                <wp:wrapNone/>
                <wp:docPr id="70" name="Textfeld 70"/>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165B09" w14:textId="77777777" w:rsidR="006C12FF" w:rsidRDefault="006C12FF">
                            <w:r>
                              <w:rPr>
                                <w:rFonts w:ascii="Arial" w:hAnsi="Arial" w:cs="Arial"/>
                                <w:color w:val="C00000"/>
                                <w:sz w:val="56"/>
                                <w:szCs w:val="80"/>
                              </w:rPr>
                              <w:t>Inhalt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2C1594" id="Textfeld 70" o:spid="_x0000_s1029" type="#_x0000_t202" style="position:absolute;margin-left:-7.1pt;margin-top:-64.55pt;width:482.9pt;height:47.5pt;z-index:251964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VQIawIAAEQFAAAOAAAAZHJzL2Uyb0RvYy54bWysVEtv2zAMvg/YfxB0X51H23VGnSJr0WFA&#10;0RZLh54VWWqMyaImMbGzX19KtpMs26XDLjYlfnx9JHV51daGbZQPFdiCj09GnCkroazsS8G/P91+&#10;uOAsoLClMGBVwbcq8KvZ+3eXjcvVBFZgSuUZObEhb1zBV4guz7IgV6oW4QScsqTU4GuBdPQvWelF&#10;Q95rk01Go/OsAV86D1KFQLc3nZLPkn+tlcQHrYNCZgpOuWH6+vRdxm82uxT5ixduVck+DfEPWdSi&#10;shR05+pGoGBrX/3hqq6khwAaTyTUGWhdSZVqoGrGo6NqFivhVKqFyAluR1P4f27l/WbhHj3D9jO0&#10;1MBISONCHugy1tNqX8c/ZcpITxRud7SpFpmky/PxdHIxJZUk3floOjlLvGZ7a+cDflFQsygU3FNb&#10;ElticxeQIhJ0gMRgFm4rY1JrjGUNOZ2Sy980ZGFsvFGpyb2bfeZJwq1REWPsN6VZVaYC4kUaL3Vt&#10;PNsIGgwhpbKYak9+CR1RmpJ4i2GP32f1FuOujiEyWNwZ15UFn6o/Srv8MaSsOzwReVB3FLFdtlR4&#10;wadDY5dQbqnfHrpVCE7eVtSUOxHwUXiafeoj7TM+0EcbIPKhlzhbgf/1t/uIp5EkLWcN7VLBw8+1&#10;8Ioz89XSsH4an57G5UuH07OPEzr4Q83yUGPX9TVQV8b0cjiZxIhHM4jaQ/1Maz+PUUklrKTYBcdB&#10;vMZuw+nZkGo+TyBaNyfwzi6cjK5jk+LIPbXPwrt+LpEm+h6GrRP50Xh22GhpYb5G0FWa3chzx2rP&#10;P61qGun+WYlvweE5ofaP3+wVAAD//wMAUEsDBBQABgAIAAAAIQB206xn4gAAAAwBAAAPAAAAZHJz&#10;L2Rvd25yZXYueG1sTI9NT8JAEIbvJv6HzZh4g+1WIFC7JaQJMTF6ALl423aHtnE/aneB6q93OOFt&#10;Pp6880y+Hq1hZxxC550EMU2Aoau97lwj4fCxnSyBhaicVsY7lPCDAdbF/V2uMu0vbofnfWwYhbiQ&#10;KQltjH3GeahbtCpMfY+Odkc/WBWpHRquB3WhcGt4miQLblXn6EKreixbrL/2Jyvhtdy+q12V2uWv&#10;KV/ejpv++/A5l/LxYdw8A4s4xhsMV31Sh4KcKn9yOjAjYSJmKaHXIl0JYISs5mIBrKLR00wAL3L+&#10;/4niDwAA//8DAFBLAQItABQABgAIAAAAIQC2gziS/gAAAOEBAAATAAAAAAAAAAAAAAAAAAAAAABb&#10;Q29udGVudF9UeXBlc10ueG1sUEsBAi0AFAAGAAgAAAAhADj9If/WAAAAlAEAAAsAAAAAAAAAAAAA&#10;AAAALwEAAF9yZWxzLy5yZWxzUEsBAi0AFAAGAAgAAAAhAF3xVAhrAgAARAUAAA4AAAAAAAAAAAAA&#10;AAAALgIAAGRycy9lMm9Eb2MueG1sUEsBAi0AFAAGAAgAAAAhAHbTrGfiAAAADAEAAA8AAAAAAAAA&#10;AAAAAAAAxQQAAGRycy9kb3ducmV2LnhtbFBLBQYAAAAABAAEAPMAAADUBQAAAAA=&#10;" filled="f" stroked="f" strokeweight=".5pt">
                <v:textbox>
                  <w:txbxContent>
                    <w:p w14:paraId="57165B09" w14:textId="77777777" w:rsidR="006C12FF" w:rsidRDefault="006C12FF">
                      <w:r>
                        <w:rPr>
                          <w:rFonts w:ascii="Arial" w:hAnsi="Arial" w:cs="Arial"/>
                          <w:color w:val="C00000"/>
                          <w:sz w:val="56"/>
                          <w:szCs w:val="80"/>
                        </w:rPr>
                        <w:t>Inhalt</w:t>
                      </w:r>
                    </w:p>
                  </w:txbxContent>
                </v:textbox>
              </v:shape>
            </w:pict>
          </mc:Fallback>
        </mc:AlternateContent>
      </w:r>
      <w:r w:rsidR="008B5024">
        <w:rPr>
          <w:rFonts w:cs="Arial"/>
          <w:sz w:val="24"/>
          <w:szCs w:val="24"/>
          <w:u w:val="single"/>
        </w:rPr>
        <w:t>Vorwort des Spielleiters</w:t>
      </w:r>
      <w:r w:rsidR="008B5024">
        <w:rPr>
          <w:rFonts w:cs="Arial"/>
          <w:sz w:val="24"/>
          <w:szCs w:val="24"/>
          <w:u w:val="single"/>
        </w:rPr>
        <w:tab/>
        <w:t>3</w:t>
      </w:r>
    </w:p>
    <w:p w14:paraId="0BF108C0" w14:textId="77777777" w:rsidR="00354525" w:rsidRPr="004C696C" w:rsidRDefault="00354525" w:rsidP="00354525">
      <w:pPr>
        <w:tabs>
          <w:tab w:val="right" w:pos="8789"/>
        </w:tabs>
        <w:rPr>
          <w:rFonts w:cs="Arial"/>
          <w:sz w:val="24"/>
          <w:szCs w:val="24"/>
          <w:u w:val="single"/>
        </w:rPr>
      </w:pPr>
      <w:r w:rsidRPr="004C696C">
        <w:rPr>
          <w:rFonts w:cs="Arial"/>
          <w:sz w:val="24"/>
          <w:szCs w:val="24"/>
          <w:u w:val="single"/>
        </w:rPr>
        <w:t>Nachwuchskommission (NAKO) / Trainer des TTC Bern</w:t>
      </w:r>
      <w:r w:rsidR="00405CDB">
        <w:rPr>
          <w:rFonts w:cs="Arial"/>
          <w:sz w:val="24"/>
          <w:szCs w:val="24"/>
          <w:u w:val="single"/>
        </w:rPr>
        <w:t xml:space="preserve"> / Trainerausbildung</w:t>
      </w:r>
      <w:r w:rsidRPr="004C696C">
        <w:rPr>
          <w:rFonts w:cs="Arial"/>
          <w:sz w:val="24"/>
          <w:szCs w:val="24"/>
          <w:u w:val="single"/>
        </w:rPr>
        <w:tab/>
      </w:r>
      <w:r w:rsidR="00F335EB">
        <w:rPr>
          <w:rFonts w:cs="Arial"/>
          <w:sz w:val="24"/>
          <w:szCs w:val="24"/>
          <w:u w:val="single"/>
        </w:rPr>
        <w:t>4</w:t>
      </w:r>
    </w:p>
    <w:p w14:paraId="38E95384" w14:textId="77777777" w:rsidR="00354525" w:rsidRPr="004C696C" w:rsidRDefault="001C2967" w:rsidP="00354525">
      <w:pPr>
        <w:tabs>
          <w:tab w:val="right" w:pos="8789"/>
        </w:tabs>
        <w:rPr>
          <w:rFonts w:cs="Arial"/>
          <w:sz w:val="24"/>
          <w:szCs w:val="24"/>
          <w:u w:val="single"/>
        </w:rPr>
      </w:pPr>
      <w:r>
        <w:rPr>
          <w:rFonts w:cs="Arial"/>
          <w:sz w:val="24"/>
          <w:szCs w:val="24"/>
          <w:u w:val="single"/>
        </w:rPr>
        <w:t>Training</w:t>
      </w:r>
      <w:r w:rsidR="00996C53">
        <w:rPr>
          <w:rFonts w:cs="Arial"/>
          <w:sz w:val="24"/>
          <w:szCs w:val="24"/>
          <w:u w:val="single"/>
        </w:rPr>
        <w:t>sbetrieb</w:t>
      </w:r>
      <w:r>
        <w:rPr>
          <w:rFonts w:cs="Arial"/>
          <w:sz w:val="24"/>
          <w:szCs w:val="24"/>
          <w:u w:val="single"/>
        </w:rPr>
        <w:t xml:space="preserve"> / Hallenbelegung</w:t>
      </w:r>
      <w:r w:rsidR="00F335EB">
        <w:rPr>
          <w:rFonts w:cs="Arial"/>
          <w:sz w:val="24"/>
          <w:szCs w:val="24"/>
          <w:u w:val="single"/>
        </w:rPr>
        <w:tab/>
        <w:t>6</w:t>
      </w:r>
    </w:p>
    <w:p w14:paraId="6A35B768" w14:textId="77777777" w:rsidR="00354525" w:rsidRPr="001C2967" w:rsidRDefault="001C2967" w:rsidP="00354525">
      <w:pPr>
        <w:tabs>
          <w:tab w:val="right" w:pos="8789"/>
        </w:tabs>
        <w:rPr>
          <w:rFonts w:cs="Arial"/>
          <w:sz w:val="24"/>
          <w:szCs w:val="24"/>
          <w:u w:val="single"/>
        </w:rPr>
      </w:pPr>
      <w:r w:rsidRPr="004C696C">
        <w:rPr>
          <w:rFonts w:cs="Arial"/>
          <w:sz w:val="24"/>
          <w:szCs w:val="24"/>
          <w:u w:val="single"/>
        </w:rPr>
        <w:t>Aufbau Schweizer Tischtennis Verband – Swiss Table Tennis (STT)</w:t>
      </w:r>
      <w:r w:rsidR="00F335EB">
        <w:rPr>
          <w:rFonts w:cs="Arial"/>
          <w:sz w:val="24"/>
          <w:szCs w:val="24"/>
          <w:u w:val="single"/>
        </w:rPr>
        <w:tab/>
        <w:t>7</w:t>
      </w:r>
    </w:p>
    <w:p w14:paraId="29CA036C" w14:textId="77777777" w:rsidR="00F21B4C" w:rsidRDefault="00A32C6C" w:rsidP="00354525">
      <w:pPr>
        <w:tabs>
          <w:tab w:val="right" w:pos="8789"/>
        </w:tabs>
        <w:rPr>
          <w:rFonts w:cs="Arial"/>
          <w:sz w:val="24"/>
          <w:szCs w:val="24"/>
          <w:u w:val="single"/>
        </w:rPr>
      </w:pPr>
      <w:r>
        <w:rPr>
          <w:rFonts w:cs="Arial"/>
          <w:sz w:val="24"/>
          <w:szCs w:val="24"/>
          <w:u w:val="single"/>
        </w:rPr>
        <w:t xml:space="preserve">Clubinterner </w:t>
      </w:r>
      <w:r w:rsidR="00EF2D4A">
        <w:rPr>
          <w:rFonts w:cs="Arial"/>
          <w:sz w:val="24"/>
          <w:szCs w:val="24"/>
          <w:u w:val="single"/>
        </w:rPr>
        <w:t>Terminplan</w:t>
      </w:r>
      <w:r w:rsidR="00F21B4C">
        <w:rPr>
          <w:rFonts w:cs="Arial"/>
          <w:sz w:val="24"/>
          <w:szCs w:val="24"/>
          <w:u w:val="single"/>
        </w:rPr>
        <w:t xml:space="preserve"> für alle Nachwuchs</w:t>
      </w:r>
      <w:r w:rsidR="00996C53">
        <w:rPr>
          <w:rFonts w:cs="Arial"/>
          <w:sz w:val="24"/>
          <w:szCs w:val="24"/>
          <w:u w:val="single"/>
        </w:rPr>
        <w:t>s</w:t>
      </w:r>
      <w:r w:rsidR="00F335EB">
        <w:rPr>
          <w:rFonts w:cs="Arial"/>
          <w:sz w:val="24"/>
          <w:szCs w:val="24"/>
          <w:u w:val="single"/>
        </w:rPr>
        <w:t>pieler (Mit und ohne Lizenz)</w:t>
      </w:r>
      <w:r w:rsidR="00F335EB">
        <w:rPr>
          <w:rFonts w:cs="Arial"/>
          <w:sz w:val="24"/>
          <w:szCs w:val="24"/>
          <w:u w:val="single"/>
        </w:rPr>
        <w:tab/>
        <w:t>8</w:t>
      </w:r>
    </w:p>
    <w:p w14:paraId="45F21CA0" w14:textId="77777777" w:rsidR="00EF2D4A" w:rsidRDefault="00A32C6C" w:rsidP="00354525">
      <w:pPr>
        <w:tabs>
          <w:tab w:val="right" w:pos="8789"/>
        </w:tabs>
        <w:rPr>
          <w:rFonts w:cs="Arial"/>
          <w:sz w:val="24"/>
          <w:szCs w:val="24"/>
          <w:u w:val="single"/>
        </w:rPr>
      </w:pPr>
      <w:r>
        <w:rPr>
          <w:rFonts w:cs="Arial"/>
          <w:sz w:val="24"/>
          <w:szCs w:val="24"/>
          <w:u w:val="single"/>
        </w:rPr>
        <w:t xml:space="preserve">Clubinterne </w:t>
      </w:r>
      <w:r w:rsidR="00EF2D4A">
        <w:rPr>
          <w:rFonts w:cs="Arial"/>
          <w:sz w:val="24"/>
          <w:szCs w:val="24"/>
          <w:u w:val="single"/>
        </w:rPr>
        <w:t>Wettkämpfe für alle Nachwuch</w:t>
      </w:r>
      <w:r w:rsidR="00855BAA">
        <w:rPr>
          <w:rFonts w:cs="Arial"/>
          <w:sz w:val="24"/>
          <w:szCs w:val="24"/>
          <w:u w:val="single"/>
        </w:rPr>
        <w:t>sspieler (Mit und ohne Lizenz)</w:t>
      </w:r>
      <w:r w:rsidR="00855BAA">
        <w:rPr>
          <w:rFonts w:cs="Arial"/>
          <w:sz w:val="24"/>
          <w:szCs w:val="24"/>
          <w:u w:val="single"/>
        </w:rPr>
        <w:tab/>
        <w:t>10</w:t>
      </w:r>
    </w:p>
    <w:p w14:paraId="74411085" w14:textId="77777777" w:rsidR="00354525" w:rsidRPr="004C696C" w:rsidRDefault="00354525" w:rsidP="00354525">
      <w:pPr>
        <w:tabs>
          <w:tab w:val="right" w:pos="8789"/>
        </w:tabs>
        <w:rPr>
          <w:rFonts w:cs="Arial"/>
          <w:sz w:val="24"/>
          <w:szCs w:val="24"/>
          <w:u w:val="single"/>
        </w:rPr>
      </w:pPr>
      <w:r w:rsidRPr="004C696C">
        <w:rPr>
          <w:rFonts w:cs="Arial"/>
          <w:sz w:val="24"/>
          <w:szCs w:val="24"/>
          <w:u w:val="single"/>
        </w:rPr>
        <w:t>Terminplan für u</w:t>
      </w:r>
      <w:r w:rsidR="00EF2D4A">
        <w:rPr>
          <w:rFonts w:cs="Arial"/>
          <w:sz w:val="24"/>
          <w:szCs w:val="24"/>
          <w:u w:val="single"/>
        </w:rPr>
        <w:t>n</w:t>
      </w:r>
      <w:r w:rsidR="00855BAA">
        <w:rPr>
          <w:rFonts w:cs="Arial"/>
          <w:sz w:val="24"/>
          <w:szCs w:val="24"/>
          <w:u w:val="single"/>
        </w:rPr>
        <w:t xml:space="preserve">lizenzierte Nachwuchsspieler </w:t>
      </w:r>
      <w:r w:rsidR="00855BAA">
        <w:rPr>
          <w:rFonts w:cs="Arial"/>
          <w:sz w:val="24"/>
          <w:szCs w:val="24"/>
          <w:u w:val="single"/>
        </w:rPr>
        <w:tab/>
        <w:t>17</w:t>
      </w:r>
    </w:p>
    <w:p w14:paraId="7F23BBD1" w14:textId="77777777" w:rsidR="00354525" w:rsidRPr="004C696C" w:rsidRDefault="00354525" w:rsidP="00354525">
      <w:pPr>
        <w:tabs>
          <w:tab w:val="right" w:pos="8789"/>
        </w:tabs>
        <w:rPr>
          <w:rFonts w:cs="Arial"/>
          <w:sz w:val="24"/>
          <w:szCs w:val="24"/>
          <w:u w:val="single"/>
        </w:rPr>
      </w:pPr>
      <w:r w:rsidRPr="004C696C">
        <w:rPr>
          <w:rFonts w:cs="Arial"/>
          <w:sz w:val="24"/>
          <w:szCs w:val="24"/>
          <w:u w:val="single"/>
        </w:rPr>
        <w:t xml:space="preserve">Wettkämpfe für </w:t>
      </w:r>
      <w:r w:rsidR="00F335EB">
        <w:rPr>
          <w:rFonts w:cs="Arial"/>
          <w:sz w:val="24"/>
          <w:szCs w:val="24"/>
          <w:u w:val="single"/>
        </w:rPr>
        <w:t>unlizenzierte Nachwuchsspieler</w:t>
      </w:r>
      <w:r w:rsidR="00F335EB">
        <w:rPr>
          <w:rFonts w:cs="Arial"/>
          <w:sz w:val="24"/>
          <w:szCs w:val="24"/>
          <w:u w:val="single"/>
        </w:rPr>
        <w:tab/>
        <w:t>1</w:t>
      </w:r>
      <w:r w:rsidR="00855BAA">
        <w:rPr>
          <w:rFonts w:cs="Arial"/>
          <w:sz w:val="24"/>
          <w:szCs w:val="24"/>
          <w:u w:val="single"/>
        </w:rPr>
        <w:t>8</w:t>
      </w:r>
    </w:p>
    <w:p w14:paraId="18E94AB9" w14:textId="77777777" w:rsidR="00354525" w:rsidRDefault="00276A68" w:rsidP="00354525">
      <w:pPr>
        <w:tabs>
          <w:tab w:val="right" w:pos="8789"/>
        </w:tabs>
        <w:rPr>
          <w:rFonts w:cs="Arial"/>
          <w:sz w:val="24"/>
          <w:szCs w:val="24"/>
          <w:u w:val="single"/>
        </w:rPr>
      </w:pPr>
      <w:r>
        <w:rPr>
          <w:rFonts w:cs="Arial"/>
          <w:sz w:val="24"/>
          <w:szCs w:val="24"/>
          <w:u w:val="single"/>
        </w:rPr>
        <w:t>Lizenz / Klassierung / Elo</w:t>
      </w:r>
      <w:r w:rsidR="00354525" w:rsidRPr="004C696C">
        <w:rPr>
          <w:rFonts w:cs="Arial"/>
          <w:sz w:val="24"/>
          <w:szCs w:val="24"/>
          <w:u w:val="single"/>
        </w:rPr>
        <w:tab/>
      </w:r>
      <w:r w:rsidR="00855BAA">
        <w:rPr>
          <w:rFonts w:cs="Arial"/>
          <w:sz w:val="24"/>
          <w:szCs w:val="24"/>
          <w:u w:val="single"/>
        </w:rPr>
        <w:t>23</w:t>
      </w:r>
    </w:p>
    <w:p w14:paraId="48E4502E" w14:textId="77777777" w:rsidR="0079028B" w:rsidRPr="004C696C" w:rsidRDefault="000A13A5" w:rsidP="00354525">
      <w:pPr>
        <w:tabs>
          <w:tab w:val="right" w:pos="8789"/>
        </w:tabs>
        <w:rPr>
          <w:rFonts w:cs="Arial"/>
          <w:sz w:val="24"/>
          <w:szCs w:val="24"/>
          <w:u w:val="single"/>
        </w:rPr>
      </w:pPr>
      <w:r>
        <w:rPr>
          <w:rFonts w:cs="Arial"/>
          <w:sz w:val="24"/>
          <w:szCs w:val="24"/>
          <w:u w:val="single"/>
        </w:rPr>
        <w:t>c</w:t>
      </w:r>
      <w:r w:rsidR="0079028B">
        <w:rPr>
          <w:rFonts w:cs="Arial"/>
          <w:sz w:val="24"/>
          <w:szCs w:val="24"/>
          <w:u w:val="single"/>
        </w:rPr>
        <w:t>lick-tt</w:t>
      </w:r>
      <w:r w:rsidR="00EF2D4A">
        <w:rPr>
          <w:rFonts w:cs="Arial"/>
          <w:sz w:val="24"/>
          <w:szCs w:val="24"/>
          <w:u w:val="single"/>
        </w:rPr>
        <w:t xml:space="preserve"> (Resultate)</w:t>
      </w:r>
      <w:r w:rsidR="0079028B">
        <w:rPr>
          <w:rFonts w:cs="Arial"/>
          <w:sz w:val="24"/>
          <w:szCs w:val="24"/>
          <w:u w:val="single"/>
        </w:rPr>
        <w:tab/>
      </w:r>
      <w:r w:rsidR="00855BAA">
        <w:rPr>
          <w:rFonts w:cs="Arial"/>
          <w:sz w:val="24"/>
          <w:szCs w:val="24"/>
          <w:u w:val="single"/>
        </w:rPr>
        <w:t>24</w:t>
      </w:r>
    </w:p>
    <w:p w14:paraId="79E4DEA8" w14:textId="77777777" w:rsidR="00354525" w:rsidRPr="004C696C" w:rsidRDefault="00354525" w:rsidP="00354525">
      <w:pPr>
        <w:tabs>
          <w:tab w:val="right" w:pos="8789"/>
        </w:tabs>
        <w:rPr>
          <w:rFonts w:cs="Arial"/>
          <w:sz w:val="24"/>
          <w:szCs w:val="24"/>
          <w:u w:val="single"/>
        </w:rPr>
      </w:pPr>
      <w:r w:rsidRPr="004C696C">
        <w:rPr>
          <w:rFonts w:cs="Arial"/>
          <w:sz w:val="24"/>
          <w:szCs w:val="24"/>
          <w:u w:val="single"/>
        </w:rPr>
        <w:t>Terminplan fü</w:t>
      </w:r>
      <w:r w:rsidR="000812F8">
        <w:rPr>
          <w:rFonts w:cs="Arial"/>
          <w:sz w:val="24"/>
          <w:szCs w:val="24"/>
          <w:u w:val="single"/>
        </w:rPr>
        <w:t>r</w:t>
      </w:r>
      <w:r w:rsidR="00855BAA">
        <w:rPr>
          <w:rFonts w:cs="Arial"/>
          <w:sz w:val="24"/>
          <w:szCs w:val="24"/>
          <w:u w:val="single"/>
        </w:rPr>
        <w:t xml:space="preserve"> lizenzierte Nachwuchsspieler</w:t>
      </w:r>
      <w:r w:rsidR="00855BAA">
        <w:rPr>
          <w:rFonts w:cs="Arial"/>
          <w:sz w:val="24"/>
          <w:szCs w:val="24"/>
          <w:u w:val="single"/>
        </w:rPr>
        <w:tab/>
        <w:t>25</w:t>
      </w:r>
    </w:p>
    <w:p w14:paraId="5C3ECD17" w14:textId="77777777" w:rsidR="00354525" w:rsidRDefault="00354525" w:rsidP="00354525">
      <w:pPr>
        <w:tabs>
          <w:tab w:val="right" w:pos="8789"/>
        </w:tabs>
        <w:rPr>
          <w:rFonts w:cs="Arial"/>
          <w:sz w:val="24"/>
          <w:szCs w:val="24"/>
          <w:u w:val="single"/>
        </w:rPr>
      </w:pPr>
      <w:r w:rsidRPr="004C696C">
        <w:rPr>
          <w:rFonts w:cs="Arial"/>
          <w:sz w:val="24"/>
          <w:szCs w:val="24"/>
          <w:u w:val="single"/>
        </w:rPr>
        <w:t>Wettkämpfe für lizenzierte Nac</w:t>
      </w:r>
      <w:r w:rsidR="00855BAA">
        <w:rPr>
          <w:rFonts w:cs="Arial"/>
          <w:sz w:val="24"/>
          <w:szCs w:val="24"/>
          <w:u w:val="single"/>
        </w:rPr>
        <w:t>hwuchsspieler</w:t>
      </w:r>
      <w:r w:rsidR="00855BAA">
        <w:rPr>
          <w:rFonts w:cs="Arial"/>
          <w:sz w:val="24"/>
          <w:szCs w:val="24"/>
          <w:u w:val="single"/>
        </w:rPr>
        <w:tab/>
        <w:t>26</w:t>
      </w:r>
    </w:p>
    <w:p w14:paraId="704EC125" w14:textId="77777777" w:rsidR="00F73B4C" w:rsidRDefault="00855BAA" w:rsidP="00354525">
      <w:pPr>
        <w:tabs>
          <w:tab w:val="right" w:pos="8789"/>
        </w:tabs>
        <w:rPr>
          <w:rFonts w:cs="Arial"/>
          <w:sz w:val="24"/>
          <w:szCs w:val="24"/>
          <w:u w:val="single"/>
        </w:rPr>
      </w:pPr>
      <w:r>
        <w:rPr>
          <w:rFonts w:cs="Arial"/>
          <w:sz w:val="24"/>
          <w:szCs w:val="24"/>
          <w:u w:val="single"/>
        </w:rPr>
        <w:t>Sonstige Wettkämpfe</w:t>
      </w:r>
      <w:r>
        <w:rPr>
          <w:rFonts w:cs="Arial"/>
          <w:sz w:val="24"/>
          <w:szCs w:val="24"/>
          <w:u w:val="single"/>
        </w:rPr>
        <w:tab/>
        <w:t>35</w:t>
      </w:r>
    </w:p>
    <w:p w14:paraId="1854A7D2" w14:textId="77777777" w:rsidR="008727C8" w:rsidRPr="004C696C" w:rsidRDefault="00855BAA" w:rsidP="00354525">
      <w:pPr>
        <w:tabs>
          <w:tab w:val="right" w:pos="8789"/>
        </w:tabs>
        <w:rPr>
          <w:rFonts w:cs="Arial"/>
          <w:sz w:val="24"/>
          <w:szCs w:val="24"/>
          <w:u w:val="single"/>
        </w:rPr>
      </w:pPr>
      <w:r>
        <w:rPr>
          <w:rFonts w:cs="Arial"/>
          <w:sz w:val="24"/>
          <w:szCs w:val="24"/>
          <w:u w:val="single"/>
        </w:rPr>
        <w:t>Muster Matchblatt</w:t>
      </w:r>
      <w:r>
        <w:rPr>
          <w:rFonts w:cs="Arial"/>
          <w:sz w:val="24"/>
          <w:szCs w:val="24"/>
          <w:u w:val="single"/>
        </w:rPr>
        <w:tab/>
        <w:t>37</w:t>
      </w:r>
    </w:p>
    <w:p w14:paraId="02B6F50A" w14:textId="77777777" w:rsidR="00354525" w:rsidRPr="004C696C" w:rsidRDefault="00276A68" w:rsidP="00354525">
      <w:pPr>
        <w:tabs>
          <w:tab w:val="right" w:pos="8789"/>
        </w:tabs>
        <w:rPr>
          <w:rFonts w:cs="Arial"/>
          <w:sz w:val="24"/>
          <w:szCs w:val="24"/>
          <w:u w:val="single"/>
        </w:rPr>
      </w:pPr>
      <w:r>
        <w:rPr>
          <w:rFonts w:cs="Arial"/>
          <w:sz w:val="24"/>
          <w:szCs w:val="24"/>
          <w:u w:val="single"/>
        </w:rPr>
        <w:t>Der TTC Bern online (</w:t>
      </w:r>
      <w:r w:rsidR="00354525" w:rsidRPr="004C696C">
        <w:rPr>
          <w:rFonts w:cs="Arial"/>
          <w:sz w:val="24"/>
          <w:szCs w:val="24"/>
          <w:u w:val="single"/>
        </w:rPr>
        <w:t xml:space="preserve">Homepage / </w:t>
      </w:r>
      <w:r w:rsidR="00DB4DDD" w:rsidRPr="004C696C">
        <w:rPr>
          <w:rFonts w:cs="Arial"/>
          <w:sz w:val="24"/>
          <w:szCs w:val="24"/>
          <w:u w:val="single"/>
        </w:rPr>
        <w:t xml:space="preserve">Facebook </w:t>
      </w:r>
      <w:r w:rsidR="00DB4DDD">
        <w:rPr>
          <w:rFonts w:cs="Arial"/>
          <w:sz w:val="24"/>
          <w:szCs w:val="24"/>
          <w:u w:val="single"/>
        </w:rPr>
        <w:t xml:space="preserve"> / TTC Bern App</w:t>
      </w:r>
      <w:r>
        <w:rPr>
          <w:rFonts w:cs="Arial"/>
          <w:sz w:val="24"/>
          <w:szCs w:val="24"/>
          <w:u w:val="single"/>
        </w:rPr>
        <w:t>)</w:t>
      </w:r>
      <w:r w:rsidR="00DB4DDD">
        <w:rPr>
          <w:rFonts w:cs="Arial"/>
          <w:sz w:val="24"/>
          <w:szCs w:val="24"/>
          <w:u w:val="single"/>
        </w:rPr>
        <w:t xml:space="preserve"> </w:t>
      </w:r>
      <w:r w:rsidR="00855BAA">
        <w:rPr>
          <w:rFonts w:cs="Arial"/>
          <w:sz w:val="24"/>
          <w:szCs w:val="24"/>
          <w:u w:val="single"/>
        </w:rPr>
        <w:tab/>
        <w:t>38</w:t>
      </w:r>
    </w:p>
    <w:p w14:paraId="3FE33AA1" w14:textId="77777777" w:rsidR="00354525" w:rsidRDefault="00855BAA" w:rsidP="00354525">
      <w:pPr>
        <w:tabs>
          <w:tab w:val="right" w:pos="8789"/>
        </w:tabs>
        <w:rPr>
          <w:rFonts w:cs="Arial"/>
          <w:sz w:val="24"/>
          <w:szCs w:val="24"/>
          <w:u w:val="single"/>
        </w:rPr>
      </w:pPr>
      <w:r>
        <w:rPr>
          <w:rFonts w:cs="Arial"/>
          <w:sz w:val="24"/>
          <w:szCs w:val="24"/>
          <w:u w:val="single"/>
        </w:rPr>
        <w:t xml:space="preserve">Tischtennis Schläger </w:t>
      </w:r>
      <w:r>
        <w:rPr>
          <w:rFonts w:cs="Arial"/>
          <w:sz w:val="24"/>
          <w:szCs w:val="24"/>
          <w:u w:val="single"/>
        </w:rPr>
        <w:tab/>
        <w:t>41</w:t>
      </w:r>
    </w:p>
    <w:p w14:paraId="0B4CFC99" w14:textId="77777777" w:rsidR="005A4889" w:rsidRDefault="008727C8" w:rsidP="00354525">
      <w:pPr>
        <w:tabs>
          <w:tab w:val="right" w:pos="8789"/>
        </w:tabs>
        <w:rPr>
          <w:rFonts w:cs="Arial"/>
          <w:sz w:val="24"/>
          <w:szCs w:val="24"/>
          <w:u w:val="single"/>
        </w:rPr>
      </w:pPr>
      <w:r>
        <w:rPr>
          <w:rFonts w:cs="Arial"/>
          <w:sz w:val="24"/>
          <w:szCs w:val="24"/>
          <w:u w:val="single"/>
        </w:rPr>
        <w:t>Qu</w:t>
      </w:r>
      <w:r w:rsidR="00855BAA">
        <w:rPr>
          <w:rFonts w:cs="Arial"/>
          <w:sz w:val="24"/>
          <w:szCs w:val="24"/>
          <w:u w:val="single"/>
        </w:rPr>
        <w:t>ellenverweis</w:t>
      </w:r>
      <w:r w:rsidR="00855BAA">
        <w:rPr>
          <w:rFonts w:cs="Arial"/>
          <w:sz w:val="24"/>
          <w:szCs w:val="24"/>
          <w:u w:val="single"/>
        </w:rPr>
        <w:tab/>
        <w:t>44</w:t>
      </w:r>
    </w:p>
    <w:p w14:paraId="2383365A" w14:textId="77777777" w:rsidR="00271B79" w:rsidRPr="00EF2D4A" w:rsidRDefault="00EF2D4A" w:rsidP="00354525">
      <w:pPr>
        <w:tabs>
          <w:tab w:val="right" w:pos="8789"/>
        </w:tabs>
        <w:rPr>
          <w:rFonts w:cs="Arial"/>
          <w:sz w:val="24"/>
          <w:szCs w:val="24"/>
          <w:u w:val="single"/>
        </w:rPr>
      </w:pPr>
      <w:r>
        <w:rPr>
          <w:noProof/>
          <w:lang w:eastAsia="de-CH"/>
        </w:rPr>
        <w:drawing>
          <wp:anchor distT="0" distB="0" distL="114300" distR="114300" simplePos="0" relativeHeight="251602432" behindDoc="0" locked="0" layoutInCell="1" allowOverlap="1" wp14:anchorId="08D0A859" wp14:editId="47D70C7D">
            <wp:simplePos x="0" y="0"/>
            <wp:positionH relativeFrom="column">
              <wp:posOffset>5505450</wp:posOffset>
            </wp:positionH>
            <wp:positionV relativeFrom="paragraph">
              <wp:posOffset>349250</wp:posOffset>
            </wp:positionV>
            <wp:extent cx="924560" cy="924560"/>
            <wp:effectExtent l="0" t="0" r="0" b="0"/>
            <wp:wrapNone/>
            <wp:docPr id="713" name="Bild 709" descr="TTCB-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9" descr="TTCB-Log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4560" cy="924560"/>
                    </a:xfrm>
                    <a:prstGeom prst="rect">
                      <a:avLst/>
                    </a:prstGeom>
                    <a:noFill/>
                    <a:ln>
                      <a:noFill/>
                    </a:ln>
                  </pic:spPr>
                </pic:pic>
              </a:graphicData>
            </a:graphic>
            <wp14:sizeRelH relativeFrom="page">
              <wp14:pctWidth>0</wp14:pctWidth>
            </wp14:sizeRelH>
            <wp14:sizeRelV relativeFrom="page">
              <wp14:pctHeight>0</wp14:pctHeight>
            </wp14:sizeRelV>
          </wp:anchor>
        </w:drawing>
      </w:r>
      <w:r w:rsidR="00855BAA">
        <w:rPr>
          <w:rFonts w:cs="Arial"/>
          <w:sz w:val="24"/>
          <w:szCs w:val="24"/>
          <w:u w:val="single"/>
        </w:rPr>
        <w:t>Notizen</w:t>
      </w:r>
      <w:r w:rsidR="00855BAA">
        <w:rPr>
          <w:rFonts w:cs="Arial"/>
          <w:sz w:val="24"/>
          <w:szCs w:val="24"/>
          <w:u w:val="single"/>
        </w:rPr>
        <w:tab/>
        <w:t>45</w:t>
      </w:r>
      <w:r>
        <w:rPr>
          <w:rFonts w:cs="Arial"/>
          <w:sz w:val="24"/>
          <w:szCs w:val="24"/>
          <w:u w:val="single"/>
        </w:rPr>
        <w:br/>
      </w:r>
    </w:p>
    <w:p w14:paraId="7BC8DA15" w14:textId="77777777" w:rsidR="00271B79" w:rsidRPr="00C4092B" w:rsidRDefault="0006445D" w:rsidP="00271B79">
      <w:pPr>
        <w:spacing w:after="0"/>
        <w:rPr>
          <w:color w:val="C00000"/>
        </w:rPr>
      </w:pPr>
      <w:r>
        <w:rPr>
          <w:noProof/>
          <w:lang w:eastAsia="de-CH"/>
        </w:rPr>
        <mc:AlternateContent>
          <mc:Choice Requires="wps">
            <w:drawing>
              <wp:anchor distT="0" distB="0" distL="114300" distR="114300" simplePos="0" relativeHeight="251601408" behindDoc="1" locked="0" layoutInCell="1" allowOverlap="1" wp14:anchorId="2006ED0E" wp14:editId="44C0FD2A">
                <wp:simplePos x="0" y="0"/>
                <wp:positionH relativeFrom="column">
                  <wp:posOffset>4587875</wp:posOffset>
                </wp:positionH>
                <wp:positionV relativeFrom="paragraph">
                  <wp:posOffset>-199390</wp:posOffset>
                </wp:positionV>
                <wp:extent cx="4927600" cy="807720"/>
                <wp:effectExtent l="0" t="0" r="6350" b="0"/>
                <wp:wrapNone/>
                <wp:docPr id="712" name="AutoShape 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7600" cy="807720"/>
                        </a:xfrm>
                        <a:prstGeom prst="parallelogram">
                          <a:avLst>
                            <a:gd name="adj" fmla="val 93741"/>
                          </a:avLst>
                        </a:prstGeom>
                        <a:solidFill>
                          <a:srgbClr val="C00000">
                            <a:alpha val="64999"/>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3349CF"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697" o:spid="_x0000_s1026" type="#_x0000_t7" style="position:absolute;margin-left:361.25pt;margin-top:-15.7pt;width:388pt;height:63.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eS5FwIAAAsEAAAOAAAAZHJzL2Uyb0RvYy54bWysU9uO0zAQfUfiHyy/06QltJuo6WrV1SKk&#10;hUVa+ICp41zA9hjbbbp8PWOnLRW8IfxgeTyeM2fOjNe3R63YQTo/oKn5fJZzJo3AZjBdzb9+eXhz&#10;w5kPYBpQaGTNX6Tnt5vXr9ajreQCe1SNdIxAjK9GW/M+BFtlmRe91OBnaKUhZ4tOQyDTdVnjYCR0&#10;rbJFni+zEV1jHQrpPd3eT06+SfhtK0V4alsvA1M1J24h7S7tu7hnmzVUnQPbD+JEA/6BhYbBUNIL&#10;1D0EYHs3/AWlB+HQYxtmAnWGbTsImWqgaub5H9U892BlqoXE8fYik/9/sOLT4dl+dpG6t48ovntm&#10;cNuD6eSdczj2EhpKN49CZaP11SUgGp5C2W78iA21FvYBkwbH1ukISNWxY5L65SK1PAYm6LIoF6tl&#10;Th0R5LvJV6tF6kUG1TnaOh/eS9QsHmpuwYFSUiE1S6c0cHj0IWneMAM6Mmi+cdZqRR08gGLl21Ux&#10;EYfq9Jjwz7ipZFRD8zAolQzX7bbKMQqt+TaPa8qjbA/T7bIoyzJJQXJNz0kWOl/jKBPRDEbcqBpU&#10;8SaJF/WKo+mrHTYvpJ3DaSLpB9GhR/eTs5Gmseb+xx6c5Ex9MKR/OS+KOL7JKN5FtZi79uyuPWAE&#10;QdU8cDYdt2Ea+b11Q9dTpnmqzOAd9awdwrm5E6sTWZq4xP70O+JIX9vp1e8/vPkFAAD//wMAUEsD&#10;BBQABgAIAAAAIQDu9VZk4QAAAAsBAAAPAAAAZHJzL2Rvd25yZXYueG1sTI/BTsMwDIbvSLxDZCRu&#10;W7rSQVeaThMS2gmp65Dg6DWhjZY4VZNt5e3JTuxo+9Pv7y/XkzXsrEavHQlYzBNgilonNXUCPvfv&#10;sxyYD0gSjSMl4Fd5WFf3dyUW0l1op85N6FgMIV+ggD6EoeDct72y6OduUBRvP260GOI4dlyOeInh&#10;1vA0SZ65RU3xQ4+DeutVe2xOVkBWN2GH2+/N14c56q3VtQ/7WojHh2nzCiyoKfzDcNWP6lBFp4M7&#10;kfTMCHhJ02VEBcyeFhmwK5Gt8rg6CFgtc+BVyW87VH8AAAD//wMAUEsBAi0AFAAGAAgAAAAhALaD&#10;OJL+AAAA4QEAABMAAAAAAAAAAAAAAAAAAAAAAFtDb250ZW50X1R5cGVzXS54bWxQSwECLQAUAAYA&#10;CAAAACEAOP0h/9YAAACUAQAACwAAAAAAAAAAAAAAAAAvAQAAX3JlbHMvLnJlbHNQSwECLQAUAAYA&#10;CAAAACEAH13kuRcCAAALBAAADgAAAAAAAAAAAAAAAAAuAgAAZHJzL2Uyb0RvYy54bWxQSwECLQAU&#10;AAYACAAAACEA7vVWZOEAAAALAQAADwAAAAAAAAAAAAAAAABxBAAAZHJzL2Rvd25yZXYueG1sUEsF&#10;BgAAAAAEAAQA8wAAAH8FAAAAAA==&#10;" adj="3319" fillcolor="#c00000" stroked="f">
                <v:fill opacity="42662f"/>
              </v:shape>
            </w:pict>
          </mc:Fallback>
        </mc:AlternateContent>
      </w:r>
      <w:r>
        <w:rPr>
          <w:noProof/>
          <w:lang w:eastAsia="de-CH"/>
        </w:rPr>
        <mc:AlternateContent>
          <mc:Choice Requires="wps">
            <w:drawing>
              <wp:anchor distT="0" distB="0" distL="114300" distR="114300" simplePos="0" relativeHeight="251600384" behindDoc="1" locked="0" layoutInCell="1" allowOverlap="1" wp14:anchorId="3ABD0E3F" wp14:editId="01D86680">
                <wp:simplePos x="0" y="0"/>
                <wp:positionH relativeFrom="column">
                  <wp:posOffset>-748030</wp:posOffset>
                </wp:positionH>
                <wp:positionV relativeFrom="paragraph">
                  <wp:posOffset>-200025</wp:posOffset>
                </wp:positionV>
                <wp:extent cx="7394575" cy="807720"/>
                <wp:effectExtent l="0" t="0" r="0" b="0"/>
                <wp:wrapNone/>
                <wp:docPr id="711" name="Rectangle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94575" cy="80772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8CF84" id="Rectangle 696" o:spid="_x0000_s1026" style="position:absolute;margin-left:-58.9pt;margin-top:-15.75pt;width:582.25pt;height:63.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YV6QEAALUDAAAOAAAAZHJzL2Uyb0RvYy54bWysU9tu2zAMfR+wfxD0vjjJ0qU14hRdigwD&#10;ugvQ7QMYWbaFyaJGKXGyrx+lpGmwvhWDAUEUxSOew+PF7b63YqcpGHSVnIzGUminsDaureTPH+t3&#10;11KECK4Gi05X8qCDvF2+fbMYfKmn2KGtNQkGcaEcfCW7GH1ZFEF1uocwQq8dJxukHiKH1BY1wcDo&#10;vS2m4/GHYkCqPaHSIfDp/TEplxm/abSK35om6ChsJbm3mFfK6yatxXIBZUvgO6NObcAruujBOH70&#10;DHUPEcSWzAuo3ijCgE0cKewLbBqjdObAbCbjf9g8duB15sLiBH+WKfw/WPV19+i/U2o9+AdUv4Jw&#10;uOrAtfqOCIdOQ83PTZJQxeBDeS5IQeBSsRm+YM2jhW3ErMG+oT4BMjuxz1IfzlLrfRSKD+fvb2ZX&#10;8yspFOeux/P5NM+igPKp2lOInzT2Im0qSTzKjA67hxBTN1A+XcndozX12libA2o3K0tiBzz2j+v0&#10;ZQJM8vKademyw1R2REwnmWZilkwUyg3WB2ZJePQOe503HdIfKQb2TSXD7y2QlsJ+dqzUzWQ2S0bL&#10;AVNkXoIuM5vLDDjFUJWMUhy3q3g059aTaTt+aZJJO7xjdRuTiT93dWqWvZH1OPk4me8yzree/7bl&#10;XwAAAP//AwBQSwMEFAAGAAgAAAAhAOTjZv/kAAAADAEAAA8AAABkcnMvZG93bnJldi54bWxMj0FP&#10;wkAQhe8m/IfNkHhpYLciVEq3RI1Ebwoazkt3aBu7s013ocVf73LS27zMy3vfy9aDadgZO1dbkhBP&#10;BTCkwuqaSglfn5vJAzDnFWnVWEIJF3Swzkc3mUq17WmL550vWQghlyoJlfdtyrkrKjTKTW2LFH5H&#10;2xnlg+xKrjvVh3DT8DshFtyomkJDpVp8rrD43p2MhKid7Z/6n4+36H0jLi+v++2yjAYpb8fD4wqY&#10;x8H/meGKH9AhD0wHeyLtWCNhEsdJYPfhmsVzYFeLuF8kwA4SlvMEeJ7x/yPyXwAAAP//AwBQSwEC&#10;LQAUAAYACAAAACEAtoM4kv4AAADhAQAAEwAAAAAAAAAAAAAAAAAAAAAAW0NvbnRlbnRfVHlwZXNd&#10;LnhtbFBLAQItABQABgAIAAAAIQA4/SH/1gAAAJQBAAALAAAAAAAAAAAAAAAAAC8BAABfcmVscy8u&#10;cmVsc1BLAQItABQABgAIAAAAIQAFLhYV6QEAALUDAAAOAAAAAAAAAAAAAAAAAC4CAABkcnMvZTJv&#10;RG9jLnhtbFBLAQItABQABgAIAAAAIQDk42b/5AAAAAwBAAAPAAAAAAAAAAAAAAAAAEMEAABkcnMv&#10;ZG93bnJldi54bWxQSwUGAAAAAAQABADzAAAAVAUAAAAA&#10;" fillcolor="#bfbfbf" stroked="f"/>
            </w:pict>
          </mc:Fallback>
        </mc:AlternateContent>
      </w:r>
      <w:r w:rsidR="00271B79">
        <w:rPr>
          <w:rFonts w:ascii="Arial" w:hAnsi="Arial" w:cs="Arial"/>
          <w:color w:val="C00000"/>
          <w:sz w:val="56"/>
          <w:szCs w:val="80"/>
        </w:rPr>
        <w:t>Impressum</w:t>
      </w:r>
    </w:p>
    <w:p w14:paraId="63634B17" w14:textId="77777777" w:rsidR="00354525" w:rsidRDefault="00354525" w:rsidP="00271B79">
      <w:pPr>
        <w:pStyle w:val="KeinLeerraum"/>
      </w:pPr>
    </w:p>
    <w:p w14:paraId="7344AE1C" w14:textId="77777777" w:rsidR="00271B79" w:rsidRDefault="00271B79" w:rsidP="00271B79">
      <w:pPr>
        <w:pStyle w:val="KeinLeerraum"/>
      </w:pPr>
    </w:p>
    <w:p w14:paraId="2CD85292" w14:textId="77777777" w:rsidR="00271B79" w:rsidRPr="004C696C" w:rsidRDefault="00271B79" w:rsidP="00271B79">
      <w:pPr>
        <w:pStyle w:val="KeinLeerraum"/>
        <w:rPr>
          <w:rFonts w:cs="Arial"/>
          <w:sz w:val="24"/>
          <w:szCs w:val="24"/>
        </w:rPr>
      </w:pPr>
      <w:r w:rsidRPr="004C696C">
        <w:rPr>
          <w:rFonts w:cs="Arial"/>
          <w:sz w:val="24"/>
          <w:szCs w:val="24"/>
        </w:rPr>
        <w:t xml:space="preserve">Das Handbuch Nachwuchs erscheint 1x jährlich </w:t>
      </w:r>
      <w:r w:rsidR="00F73B4C">
        <w:rPr>
          <w:rFonts w:cs="Arial"/>
          <w:sz w:val="24"/>
          <w:szCs w:val="24"/>
        </w:rPr>
        <w:t>im Oktober.</w:t>
      </w:r>
    </w:p>
    <w:p w14:paraId="01E4822F" w14:textId="77777777" w:rsidR="00271B79" w:rsidRPr="004C696C" w:rsidRDefault="00271B79" w:rsidP="00271B79">
      <w:pPr>
        <w:pStyle w:val="KeinLeerraum"/>
        <w:rPr>
          <w:rFonts w:cs="Arial"/>
          <w:sz w:val="24"/>
          <w:szCs w:val="24"/>
        </w:rPr>
      </w:pPr>
    </w:p>
    <w:p w14:paraId="36630211" w14:textId="77777777" w:rsidR="00271B79" w:rsidRPr="004C696C" w:rsidRDefault="00F73B4C" w:rsidP="00271B79">
      <w:pPr>
        <w:pStyle w:val="KeinLeerraum"/>
        <w:rPr>
          <w:rFonts w:cs="Arial"/>
          <w:b/>
          <w:sz w:val="24"/>
          <w:szCs w:val="24"/>
        </w:rPr>
      </w:pPr>
      <w:r>
        <w:rPr>
          <w:rFonts w:cs="Arial"/>
          <w:b/>
          <w:sz w:val="24"/>
          <w:szCs w:val="24"/>
        </w:rPr>
        <w:t>Redaktion</w:t>
      </w:r>
      <w:r w:rsidR="00271B79" w:rsidRPr="004C696C">
        <w:rPr>
          <w:rFonts w:cs="Arial"/>
          <w:b/>
          <w:sz w:val="24"/>
          <w:szCs w:val="24"/>
        </w:rPr>
        <w:t>/Gestaltung:</w:t>
      </w:r>
    </w:p>
    <w:p w14:paraId="0F531A7A" w14:textId="77777777" w:rsidR="00271B79" w:rsidRPr="004C696C" w:rsidRDefault="00271B79" w:rsidP="00271B79">
      <w:pPr>
        <w:pStyle w:val="KeinLeerraum"/>
        <w:rPr>
          <w:rFonts w:cs="Arial"/>
          <w:sz w:val="24"/>
          <w:szCs w:val="24"/>
        </w:rPr>
      </w:pPr>
      <w:r w:rsidRPr="004C696C">
        <w:rPr>
          <w:rFonts w:cs="Arial"/>
          <w:sz w:val="24"/>
          <w:szCs w:val="24"/>
        </w:rPr>
        <w:t>Daniel Burren</w:t>
      </w:r>
    </w:p>
    <w:p w14:paraId="022B6BB4" w14:textId="77777777" w:rsidR="00271B79" w:rsidRPr="004C696C" w:rsidRDefault="00271B79" w:rsidP="00271B79">
      <w:pPr>
        <w:pStyle w:val="KeinLeerraum"/>
        <w:rPr>
          <w:rFonts w:cs="Arial"/>
          <w:sz w:val="24"/>
          <w:szCs w:val="24"/>
        </w:rPr>
      </w:pPr>
      <w:r w:rsidRPr="004C696C">
        <w:rPr>
          <w:rFonts w:cs="Arial"/>
          <w:sz w:val="24"/>
          <w:szCs w:val="24"/>
        </w:rPr>
        <w:t>Telefon: 079 398 71 84</w:t>
      </w:r>
    </w:p>
    <w:p w14:paraId="56CF8067" w14:textId="77777777" w:rsidR="00271B79" w:rsidRPr="004C696C" w:rsidRDefault="00271B79" w:rsidP="00271B79">
      <w:pPr>
        <w:pStyle w:val="KeinLeerraum"/>
        <w:rPr>
          <w:rFonts w:cs="Arial"/>
          <w:sz w:val="24"/>
          <w:szCs w:val="24"/>
        </w:rPr>
      </w:pPr>
      <w:r w:rsidRPr="004C696C">
        <w:rPr>
          <w:rFonts w:cs="Arial"/>
          <w:sz w:val="24"/>
          <w:szCs w:val="24"/>
        </w:rPr>
        <w:t xml:space="preserve">E-Mail: daniel.burren@ttcbern.ch </w:t>
      </w:r>
    </w:p>
    <w:p w14:paraId="717DC91B" w14:textId="77777777" w:rsidR="00271B79" w:rsidRPr="004C696C" w:rsidRDefault="00271B79" w:rsidP="00271B79">
      <w:pPr>
        <w:pStyle w:val="KeinLeerraum"/>
        <w:rPr>
          <w:rFonts w:cs="Arial"/>
          <w:b/>
          <w:color w:val="C00000"/>
          <w:sz w:val="24"/>
          <w:szCs w:val="24"/>
        </w:rPr>
      </w:pPr>
      <w:r w:rsidRPr="004C696C">
        <w:rPr>
          <w:rFonts w:cs="Arial"/>
          <w:b/>
          <w:color w:val="C00000"/>
          <w:sz w:val="24"/>
          <w:szCs w:val="24"/>
        </w:rPr>
        <w:t xml:space="preserve">www.ttcbern.ch </w:t>
      </w:r>
    </w:p>
    <w:p w14:paraId="019911EA" w14:textId="77777777" w:rsidR="00C20FF5" w:rsidRPr="004C696C" w:rsidRDefault="00583500" w:rsidP="00C20FF5">
      <w:pPr>
        <w:pStyle w:val="KeinLeerraum"/>
        <w:jc w:val="both"/>
        <w:rPr>
          <w:rFonts w:cs="Arial"/>
          <w:sz w:val="24"/>
          <w:szCs w:val="24"/>
        </w:rPr>
      </w:pPr>
      <w:r>
        <w:rPr>
          <w:rFonts w:cs="Arial"/>
          <w:noProof/>
          <w:sz w:val="24"/>
          <w:szCs w:val="24"/>
          <w:u w:val="single"/>
          <w:lang w:eastAsia="de-CH"/>
        </w:rPr>
        <w:lastRenderedPageBreak/>
        <mc:AlternateContent>
          <mc:Choice Requires="wps">
            <w:drawing>
              <wp:anchor distT="0" distB="0" distL="114300" distR="114300" simplePos="0" relativeHeight="251966976" behindDoc="0" locked="0" layoutInCell="1" allowOverlap="1" wp14:anchorId="65E0E748" wp14:editId="0015AA80">
                <wp:simplePos x="0" y="0"/>
                <wp:positionH relativeFrom="column">
                  <wp:posOffset>-58156</wp:posOffset>
                </wp:positionH>
                <wp:positionV relativeFrom="paragraph">
                  <wp:posOffset>-836295</wp:posOffset>
                </wp:positionV>
                <wp:extent cx="6133381" cy="603849"/>
                <wp:effectExtent l="0" t="0" r="0" b="6350"/>
                <wp:wrapNone/>
                <wp:docPr id="745" name="Textfeld 745"/>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D517D2" w14:textId="77777777" w:rsidR="006C12FF" w:rsidRDefault="006C12FF" w:rsidP="00583500">
                            <w:r>
                              <w:rPr>
                                <w:rFonts w:ascii="Arial" w:hAnsi="Arial" w:cs="Arial"/>
                                <w:color w:val="C00000"/>
                                <w:sz w:val="56"/>
                                <w:szCs w:val="80"/>
                              </w:rPr>
                              <w:t>Vorwort des Spielleiters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E0E748" id="Textfeld 745" o:spid="_x0000_s1030" type="#_x0000_t202" style="position:absolute;left:0;text-align:left;margin-left:-4.6pt;margin-top:-65.85pt;width:482.95pt;height:47.55pt;z-index:25196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xMbQIAAEQFAAAOAAAAZHJzL2Uyb0RvYy54bWysVN9v2jAQfp+0/8Hy+wgUylrUUDEqpklV&#10;W62d+mwcu0RzfJ59kLC/vmcnAdTtpdNekrPv8+f78Z2vrpvKsJ3yoQSb89FgyJmyEorSvuT8x9Pq&#10;0wVnAYUthAGrcr5XgV/PP364qt1MncEGTKE8IxIbZrXL+QbRzbIsyI2qRBiAU5acGnwlkJb+JSu8&#10;qIm9MtnZcDjNavCF8yBVCLR70zr5PPFrrSTeax0UMpNzig3T16fvOn6z+ZWYvXjhNqXswhD/EEUl&#10;SkuXHqhuBAq29eUfVFUpPQTQOJBQZaB1KVXKgbIZDd9k87gRTqVcqDjBHcoU/h+tvNs9ugfPsPkC&#10;DTUwFqR2YRZoM+bTaF/FP0XKyE8l3B/Kphpkkjano/F4fDHiTJJvOhxfTC4jTXY87XzArwoqFo2c&#10;e2pLqpbY3QZsoT0kXmZhVRqTWmMsq4l0fD5MBw4eIjc2YlVqckdzjDxZuDcqYoz9rjQri5RA3Ejy&#10;Ukvj2U6QMISUymLKPfESOqI0BfGegx3+GNV7Drd59DeDxcPhqrTgU/Zvwi5+9iHrFk81P8k7mtis&#10;G0o855O+sWso9tRvD+0oBCdXJTXlVgR8EJ60Ty2mecZ7+mgDVHzoLM424H//bT/iSZLk5aymWcp5&#10;+LUVXnFmvlkS6+VoMonDlxaT889ntPCnnvWpx26rJVBXSFAUXTIjHk1vag/VM439It5KLmEl3Z1z&#10;7M0lthNOz4ZUi0UC0bg5gbf20clIHZsUJffUPAvvOl0iKfoO+qkTszfybLHxpIXFFkGXSbuxzm1V&#10;u/rTqCb1d89KfAtO1wl1fPzmrwAAAP//AwBQSwMEFAAGAAgAAAAhAFriEFriAAAACwEAAA8AAABk&#10;cnMvZG93bnJldi54bWxMj09Pg0AQxe8mfofNmHhrF2iKLbI0DUljYvTQ2ou3gd0CkZ1Fdtuin97x&#10;pKf59/Leb/LNZHtxMaPvHCmI5xEIQ7XTHTUKjm+72QqED0gae0dGwZfxsClub3LMtLvS3lwOoRFs&#10;Qj5DBW0IQyalr1tj0c/dYIhvJzdaDDyOjdQjXtnc9jKJolRa7IgTWhxM2Zr643C2Cp7L3Svuq8Su&#10;vvvy6eW0HT6P70ul7u+m7SOIYKbwJ4ZffEaHgpkqdybtRa9gtk5YyTVexA8gWLFeptxUvFqkKcgi&#10;l/9/KH4AAAD//wMAUEsBAi0AFAAGAAgAAAAhALaDOJL+AAAA4QEAABMAAAAAAAAAAAAAAAAAAAAA&#10;AFtDb250ZW50X1R5cGVzXS54bWxQSwECLQAUAAYACAAAACEAOP0h/9YAAACUAQAACwAAAAAAAAAA&#10;AAAAAAAvAQAAX3JlbHMvLnJlbHNQSwECLQAUAAYACAAAACEAMvx8TG0CAABEBQAADgAAAAAAAAAA&#10;AAAAAAAuAgAAZHJzL2Uyb0RvYy54bWxQSwECLQAUAAYACAAAACEAWuIQWuIAAAALAQAADwAAAAAA&#10;AAAAAAAAAADHBAAAZHJzL2Rvd25yZXYueG1sUEsFBgAAAAAEAAQA8wAAANYFAAAAAA==&#10;" filled="f" stroked="f" strokeweight=".5pt">
                <v:textbox>
                  <w:txbxContent>
                    <w:p w14:paraId="54D517D2" w14:textId="77777777" w:rsidR="006C12FF" w:rsidRDefault="006C12FF" w:rsidP="00583500">
                      <w:r>
                        <w:rPr>
                          <w:rFonts w:ascii="Arial" w:hAnsi="Arial" w:cs="Arial"/>
                          <w:color w:val="C00000"/>
                          <w:sz w:val="56"/>
                          <w:szCs w:val="80"/>
                        </w:rPr>
                        <w:t>Vorwort des Spielleiters</w:t>
                      </w:r>
                    </w:p>
                  </w:txbxContent>
                </v:textbox>
              </v:shape>
            </w:pict>
          </mc:Fallback>
        </mc:AlternateContent>
      </w:r>
      <w:r w:rsidR="00C20FF5" w:rsidRPr="004C696C">
        <w:rPr>
          <w:rFonts w:cs="Arial"/>
          <w:sz w:val="24"/>
          <w:szCs w:val="24"/>
        </w:rPr>
        <w:t>Liebe Nachwuchsspieler / Liebe Eltern</w:t>
      </w:r>
    </w:p>
    <w:p w14:paraId="6850F048" w14:textId="77777777" w:rsidR="00C20FF5" w:rsidRPr="004C696C" w:rsidRDefault="00C20FF5" w:rsidP="00C20FF5">
      <w:pPr>
        <w:pStyle w:val="KeinLeerraum"/>
        <w:jc w:val="both"/>
        <w:rPr>
          <w:rFonts w:cs="Arial"/>
          <w:sz w:val="24"/>
          <w:szCs w:val="24"/>
        </w:rPr>
      </w:pPr>
    </w:p>
    <w:p w14:paraId="041EF5CB" w14:textId="77777777" w:rsidR="00C80ED4" w:rsidRDefault="00C80ED4" w:rsidP="00C20FF5">
      <w:pPr>
        <w:pStyle w:val="KeinLeerraum"/>
        <w:jc w:val="both"/>
        <w:rPr>
          <w:rFonts w:cs="Arial"/>
          <w:sz w:val="24"/>
          <w:szCs w:val="24"/>
        </w:rPr>
      </w:pPr>
      <w:r>
        <w:rPr>
          <w:rFonts w:cs="Arial"/>
          <w:sz w:val="24"/>
          <w:szCs w:val="24"/>
        </w:rPr>
        <w:t xml:space="preserve">Ihr haltet bereits die dritte Ausgabe unseres Handbuches Nachwuchs in der Hand. Wie immer findet ihr in diesem alle Infos und die Termine der verschiedenen Veranstaltungen / Turniere, etc. im Nachwuchsbereich. In dem ihr dieses Handbuch lest, seid ihr punkto Tischtennis in unserem Club, oder auf regionaler oder nationaler Ebene gut informiert. </w:t>
      </w:r>
    </w:p>
    <w:p w14:paraId="32C82073" w14:textId="77777777" w:rsidR="00977F65" w:rsidRDefault="00977F65" w:rsidP="00C20FF5">
      <w:pPr>
        <w:pStyle w:val="KeinLeerraum"/>
        <w:jc w:val="both"/>
        <w:rPr>
          <w:rFonts w:cs="Arial"/>
          <w:sz w:val="24"/>
          <w:szCs w:val="24"/>
        </w:rPr>
      </w:pPr>
    </w:p>
    <w:p w14:paraId="42919BFE" w14:textId="77777777" w:rsidR="00996C53" w:rsidRDefault="00C20FF5" w:rsidP="00C20FF5">
      <w:pPr>
        <w:pStyle w:val="KeinLeerraum"/>
        <w:jc w:val="both"/>
        <w:rPr>
          <w:rFonts w:cs="Arial"/>
          <w:sz w:val="24"/>
          <w:szCs w:val="24"/>
        </w:rPr>
      </w:pPr>
      <w:r w:rsidRPr="004C696C">
        <w:rPr>
          <w:rFonts w:cs="Arial"/>
          <w:sz w:val="24"/>
          <w:szCs w:val="24"/>
        </w:rPr>
        <w:t>Dieses handliche A5-Handbuch wird wie im Impressum erwähnt 1x jährlich vor dem Beginn der Meisterschaft an alle Nachwuchsspieler ver</w:t>
      </w:r>
      <w:r w:rsidR="00280C2F">
        <w:rPr>
          <w:rFonts w:cs="Arial"/>
          <w:sz w:val="24"/>
          <w:szCs w:val="24"/>
        </w:rPr>
        <w:t>teilt</w:t>
      </w:r>
      <w:r w:rsidRPr="004C696C">
        <w:rPr>
          <w:rFonts w:cs="Arial"/>
          <w:sz w:val="24"/>
          <w:szCs w:val="24"/>
        </w:rPr>
        <w:t>. Da anfangs Saison nicht immer alle Termine für Turniere bekannt sind, werden diese laufend per Mail</w:t>
      </w:r>
      <w:r w:rsidR="00C80ED4">
        <w:rPr>
          <w:rFonts w:cs="Arial"/>
          <w:sz w:val="24"/>
          <w:szCs w:val="24"/>
        </w:rPr>
        <w:t>, WhatsApp</w:t>
      </w:r>
      <w:r w:rsidRPr="004C696C">
        <w:rPr>
          <w:rFonts w:cs="Arial"/>
          <w:sz w:val="24"/>
          <w:szCs w:val="24"/>
        </w:rPr>
        <w:t xml:space="preserve"> und im Training bekannt gegeben mit der Bitte die Daten im</w:t>
      </w:r>
      <w:r w:rsidR="001B0FA5">
        <w:rPr>
          <w:rFonts w:cs="Arial"/>
          <w:sz w:val="24"/>
          <w:szCs w:val="24"/>
        </w:rPr>
        <w:t xml:space="preserve"> Handbuch von Hand nachzuführen</w:t>
      </w:r>
      <w:r w:rsidR="00D648A0">
        <w:rPr>
          <w:rFonts w:cs="Arial"/>
          <w:sz w:val="24"/>
          <w:szCs w:val="24"/>
        </w:rPr>
        <w:t xml:space="preserve"> (in den grauen Kasten)</w:t>
      </w:r>
      <w:r w:rsidR="001B0FA5">
        <w:rPr>
          <w:rFonts w:cs="Arial"/>
          <w:sz w:val="24"/>
          <w:szCs w:val="24"/>
        </w:rPr>
        <w:t>:</w:t>
      </w:r>
    </w:p>
    <w:p w14:paraId="671A2C4C" w14:textId="77777777" w:rsidR="00996C53" w:rsidRDefault="00996C53" w:rsidP="00996C53">
      <w:pPr>
        <w:pStyle w:val="KeinLeerraum"/>
        <w:jc w:val="both"/>
        <w:rPr>
          <w:sz w:val="24"/>
          <w:szCs w:val="24"/>
        </w:rPr>
      </w:pPr>
    </w:p>
    <w:p w14:paraId="72225552" w14:textId="77777777" w:rsidR="00996C53" w:rsidRPr="00FC7B17" w:rsidRDefault="00996C53" w:rsidP="00996C53">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FC7B17">
        <w:rPr>
          <w:b/>
          <w:sz w:val="24"/>
          <w:szCs w:val="24"/>
        </w:rPr>
        <w:tab/>
      </w:r>
      <w:r w:rsidRPr="00FC7B17">
        <w:rPr>
          <w:b/>
          <w:sz w:val="24"/>
          <w:szCs w:val="24"/>
        </w:rPr>
        <w:tab/>
      </w:r>
      <w:r w:rsidRPr="00FC7B17">
        <w:rPr>
          <w:b/>
          <w:sz w:val="24"/>
          <w:szCs w:val="24"/>
        </w:rPr>
        <w:tab/>
      </w:r>
      <w:r w:rsidRPr="00FC7B17">
        <w:rPr>
          <w:b/>
          <w:sz w:val="24"/>
          <w:szCs w:val="24"/>
        </w:rPr>
        <w:tab/>
      </w:r>
      <w:r>
        <w:rPr>
          <w:b/>
          <w:sz w:val="24"/>
          <w:szCs w:val="24"/>
        </w:rPr>
        <w:t>Veranstaltung</w:t>
      </w:r>
      <w:r w:rsidRPr="00FC7B17">
        <w:rPr>
          <w:b/>
          <w:sz w:val="24"/>
          <w:szCs w:val="24"/>
        </w:rPr>
        <w:tab/>
      </w:r>
      <w:r w:rsidRPr="00FC7B17">
        <w:rPr>
          <w:b/>
          <w:sz w:val="24"/>
          <w:szCs w:val="24"/>
        </w:rPr>
        <w:tab/>
      </w:r>
      <w:r w:rsidRPr="00FC7B17">
        <w:rPr>
          <w:b/>
          <w:sz w:val="24"/>
          <w:szCs w:val="24"/>
        </w:rPr>
        <w:tab/>
      </w:r>
      <w:r w:rsidRPr="00FC7B17">
        <w:rPr>
          <w:b/>
          <w:sz w:val="24"/>
          <w:szCs w:val="24"/>
        </w:rPr>
        <w:tab/>
        <w:t>Infos/Beschreibung</w:t>
      </w:r>
    </w:p>
    <w:p w14:paraId="2A301257" w14:textId="77777777" w:rsidR="00996C53" w:rsidRPr="003B43D3" w:rsidRDefault="0006445D" w:rsidP="00996C53">
      <w:pPr>
        <w:pStyle w:val="KeinLeerraum"/>
        <w:jc w:val="both"/>
        <w:rPr>
          <w:sz w:val="24"/>
          <w:szCs w:val="24"/>
        </w:rPr>
      </w:pPr>
      <w:r>
        <w:rPr>
          <w:noProof/>
          <w:sz w:val="24"/>
          <w:szCs w:val="24"/>
          <w:lang w:eastAsia="de-CH"/>
        </w:rPr>
        <mc:AlternateContent>
          <mc:Choice Requires="wps">
            <w:drawing>
              <wp:anchor distT="0" distB="0" distL="114300" distR="114300" simplePos="0" relativeHeight="251684352" behindDoc="0" locked="0" layoutInCell="1" allowOverlap="1" wp14:anchorId="5A3AA5D9" wp14:editId="16F95C43">
                <wp:simplePos x="0" y="0"/>
                <wp:positionH relativeFrom="column">
                  <wp:posOffset>-33655</wp:posOffset>
                </wp:positionH>
                <wp:positionV relativeFrom="paragraph">
                  <wp:posOffset>82550</wp:posOffset>
                </wp:positionV>
                <wp:extent cx="1847850" cy="400050"/>
                <wp:effectExtent l="13970" t="6350" r="5080" b="12700"/>
                <wp:wrapNone/>
                <wp:docPr id="71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850" cy="400050"/>
                        </a:xfrm>
                        <a:prstGeom prst="rect">
                          <a:avLst/>
                        </a:prstGeom>
                        <a:solidFill>
                          <a:srgbClr val="D8D8D8"/>
                        </a:solidFill>
                        <a:ln w="9525">
                          <a:solidFill>
                            <a:srgbClr val="000000"/>
                          </a:solidFill>
                          <a:miter lim="800000"/>
                          <a:headEnd/>
                          <a:tailEnd/>
                        </a:ln>
                      </wps:spPr>
                      <wps:txbx>
                        <w:txbxContent>
                          <w:p w14:paraId="26F781C3" w14:textId="77777777" w:rsidR="006C12FF" w:rsidRDefault="006C12FF" w:rsidP="00996C5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AA5D9" id="Text Box 140" o:spid="_x0000_s1031" type="#_x0000_t202" style="position:absolute;left:0;text-align:left;margin-left:-2.65pt;margin-top:6.5pt;width:145.5pt;height:31.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0I4GgIAADIEAAAOAAAAZHJzL2Uyb0RvYy54bWysU9tu2zAMfR+wfxD0vtgJkjU14hRdsg4D&#10;um5Atw9QZDkWJosapcTOvn6U7KbZ7WWYDQikSR+Sh0erm7417KjQa7Aln05yzpSVUGm7L/mXz3ev&#10;lpz5IGwlDFhV8pPy/Gb98sWqc4WaQQOmUsgIxPqicyVvQnBFlnnZqFb4CThlKVgDtiKQi/usQtER&#10;emuyWZ6/zjrAyiFI5T193Q5Bvk74da1k+FjXXgVmSk69hXRiOnfxzNYrUexRuEbLsQ3xD120Qlsq&#10;eobaiiDYAfVvUK2WCB7qMJHQZlDXWqo0A00zzX+Z5rERTqVZiBzvzjT5/wcrH46P7hOy0L+BnhaY&#10;hvDuHuRXzyxsGmH36hYRukaJigpPI2VZ53wx/hqp9oWPILvuA1S0ZHEIkID6GtvICs3JCJ0WcDqT&#10;rvrAZCy5nF8tFxSSFJvneU52LCGKp78d+vBOQcuiUXKkpSZ0cbz3YUh9SonFPBhd3WljkoP73cYg&#10;OwoSwHYZ3xH9pzRjWVfy68VsMRDwVwjqj54/QbQ6kJKNbku+PCeJItL21lZJZ0FoM9g0nbEjj5G6&#10;gcTQ73qmq5IvYoFI6w6qExGLMAiXLhoZDeB3zjoSbcn9t4NAxZl5b2k519P5PKo8OfPF1YwcvIzs&#10;LiPCSoIqeeBsMDdhuBkHh3rfUKVBDhZuaaG1Tlw/dzW2T8JM2xovUVT+pZ+ynq/6+gcAAAD//wMA&#10;UEsDBBQABgAIAAAAIQDDOtpU3gAAAAgBAAAPAAAAZHJzL2Rvd25yZXYueG1sTI/NbsIwEITvlfoO&#10;1lbqpQKnpAGUxkEICfXnxs8DLPE2iRqvo9hAePtuT+1xZ0az3xSr0XXqQkNoPRt4niagiCtvW64N&#10;HA/byRJUiMgWO89k4EYBVuX9XYG59Vfe0WUfayUlHHI00MTY51qHqiGHYep7YvG+/OAwyjnU2g54&#10;lXLX6VmSzLXDluVDgz1tGqq+92dnwG66p+1Lhe/rY/z4DLd0zA5vO2MeH8b1K6hIY/wLwy++oEMp&#10;TCd/ZhtUZ2CSpZIUPZVJ4s+W2QLUycBinoAuC/1/QPkDAAD//wMAUEsBAi0AFAAGAAgAAAAhALaD&#10;OJL+AAAA4QEAABMAAAAAAAAAAAAAAAAAAAAAAFtDb250ZW50X1R5cGVzXS54bWxQSwECLQAUAAYA&#10;CAAAACEAOP0h/9YAAACUAQAACwAAAAAAAAAAAAAAAAAvAQAAX3JlbHMvLnJlbHNQSwECLQAUAAYA&#10;CAAAACEA8KdCOBoCAAAyBAAADgAAAAAAAAAAAAAAAAAuAgAAZHJzL2Uyb0RvYy54bWxQSwECLQAU&#10;AAYACAAAACEAwzraVN4AAAAIAQAADwAAAAAAAAAAAAAAAAB0BAAAZHJzL2Rvd25yZXYueG1sUEsF&#10;BgAAAAAEAAQA8wAAAH8FAAAAAA==&#10;" fillcolor="#d8d8d8">
                <v:textbox>
                  <w:txbxContent>
                    <w:p w14:paraId="26F781C3" w14:textId="77777777" w:rsidR="006C12FF" w:rsidRDefault="006C12FF" w:rsidP="00996C53"/>
                  </w:txbxContent>
                </v:textbox>
              </v:shape>
            </w:pict>
          </mc:Fallback>
        </mc:AlternateContent>
      </w:r>
    </w:p>
    <w:p w14:paraId="113C6EA6" w14:textId="77777777" w:rsidR="00996C53" w:rsidRPr="000C4A9D" w:rsidRDefault="00996C53" w:rsidP="00996C53">
      <w:pPr>
        <w:pStyle w:val="KeinLeerraum"/>
        <w:shd w:val="clear" w:color="auto" w:fill="C00000"/>
        <w:jc w:val="both"/>
        <w:rPr>
          <w:b/>
          <w:sz w:val="24"/>
          <w:szCs w:val="24"/>
        </w:rPr>
      </w:pPr>
      <w:r w:rsidRPr="00021939">
        <w:rPr>
          <w:sz w:val="24"/>
          <w:szCs w:val="24"/>
          <w:shd w:val="clear" w:color="auto" w:fill="A6A6A6"/>
        </w:rPr>
        <w:tab/>
      </w:r>
      <w:r w:rsidRPr="00021939">
        <w:rPr>
          <w:sz w:val="24"/>
          <w:szCs w:val="24"/>
          <w:shd w:val="clear" w:color="auto" w:fill="A6A6A6"/>
        </w:rPr>
        <w:tab/>
      </w:r>
      <w:r w:rsidRPr="00021939">
        <w:rPr>
          <w:sz w:val="24"/>
          <w:szCs w:val="24"/>
          <w:shd w:val="clear" w:color="auto" w:fill="A6A6A6"/>
        </w:rPr>
        <w:tab/>
      </w:r>
      <w:r w:rsidRPr="00021939">
        <w:rPr>
          <w:sz w:val="24"/>
          <w:szCs w:val="24"/>
          <w:shd w:val="clear" w:color="auto" w:fill="A6A6A6"/>
        </w:rPr>
        <w:tab/>
      </w:r>
      <w:r w:rsidRPr="000C4A9D">
        <w:rPr>
          <w:b/>
          <w:sz w:val="24"/>
          <w:szCs w:val="24"/>
        </w:rPr>
        <w:tab/>
      </w:r>
      <w:r w:rsidR="00D8622D">
        <w:rPr>
          <w:b/>
          <w:sz w:val="24"/>
          <w:szCs w:val="24"/>
        </w:rPr>
        <w:t>Fantasie-Turnier</w:t>
      </w:r>
      <w:r w:rsidR="00D8622D">
        <w:rPr>
          <w:b/>
          <w:sz w:val="24"/>
          <w:szCs w:val="24"/>
        </w:rPr>
        <w:tab/>
      </w:r>
      <w:r w:rsidR="00D8622D">
        <w:rPr>
          <w:b/>
          <w:sz w:val="24"/>
          <w:szCs w:val="24"/>
        </w:rPr>
        <w:tab/>
      </w:r>
      <w:r w:rsidR="00D8622D">
        <w:rPr>
          <w:b/>
          <w:sz w:val="24"/>
          <w:szCs w:val="24"/>
        </w:rPr>
        <w:tab/>
        <w:t>Seite 99</w:t>
      </w:r>
    </w:p>
    <w:p w14:paraId="566D7E04" w14:textId="77777777" w:rsidR="00996C53" w:rsidRDefault="00996C53" w:rsidP="00996C53">
      <w:pPr>
        <w:pStyle w:val="KeinLeerraum"/>
        <w:shd w:val="clear" w:color="auto" w:fill="FFFFFF"/>
        <w:jc w:val="both"/>
        <w:rPr>
          <w:sz w:val="24"/>
          <w:szCs w:val="24"/>
        </w:rPr>
      </w:pPr>
    </w:p>
    <w:p w14:paraId="418843A2" w14:textId="77777777" w:rsidR="00996C53" w:rsidRDefault="00996C53" w:rsidP="00C20FF5">
      <w:pPr>
        <w:pStyle w:val="KeinLeerraum"/>
        <w:jc w:val="both"/>
        <w:rPr>
          <w:rFonts w:cs="Arial"/>
          <w:sz w:val="24"/>
          <w:szCs w:val="24"/>
        </w:rPr>
      </w:pPr>
    </w:p>
    <w:p w14:paraId="23977213" w14:textId="77777777" w:rsidR="00C80ED4" w:rsidRDefault="00C80ED4" w:rsidP="00C20FF5">
      <w:pPr>
        <w:pStyle w:val="KeinLeerraum"/>
        <w:jc w:val="both"/>
        <w:rPr>
          <w:rFonts w:cs="Arial"/>
          <w:sz w:val="24"/>
          <w:szCs w:val="24"/>
        </w:rPr>
      </w:pPr>
      <w:r>
        <w:rPr>
          <w:rFonts w:cs="Arial"/>
          <w:sz w:val="24"/>
          <w:szCs w:val="24"/>
        </w:rPr>
        <w:t xml:space="preserve">Die letzte Saison war wiederum eine sehr erfolgreiche und wir konnten diverse Titel und Medaillen bei verschiedenen Turnieren oder gar Schweizermeisterschaften holen. Die Verteidigung des Spengler-Cups für die beste Nachwuchsarbeit konnte leider nicht erreicht werden. Der zweite Platz ist aber immer noch mehr als </w:t>
      </w:r>
      <w:r w:rsidR="00207D2B">
        <w:rPr>
          <w:rFonts w:cs="Arial"/>
          <w:sz w:val="24"/>
          <w:szCs w:val="24"/>
        </w:rPr>
        <w:t>zufriedenstellend</w:t>
      </w:r>
      <w:r>
        <w:rPr>
          <w:rFonts w:cs="Arial"/>
          <w:sz w:val="24"/>
          <w:szCs w:val="24"/>
        </w:rPr>
        <w:t xml:space="preserve">! </w:t>
      </w:r>
    </w:p>
    <w:p w14:paraId="03FFFCAD" w14:textId="77777777" w:rsidR="00C80ED4" w:rsidRDefault="00C80ED4" w:rsidP="00C20FF5">
      <w:pPr>
        <w:pStyle w:val="KeinLeerraum"/>
        <w:jc w:val="both"/>
        <w:rPr>
          <w:rFonts w:cs="Arial"/>
          <w:sz w:val="24"/>
          <w:szCs w:val="24"/>
        </w:rPr>
      </w:pPr>
    </w:p>
    <w:p w14:paraId="0E8D2E0D" w14:textId="77777777" w:rsidR="00C80ED4" w:rsidRDefault="00C80ED4" w:rsidP="00C20FF5">
      <w:pPr>
        <w:pStyle w:val="KeinLeerraum"/>
        <w:jc w:val="both"/>
        <w:rPr>
          <w:rFonts w:cs="Arial"/>
          <w:sz w:val="24"/>
          <w:szCs w:val="24"/>
        </w:rPr>
      </w:pPr>
      <w:r>
        <w:rPr>
          <w:rFonts w:cs="Arial"/>
          <w:sz w:val="24"/>
          <w:szCs w:val="24"/>
        </w:rPr>
        <w:t xml:space="preserve">Nach den Sommerferien konnten wir wichtige Neuerungen ins Nachwuchstraining einbringen. </w:t>
      </w:r>
      <w:r w:rsidR="00207D2B">
        <w:rPr>
          <w:rFonts w:cs="Arial"/>
          <w:sz w:val="24"/>
          <w:szCs w:val="24"/>
        </w:rPr>
        <w:t xml:space="preserve">Durch die erfolgreichen Trainerausbildungen von </w:t>
      </w:r>
      <w:r w:rsidR="00207D2B" w:rsidRPr="00207D2B">
        <w:rPr>
          <w:rFonts w:cs="Arial"/>
          <w:b/>
          <w:sz w:val="24"/>
          <w:szCs w:val="24"/>
        </w:rPr>
        <w:t>Gerhard Van Beek</w:t>
      </w:r>
      <w:r w:rsidR="00207D2B">
        <w:rPr>
          <w:rFonts w:cs="Arial"/>
          <w:b/>
          <w:sz w:val="24"/>
          <w:szCs w:val="24"/>
        </w:rPr>
        <w:t>, Thierry Howald</w:t>
      </w:r>
      <w:r w:rsidR="00207D2B">
        <w:rPr>
          <w:rFonts w:cs="Arial"/>
          <w:sz w:val="24"/>
          <w:szCs w:val="24"/>
        </w:rPr>
        <w:t xml:space="preserve"> und </w:t>
      </w:r>
      <w:r w:rsidR="00207D2B" w:rsidRPr="00207D2B">
        <w:rPr>
          <w:rFonts w:cs="Arial"/>
          <w:b/>
          <w:sz w:val="24"/>
          <w:szCs w:val="24"/>
        </w:rPr>
        <w:t>Marcel Zürcher</w:t>
      </w:r>
      <w:r w:rsidR="00207D2B">
        <w:rPr>
          <w:rFonts w:cs="Arial"/>
          <w:sz w:val="24"/>
          <w:szCs w:val="24"/>
        </w:rPr>
        <w:t xml:space="preserve"> sind nun z</w:t>
      </w:r>
      <w:r>
        <w:rPr>
          <w:rFonts w:cs="Arial"/>
          <w:sz w:val="24"/>
          <w:szCs w:val="24"/>
        </w:rPr>
        <w:t xml:space="preserve">umeist immer 3 Nachwuchstrainer anwesend. </w:t>
      </w:r>
      <w:r w:rsidR="00207D2B">
        <w:rPr>
          <w:rFonts w:cs="Arial"/>
          <w:sz w:val="24"/>
          <w:szCs w:val="24"/>
        </w:rPr>
        <w:t xml:space="preserve">Dabei wurden die Nachwuchsspieler in zwei Gruppen eingeteilt. Trainer Nr. 1 trainiert Gruppe A, Trainer Nr. 2 trainiert Gruppe B und Trainer Nr. 3 steht am Balleimer. </w:t>
      </w:r>
      <w:r>
        <w:rPr>
          <w:rFonts w:cs="Arial"/>
          <w:sz w:val="24"/>
          <w:szCs w:val="24"/>
        </w:rPr>
        <w:t xml:space="preserve">So können wir eine viel bessere persönliche Betreuung sicherstellen. </w:t>
      </w:r>
      <w:r w:rsidR="009C1B88">
        <w:rPr>
          <w:rFonts w:cs="Arial"/>
          <w:sz w:val="24"/>
          <w:szCs w:val="24"/>
        </w:rPr>
        <w:t xml:space="preserve">Was bei den engagierten Nachwuchsspielern </w:t>
      </w:r>
      <w:r w:rsidR="00207D2B">
        <w:rPr>
          <w:rFonts w:cs="Arial"/>
          <w:sz w:val="24"/>
          <w:szCs w:val="24"/>
        </w:rPr>
        <w:t xml:space="preserve">begrüsst wird, stösst bei anderen auf etwas weniger Gegenliebe. Die genauere „Beobachtung“ führt dazu, dass man nicht mehr einfach machen kann was man will, wenn der Trainer gerade an einem anderen Tisch ist. Ich denke die Vorteile sind trotzdem nicht von der Hand zu weisen und wer Qualität schätzt und Fortschritte machen möchte, wird von dem 3 Trainer-Konzept profitieren. </w:t>
      </w:r>
      <w:r w:rsidR="009C1B88">
        <w:rPr>
          <w:rFonts w:cs="Arial"/>
          <w:sz w:val="24"/>
          <w:szCs w:val="24"/>
        </w:rPr>
        <w:t xml:space="preserve"> </w:t>
      </w:r>
      <w:r>
        <w:rPr>
          <w:rFonts w:cs="Arial"/>
          <w:sz w:val="24"/>
          <w:szCs w:val="24"/>
        </w:rPr>
        <w:t xml:space="preserve"> </w:t>
      </w:r>
    </w:p>
    <w:p w14:paraId="592C5AD9" w14:textId="77777777" w:rsidR="00D648A0" w:rsidRDefault="00D648A0" w:rsidP="00C20FF5">
      <w:pPr>
        <w:pStyle w:val="KeinLeerraum"/>
        <w:jc w:val="both"/>
        <w:rPr>
          <w:rFonts w:cs="Arial"/>
          <w:sz w:val="24"/>
          <w:szCs w:val="24"/>
        </w:rPr>
      </w:pPr>
    </w:p>
    <w:p w14:paraId="15A62488" w14:textId="77777777" w:rsidR="005A4889" w:rsidRPr="004C696C" w:rsidRDefault="00207D2B" w:rsidP="00C20FF5">
      <w:pPr>
        <w:pStyle w:val="KeinLeerraum"/>
        <w:jc w:val="both"/>
        <w:rPr>
          <w:rFonts w:cs="Arial"/>
          <w:sz w:val="24"/>
          <w:szCs w:val="24"/>
        </w:rPr>
      </w:pPr>
      <w:r>
        <w:rPr>
          <w:rFonts w:cs="Arial"/>
          <w:sz w:val="24"/>
          <w:szCs w:val="24"/>
        </w:rPr>
        <w:t xml:space="preserve">Gegenüber der letzten Saison konnten wir mit 11 lizenzierten Spielern unsere Lizenzzahlen im Nachwuchs um 2 Lizenzen erhöhen. Damit alles gut organisiert vonstattengeht sind wir </w:t>
      </w:r>
      <w:r w:rsidR="005A4889">
        <w:rPr>
          <w:rFonts w:cs="Arial"/>
          <w:sz w:val="24"/>
          <w:szCs w:val="24"/>
        </w:rPr>
        <w:t>auf die Mithilfe der Eltern angewiesen. Da nicht alle Trainer einen Führerschein haben, brauchen wir immer wieder Eltern</w:t>
      </w:r>
      <w:r w:rsidR="00D648A0">
        <w:rPr>
          <w:rFonts w:cs="Arial"/>
          <w:sz w:val="24"/>
          <w:szCs w:val="24"/>
        </w:rPr>
        <w:t>,</w:t>
      </w:r>
      <w:r w:rsidR="005A4889">
        <w:rPr>
          <w:rFonts w:cs="Arial"/>
          <w:sz w:val="24"/>
          <w:szCs w:val="24"/>
        </w:rPr>
        <w:t xml:space="preserve"> welche die Nachwuchsspieler an die Veranstaltungen führen. Falls dies nicht möglich ist, muss auf den öffentlichen Verkehr ausgewichen werden. Ich denke aber, dass besonders Einwohner der Stadt Bern damit kein Problem haben sollten. </w:t>
      </w:r>
    </w:p>
    <w:p w14:paraId="21D425E3" w14:textId="77777777" w:rsidR="00C20FF5" w:rsidRPr="004C696C" w:rsidRDefault="00C20FF5" w:rsidP="00C20FF5">
      <w:pPr>
        <w:pStyle w:val="KeinLeerraum"/>
        <w:jc w:val="both"/>
        <w:rPr>
          <w:rFonts w:cs="Arial"/>
          <w:sz w:val="24"/>
          <w:szCs w:val="24"/>
        </w:rPr>
      </w:pPr>
    </w:p>
    <w:p w14:paraId="62BE3CF2" w14:textId="77777777" w:rsidR="00C20FF5" w:rsidRPr="004C696C" w:rsidRDefault="00C20FF5" w:rsidP="00C20FF5">
      <w:pPr>
        <w:pStyle w:val="KeinLeerraum"/>
        <w:jc w:val="both"/>
        <w:rPr>
          <w:rFonts w:cs="Arial"/>
          <w:sz w:val="24"/>
          <w:szCs w:val="24"/>
        </w:rPr>
      </w:pPr>
      <w:r w:rsidRPr="004C696C">
        <w:rPr>
          <w:rFonts w:cs="Arial"/>
          <w:sz w:val="24"/>
          <w:szCs w:val="24"/>
        </w:rPr>
        <w:t xml:space="preserve">So wünsche ich euch für die neue Saison viel Glück und hoffe, dass ihr in den Trainings immer fleissig mitmacht, denn nur so könnt ihr euch laufend verbessern. </w:t>
      </w:r>
    </w:p>
    <w:p w14:paraId="3734F4B2" w14:textId="77777777" w:rsidR="00C20FF5" w:rsidRPr="004C696C" w:rsidRDefault="00C20FF5" w:rsidP="00C20FF5">
      <w:pPr>
        <w:pStyle w:val="KeinLeerraum"/>
        <w:jc w:val="both"/>
        <w:rPr>
          <w:rFonts w:cs="Arial"/>
          <w:sz w:val="24"/>
          <w:szCs w:val="24"/>
        </w:rPr>
      </w:pPr>
    </w:p>
    <w:p w14:paraId="059C0FE8" w14:textId="77777777" w:rsidR="005A4889" w:rsidRDefault="00C20FF5" w:rsidP="00C20FF5">
      <w:pPr>
        <w:pStyle w:val="KeinLeerraum"/>
        <w:jc w:val="both"/>
        <w:rPr>
          <w:rFonts w:ascii="Arial" w:hAnsi="Arial" w:cs="Arial"/>
          <w:sz w:val="24"/>
          <w:szCs w:val="24"/>
        </w:rPr>
      </w:pPr>
      <w:r w:rsidRPr="004C696C">
        <w:rPr>
          <w:rFonts w:cs="Arial"/>
          <w:sz w:val="24"/>
          <w:szCs w:val="24"/>
        </w:rPr>
        <w:t>Daniel Burren</w:t>
      </w:r>
    </w:p>
    <w:p w14:paraId="4F1AF672" w14:textId="44160F5F" w:rsidR="00EE3652" w:rsidRPr="00021939" w:rsidRDefault="00583500" w:rsidP="00EE3652">
      <w:pPr>
        <w:pStyle w:val="KeinLeerraum"/>
        <w:jc w:val="both"/>
        <w:rPr>
          <w:rFonts w:cs="Arial"/>
          <w:sz w:val="24"/>
          <w:szCs w:val="24"/>
        </w:rPr>
      </w:pPr>
      <w:r>
        <w:rPr>
          <w:rFonts w:cs="Arial"/>
          <w:noProof/>
          <w:sz w:val="24"/>
          <w:szCs w:val="24"/>
          <w:u w:val="single"/>
          <w:lang w:eastAsia="de-CH"/>
        </w:rPr>
        <w:lastRenderedPageBreak/>
        <mc:AlternateContent>
          <mc:Choice Requires="wps">
            <w:drawing>
              <wp:anchor distT="0" distB="0" distL="114300" distR="114300" simplePos="0" relativeHeight="251969024" behindDoc="0" locked="0" layoutInCell="1" allowOverlap="1" wp14:anchorId="5A321433" wp14:editId="1D5897D0">
                <wp:simplePos x="0" y="0"/>
                <wp:positionH relativeFrom="column">
                  <wp:posOffset>-85090</wp:posOffset>
                </wp:positionH>
                <wp:positionV relativeFrom="paragraph">
                  <wp:posOffset>-846719</wp:posOffset>
                </wp:positionV>
                <wp:extent cx="6132830" cy="603250"/>
                <wp:effectExtent l="0" t="0" r="0" b="6350"/>
                <wp:wrapNone/>
                <wp:docPr id="754" name="Textfeld 754"/>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A18F6C" w14:textId="77777777" w:rsidR="006C12FF" w:rsidRDefault="006C12FF" w:rsidP="00276A68">
                            <w:r>
                              <w:rPr>
                                <w:rFonts w:ascii="Arial" w:hAnsi="Arial" w:cs="Arial"/>
                                <w:color w:val="C00000"/>
                                <w:sz w:val="56"/>
                                <w:szCs w:val="80"/>
                              </w:rPr>
                              <w:t>NAKO / Trainer / Ausbildung</w:t>
                            </w:r>
                          </w:p>
                          <w:p w14:paraId="1C07EA65"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321433" id="Textfeld 754" o:spid="_x0000_s1032" type="#_x0000_t202" style="position:absolute;left:0;text-align:left;margin-left:-6.7pt;margin-top:-66.65pt;width:482.9pt;height:47.5pt;z-index:25196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sc+awIAAEQFAAAOAAAAZHJzL2Uyb0RvYy54bWysVEtv2zAMvg/YfxB0X51H23VGnSJr0WFA&#10;0RZLh54VWWqMyaImMbGzX19KtpMs26XDLjYlfnx9JHV51daGbZQPFdiCj09GnCkroazsS8G/P91+&#10;uOAsoLClMGBVwbcq8KvZ+3eXjcvVBFZgSuUZObEhb1zBV4guz7IgV6oW4QScsqTU4GuBdPQvWelF&#10;Q95rk01Go/OsAV86D1KFQLc3nZLPkn+tlcQHrYNCZgpOuWH6+vRdxm82uxT5ixduVck+DfEPWdSi&#10;shR05+pGoGBrX/3hqq6khwAaTyTUGWhdSZVqoGrGo6NqFivhVKqFyAluR1P4f27l/WbhHj3D9jO0&#10;1MBISONCHugy1tNqX8c/ZcpITxRud7SpFpmky/PxdHIxJZUk3floOjlLvGZ7a+cDflFQsygU3FNb&#10;ElticxeQIhJ0gMRgFm4rY1JrjGUNOZ2Sy980ZGFsvFGpyb2bfeZJwq1REWPsN6VZVaYC4kUaL3Vt&#10;PNsIGgwhpbKYak9+CR1RmpJ4i2GP32f1FuOujiEyWNwZ15UFn6o/Srv8MaSsOzwReVB3FLFdtlQ4&#10;MTg0dgnllvrtoVuF4ORtRU25EwEfhafZpz7SPuMDfbQBIh96ibMV+F9/u494GknSctbQLhU8/FwL&#10;rzgzXy0N66fx6WlcvnQ4Pfs4oYM/1CwPNXZdXwN1ZUwvh5NJjHg0g6g91M+09vMYlVTCSopdcBzE&#10;a+w2nJ4NqebzBKJ1cwLv7MLJ6Do2KY7cU/ssvOvnEmmi72HYOpEfjWeHjZYW5msEXaXZjTx3rPb8&#10;06qmke6flfgWHJ4Tav/4zV4BAAD//wMAUEsDBBQABgAIAAAAIQD05iaZ4gAAAAwBAAAPAAAAZHJz&#10;L2Rvd25yZXYueG1sTI/BTsMwEETvSPyDtUjcWqcxRSHEqapIFRKCQ0sv3JzYTSLsdYjdNvD1LL3A&#10;bXdmNPu2WE3OspMZQ+9RwmKeADPYeN1jK2H/tpllwEJUqJX1aCR8mQCr8vqqULn2Z9ya0y62jEow&#10;5EpCF+OQcx6azjgV5n4wSN7Bj05FWseW61GdqdxZnibJPXeqR7rQqcFUnWk+dkcn4bnavKptnbrs&#10;21ZPL4f18Ll/X0p5ezOtH4FFM8W/MPziEzqUxFT7I+rArITZQtxR9DIIAYwiD8uUpJokkQngZcH/&#10;P1H+AAAA//8DAFBLAQItABQABgAIAAAAIQC2gziS/gAAAOEBAAATAAAAAAAAAAAAAAAAAAAAAABb&#10;Q29udGVudF9UeXBlc10ueG1sUEsBAi0AFAAGAAgAAAAhADj9If/WAAAAlAEAAAsAAAAAAAAAAAAA&#10;AAAALwEAAF9yZWxzLy5yZWxzUEsBAi0AFAAGAAgAAAAhAFyGxz5rAgAARAUAAA4AAAAAAAAAAAAA&#10;AAAALgIAAGRycy9lMm9Eb2MueG1sUEsBAi0AFAAGAAgAAAAhAPTmJpniAAAADAEAAA8AAAAAAAAA&#10;AAAAAAAAxQQAAGRycy9kb3ducmV2LnhtbFBLBQYAAAAABAAEAPMAAADUBQAAAAA=&#10;" filled="f" stroked="f" strokeweight=".5pt">
                <v:textbox>
                  <w:txbxContent>
                    <w:p w14:paraId="47A18F6C" w14:textId="77777777" w:rsidR="006C12FF" w:rsidRDefault="006C12FF" w:rsidP="00276A68">
                      <w:r>
                        <w:rPr>
                          <w:rFonts w:ascii="Arial" w:hAnsi="Arial" w:cs="Arial"/>
                          <w:color w:val="C00000"/>
                          <w:sz w:val="56"/>
                          <w:szCs w:val="80"/>
                        </w:rPr>
                        <w:t>NAKO / Trainer / Ausbildung</w:t>
                      </w:r>
                    </w:p>
                    <w:p w14:paraId="1C07EA65" w14:textId="77777777" w:rsidR="006C12FF" w:rsidRDefault="006C12FF" w:rsidP="00583500"/>
                  </w:txbxContent>
                </v:textbox>
              </v:shape>
            </w:pict>
          </mc:Fallback>
        </mc:AlternateContent>
      </w:r>
      <w:r w:rsidR="0006445D">
        <w:rPr>
          <w:rFonts w:ascii="Arial" w:hAnsi="Arial" w:cs="Arial"/>
          <w:noProof/>
          <w:sz w:val="24"/>
          <w:szCs w:val="24"/>
          <w:lang w:eastAsia="de-CH"/>
        </w:rPr>
        <mc:AlternateContent>
          <mc:Choice Requires="wpg">
            <w:drawing>
              <wp:anchor distT="0" distB="0" distL="114300" distR="114300" simplePos="0" relativeHeight="251612672" behindDoc="1" locked="0" layoutInCell="1" allowOverlap="1" wp14:anchorId="33507692" wp14:editId="30E18B2B">
                <wp:simplePos x="0" y="0"/>
                <wp:positionH relativeFrom="column">
                  <wp:posOffset>14605</wp:posOffset>
                </wp:positionH>
                <wp:positionV relativeFrom="paragraph">
                  <wp:posOffset>-4445</wp:posOffset>
                </wp:positionV>
                <wp:extent cx="6375400" cy="1037590"/>
                <wp:effectExtent l="0" t="0" r="6350" b="10160"/>
                <wp:wrapNone/>
                <wp:docPr id="697"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700"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6"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Text Box 41"/>
                        <wps:cNvSpPr txBox="1">
                          <a:spLocks noChangeArrowheads="1"/>
                        </wps:cNvSpPr>
                        <wps:spPr bwMode="auto">
                          <a:xfrm>
                            <a:off x="1228" y="2600"/>
                            <a:ext cx="2692"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79EC7C5"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Präsident</w:t>
                              </w:r>
                            </w:p>
                            <w:p w14:paraId="71627B33" w14:textId="77777777" w:rsidR="006C12FF" w:rsidRPr="002D4BFE" w:rsidRDefault="006C12FF" w:rsidP="00EE3652">
                              <w:pPr>
                                <w:spacing w:after="0" w:line="240" w:lineRule="auto"/>
                                <w:rPr>
                                  <w:rFonts w:ascii="Arial" w:hAnsi="Arial" w:cs="Arial"/>
                                  <w:color w:val="FFFFFF"/>
                                  <w:sz w:val="36"/>
                                  <w:szCs w:val="20"/>
                                </w:rPr>
                              </w:pPr>
                            </w:p>
                            <w:p w14:paraId="6A1D3AED"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Kurt Stampfli</w:t>
                              </w:r>
                              <w:r w:rsidRPr="002F1332">
                                <w:rPr>
                                  <w:rFonts w:ascii="Arial" w:hAnsi="Arial" w:cs="Arial"/>
                                  <w:b/>
                                  <w:color w:val="FFFFFF"/>
                                  <w:sz w:val="36"/>
                                  <w:szCs w:val="36"/>
                                </w:rPr>
                                <w:tab/>
                              </w:r>
                            </w:p>
                            <w:p w14:paraId="7E6A8969"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58266FE3" w14:textId="77777777" w:rsidR="006C12FF" w:rsidRPr="00210C86" w:rsidRDefault="006C12FF" w:rsidP="00EE3652">
                              <w:pPr>
                                <w:spacing w:after="0" w:line="240" w:lineRule="auto"/>
                                <w:rPr>
                                  <w:rFonts w:ascii="Arial" w:hAnsi="Arial" w:cs="Arial"/>
                                  <w:color w:val="FFFFFF"/>
                                  <w:sz w:val="24"/>
                                  <w:szCs w:val="20"/>
                                </w:rPr>
                              </w:pPr>
                            </w:p>
                            <w:p w14:paraId="559F4349" w14:textId="77777777" w:rsidR="006C12FF" w:rsidRPr="00210C86" w:rsidRDefault="006C12FF" w:rsidP="00EE3652">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708"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E1EE0"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Rainstrasse 11</w:t>
                              </w:r>
                            </w:p>
                            <w:p w14:paraId="43A352CA" w14:textId="77777777" w:rsidR="006C12FF" w:rsidRPr="002F1332" w:rsidRDefault="006C12FF" w:rsidP="00EE3652">
                              <w:pPr>
                                <w:spacing w:after="0"/>
                                <w:rPr>
                                  <w:rFonts w:ascii="Arial" w:hAnsi="Arial" w:cs="Arial"/>
                                  <w:sz w:val="20"/>
                                  <w:szCs w:val="20"/>
                                </w:rPr>
                              </w:pPr>
                              <w:r>
                                <w:rPr>
                                  <w:rFonts w:ascii="Arial" w:hAnsi="Arial" w:cs="Arial"/>
                                  <w:sz w:val="20"/>
                                  <w:szCs w:val="20"/>
                                </w:rPr>
                                <w:t>3098 Köniz</w:t>
                              </w:r>
                              <w:r>
                                <w:rPr>
                                  <w:rFonts w:ascii="Arial" w:hAnsi="Arial" w:cs="Arial"/>
                                  <w:sz w:val="20"/>
                                  <w:szCs w:val="20"/>
                                </w:rPr>
                                <w:br/>
                              </w:r>
                            </w:p>
                            <w:p w14:paraId="6BABD9EF" w14:textId="77777777" w:rsidR="006C12FF" w:rsidRPr="00EE3652" w:rsidRDefault="006C12FF" w:rsidP="00EE3652">
                              <w:pPr>
                                <w:spacing w:after="0"/>
                                <w:rPr>
                                  <w:rFonts w:ascii="Arial" w:hAnsi="Arial" w:cs="Arial"/>
                                  <w:sz w:val="20"/>
                                  <w:szCs w:val="20"/>
                                </w:rPr>
                              </w:pPr>
                              <w:r w:rsidRPr="00EE3652">
                                <w:rPr>
                                  <w:rFonts w:ascii="Arial" w:hAnsi="Arial" w:cs="Arial"/>
                                  <w:sz w:val="20"/>
                                  <w:szCs w:val="20"/>
                                </w:rPr>
                                <w:br/>
                                <w:t>079/</w:t>
                              </w:r>
                              <w:r>
                                <w:rPr>
                                  <w:rFonts w:ascii="Arial" w:hAnsi="Arial" w:cs="Arial"/>
                                  <w:sz w:val="20"/>
                                  <w:szCs w:val="20"/>
                                </w:rPr>
                                <w:t>755 32 62</w:t>
                              </w:r>
                              <w:r w:rsidRPr="00EE3652">
                                <w:rPr>
                                  <w:rFonts w:ascii="Arial" w:hAnsi="Arial" w:cs="Arial"/>
                                  <w:sz w:val="20"/>
                                  <w:szCs w:val="20"/>
                                </w:rPr>
                                <w:t xml:space="preserve"> N</w:t>
                              </w:r>
                            </w:p>
                            <w:p w14:paraId="3AD49BC3" w14:textId="77777777" w:rsidR="006C12FF" w:rsidRPr="00EE3652" w:rsidRDefault="006C12FF" w:rsidP="00EE3652">
                              <w:pPr>
                                <w:spacing w:after="0"/>
                                <w:jc w:val="both"/>
                                <w:rPr>
                                  <w:rFonts w:ascii="Arial" w:hAnsi="Arial" w:cs="Arial"/>
                                  <w:b/>
                                  <w:color w:val="C00000"/>
                                  <w:sz w:val="20"/>
                                  <w:szCs w:val="20"/>
                                </w:rPr>
                              </w:pPr>
                              <w:r>
                                <w:rPr>
                                  <w:rFonts w:ascii="Arial" w:hAnsi="Arial" w:cs="Arial"/>
                                  <w:b/>
                                  <w:color w:val="C00000"/>
                                  <w:sz w:val="20"/>
                                  <w:szCs w:val="20"/>
                                </w:rPr>
                                <w:t>kurt.stampfli</w:t>
                              </w:r>
                              <w:r w:rsidRPr="00EE3652">
                                <w:rPr>
                                  <w:rFonts w:ascii="Arial" w:hAnsi="Arial" w:cs="Arial"/>
                                  <w:b/>
                                  <w:color w:val="C00000"/>
                                  <w:sz w:val="20"/>
                                  <w:szCs w:val="20"/>
                                </w:rPr>
                                <w:t>@ttcbern.ch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507692" id="Group 636" o:spid="_x0000_s1033" style="position:absolute;left:0;text-align:left;margin-left:1.15pt;margin-top:-.35pt;width:502pt;height:81.7pt;z-index:-251703808"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yJvPwMAAOoLAAAOAAAAZHJzL2Uyb0RvYy54bWzsVttO3DAQfa/Uf7D8XnLdLBuRRbAUVKm0&#10;qNAP8CbORU3s1PaS0K/v2E72QkWBLaKq1F0psmN7MnPOmfEcHfdNjW6pkBVnCfYOXIwoS3lWsSLB&#10;X2/O3x1iJBVhGak5owm+oxIfz9++OeramPq85HVGBQIjTMZdm+BSqTZ2HJmWtCHygLeUwWLORUMU&#10;TEXhZIJ0YL2pHd91I6fjImsFT6mU8PbMLuK5sZ/nNFWf81xSheoEg2/KPIV5LvXTmR+RuBCkLat0&#10;cIPs4UVDKgYfXZs6I4qglah+MdVUqeCS5+og5Y3D87xKqYkBovHce9FcCL5qTSxF3BXtGiaA9h5O&#10;e5tNP91eiPa6vRLWexh+5Ok3Cbg4XVvE2+t6XtjNaNld8gz4JCvFTeB9LhptAkJCvcH3bo0v7RVK&#10;4WUUTCehCzSksOa5MJsNDKQl0KTPea47wwiW/WB2aNlJy/fD+dkh7DeH/WkY6FWHxPbDxtnBOU0+&#10;qEluAJN/Bth1SVpqeJAakCuBqizBUx0JIw2g8AV0RlhRUxQFJiLtAOwccZUWVMT4ooR99EQI3pWU&#10;ZOCYZ+LYOaAnEih5FGV/MpvcQ2vEOoxm/oDVJPR3sCJxK6S6oLxBepBgAe4bEsntR6ksrOMWzank&#10;dZWdV3VtJqJYLmqBbgmk1Om5/g/Wd7bVTG9mXB+zFvUboMmGZjla8uwOwhTc5iXUERiUXPzAqIOc&#10;TLD8viKCYlR/YADVzAtDncRmEk6mPkzE9spye4WwFEwlWGFkhwtlE3/Viqoo4UueCZrxExBxXpnA&#10;tX/Wq8FZkNGr6Ska9aQdMqJDUaTB3VEH8PGScrLo67yEnwFkSGFvOrHi8qKJERCJR3H5WlImEUM3&#10;CH8vrrzmHaheqEvCVgSIbFd7im1hXbRq+i+2J14iDxWv6Si2G83qKe9RaErRltaQ6uH9mCcvqrqt&#10;q8LzfWgSdMmPQIDA7pbONkXMDx/R2WNFbF2KSPyk2qT6ZW/r/JiBz6xW60q1rlIwsBUKBv9edQKS&#10;7G33twUzDaEq7vYIY2EKwiB4oEN49q23t2BM37K5SJ58vb2aYEyzBA2l6Z+G5ld3rNtzc/1tWvT5&#10;TwAAAP//AwBQSwMEFAAGAAgAAAAhAO1KO6jeAAAACAEAAA8AAABkcnMvZG93bnJldi54bWxMj0FL&#10;w0AQhe+C/2EZwVu7SYqtxGxKKeqpCLaCeJsm0yQ0Oxuy2yT9905PepuZ93jvm2w92VYN1PvGsYF4&#10;HoEiLlzZcGXg6/A2ewblA3KJrWMycCUP6/z+LsO0dCN/0rAPlZIQ9ikaqEPoUq19UZNFP3cdsWgn&#10;11sMsvaVLnscJdy2OomipbbYsDTU2NG2puK8v1gD7yOOm0X8OuzOp+315/D08b2LyZjHh2nzAirQ&#10;FP7McMMXdMiF6eguXHrVGkgWYjQwW4G6qdIlh6NMy2QFOs/0/wfyXwAAAP//AwBQSwECLQAUAAYA&#10;CAAAACEAtoM4kv4AAADhAQAAEwAAAAAAAAAAAAAAAAAAAAAAW0NvbnRlbnRfVHlwZXNdLnhtbFBL&#10;AQItABQABgAIAAAAIQA4/SH/1gAAAJQBAAALAAAAAAAAAAAAAAAAAC8BAABfcmVscy8ucmVsc1BL&#10;AQItABQABgAIAAAAIQDpDyJvPwMAAOoLAAAOAAAAAAAAAAAAAAAAAC4CAABkcnMvZTJvRG9jLnht&#10;bFBLAQItABQABgAIAAAAIQDtSjuo3gAAAAgBAAAPAAAAAAAAAAAAAAAAAJkFAABkcnMvZG93bnJl&#10;di54bWxQSwUGAAAAAAQABADzAAAApAYAAAAA&#10;">
                <v:rect id="Rectangle 630" o:spid="_x0000_s1034"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eUPwwAAANwAAAAPAAAAZHJzL2Rvd25yZXYueG1sRE/LasJA&#10;FN0X+g/DLXQTdMYWqsZMxJZK3fnE9SVzTYKZOyEzNbFf31kUujycd7YcbCNu1PnasYbJWIEgLpyp&#10;udRwOq5HMxA+IBtsHJOGO3lY5o8PGabG9byn2yGUIoawT1FDFUKbSumLiiz6sWuJI3dxncUQYVdK&#10;02Efw20jX5R6kxZrjg0VtvRRUXE9fFsNSft6fu9/dptku1b3z6/zfl4mg9bPT8NqASLQEP7Ff+6N&#10;0TBVcX48E4+AzH8BAAD//wMAUEsBAi0AFAAGAAgAAAAhANvh9svuAAAAhQEAABMAAAAAAAAAAAAA&#10;AAAAAAAAAFtDb250ZW50X1R5cGVzXS54bWxQSwECLQAUAAYACAAAACEAWvQsW78AAAAVAQAACwAA&#10;AAAAAAAAAAAAAAAfAQAAX3JlbHMvLnJlbHNQSwECLQAUAAYACAAAACEA1vXlD8MAAADcAAAADwAA&#10;AAAAAAAAAAAAAAAHAgAAZHJzL2Rvd25yZXYueG1sUEsFBgAAAAADAAMAtwAAAPcCAAAAAA==&#10;" fillcolor="#bfbfbf" stroked="f"/>
                <v:shapetype id="_x0000_t118" coordsize="21600,21600" o:spt="118" path="m,4292l21600,r,21600l,21600xe">
                  <v:stroke joinstyle="miter"/>
                  <v:path gradientshapeok="t" o:connecttype="custom" o:connectlocs="10800,2146;0,10800;10800,21600;21600,10800" textboxrect="0,4291,21600,21600"/>
                </v:shapetype>
                <v:shape id="AutoShape 66" o:spid="_x0000_s1035"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irRxgAAANwAAAAPAAAAZHJzL2Rvd25yZXYueG1sRI9PSwMx&#10;FMTvgt8hPKE3m1WwyrZpKYrSXpTd9tDeHpu3f2jysiRxu+2nN4LgcZiZ3zCL1WiNGMiHzrGCh2kG&#10;grhyuuNGwX73fv8CIkRkjcYxKbhQgNXy9maBuXZnLmgoYyMShEOOCtoY+1zKULVkMUxdT5y82nmL&#10;MUnfSO3xnODWyMcsm0mLHaeFFnt6bak6ld9WAb55Uxy2dfGxL4/m+vlU11+XQanJ3bieg4g0xv/w&#10;X3ujFTxnM/g9k46AXP4AAAD//wMAUEsBAi0AFAAGAAgAAAAhANvh9svuAAAAhQEAABMAAAAAAAAA&#10;AAAAAAAAAAAAAFtDb250ZW50X1R5cGVzXS54bWxQSwECLQAUAAYACAAAACEAWvQsW78AAAAVAQAA&#10;CwAAAAAAAAAAAAAAAAAfAQAAX3JlbHMvLnJlbHNQSwECLQAUAAYACAAAACEAkjIq0cYAAADcAAAA&#10;DwAAAAAAAAAAAAAAAAAHAgAAZHJzL2Rvd25yZXYueG1sUEsFBgAAAAADAAMAtwAAAPoCAAAAAA==&#10;" fillcolor="#c00000" stroked="f"/>
                <v:shape id="Text Box 41" o:spid="_x0000_s1036" type="#_x0000_t202" style="position:absolute;left:1228;top:2600;width:269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5enxgAAANwAAAAPAAAAZHJzL2Rvd25yZXYueG1sRI9PSwMx&#10;FMTvgt8hPKE3m9SDlW3TIraCh/qvtlBvz81zd3HzsiSv2/XbG0HwOMzMb5j5cvCt6immJrCFydiA&#10;Ii6Da7iysHu7v7wBlQTZYRuYLHxTguXi/GyOhQsnfqV+K5XKEE4FWqhFukLrVNbkMY1DR5y9zxA9&#10;Spax0i7iKcN9q6+MudYeG84LNXZ0V1P5tT16C+0hxc2Hkfd+VT3Ky7M+7teTJ2tHF8PtDJTQIP/h&#10;v/aDszA1U/g9k4+AXvwAAAD//wMAUEsBAi0AFAAGAAgAAAAhANvh9svuAAAAhQEAABMAAAAAAAAA&#10;AAAAAAAAAAAAAFtDb250ZW50X1R5cGVzXS54bWxQSwECLQAUAAYACAAAACEAWvQsW78AAAAVAQAA&#10;CwAAAAAAAAAAAAAAAAAfAQAAX3JlbHMvLnJlbHNQSwECLQAUAAYACAAAACEAScOXp8YAAADcAAAA&#10;DwAAAAAAAAAAAAAAAAAHAgAAZHJzL2Rvd25yZXYueG1sUEsFBgAAAAADAAMAtwAAAPoCAAAAAA==&#10;" filled="f" stroked="f" strokeweight=".5pt">
                  <v:textbox inset="0,0,0,0">
                    <w:txbxContent>
                      <w:p w14:paraId="079EC7C5"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Präsident</w:t>
                        </w:r>
                      </w:p>
                      <w:p w14:paraId="71627B33" w14:textId="77777777" w:rsidR="006C12FF" w:rsidRPr="002D4BFE" w:rsidRDefault="006C12FF" w:rsidP="00EE3652">
                        <w:pPr>
                          <w:spacing w:after="0" w:line="240" w:lineRule="auto"/>
                          <w:rPr>
                            <w:rFonts w:ascii="Arial" w:hAnsi="Arial" w:cs="Arial"/>
                            <w:color w:val="FFFFFF"/>
                            <w:sz w:val="36"/>
                            <w:szCs w:val="20"/>
                          </w:rPr>
                        </w:pPr>
                      </w:p>
                      <w:p w14:paraId="6A1D3AED"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Kurt Stampfli</w:t>
                        </w:r>
                        <w:r w:rsidRPr="002F1332">
                          <w:rPr>
                            <w:rFonts w:ascii="Arial" w:hAnsi="Arial" w:cs="Arial"/>
                            <w:b/>
                            <w:color w:val="FFFFFF"/>
                            <w:sz w:val="36"/>
                            <w:szCs w:val="36"/>
                          </w:rPr>
                          <w:tab/>
                        </w:r>
                      </w:p>
                      <w:p w14:paraId="7E6A8969"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58266FE3" w14:textId="77777777" w:rsidR="006C12FF" w:rsidRPr="00210C86" w:rsidRDefault="006C12FF" w:rsidP="00EE3652">
                        <w:pPr>
                          <w:spacing w:after="0" w:line="240" w:lineRule="auto"/>
                          <w:rPr>
                            <w:rFonts w:ascii="Arial" w:hAnsi="Arial" w:cs="Arial"/>
                            <w:color w:val="FFFFFF"/>
                            <w:sz w:val="24"/>
                            <w:szCs w:val="20"/>
                          </w:rPr>
                        </w:pPr>
                      </w:p>
                      <w:p w14:paraId="559F4349" w14:textId="77777777" w:rsidR="006C12FF" w:rsidRPr="00210C86" w:rsidRDefault="006C12FF" w:rsidP="00EE3652">
                        <w:pPr>
                          <w:spacing w:after="0" w:line="240" w:lineRule="auto"/>
                          <w:rPr>
                            <w:rFonts w:ascii="Arial" w:hAnsi="Arial" w:cs="Arial"/>
                            <w:color w:val="FFFFFF"/>
                            <w:sz w:val="24"/>
                            <w:szCs w:val="20"/>
                          </w:rPr>
                        </w:pPr>
                      </w:p>
                    </w:txbxContent>
                  </v:textbox>
                </v:shape>
                <v:shape id="Text Box 41" o:spid="_x0000_s1037"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PVwwAAANwAAAAPAAAAZHJzL2Rvd25yZXYueG1sRE9LTwIx&#10;EL6b+B+aMfEmLRzQLBRCVBIOPhESvI3bYXfjdrpph2X99/Zg4vHL954vB9+qnmJqAlsYjwwo4jK4&#10;hisLu4/1zR2oJMgO28Bk4YcSLBeXF3MsXDjzO/VbqVQO4VSghVqkK7ROZU0e0yh0xJk7huhRMoyV&#10;dhHPOdy3emLMVHtsODfU2NF9TeX39uQttIcUn76MfPYP1bO8verT/nH8Yu311bCagRIa5F/85944&#10;C7cmr81n8hHQi18AAAD//wMAUEsBAi0AFAAGAAgAAAAhANvh9svuAAAAhQEAABMAAAAAAAAAAAAA&#10;AAAAAAAAAFtDb250ZW50X1R5cGVzXS54bWxQSwECLQAUAAYACAAAACEAWvQsW78AAAAVAQAACwAA&#10;AAAAAAAAAAAAAAAfAQAAX3JlbHMvLnJlbHNQSwECLQAUAAYACAAAACEAOFwD1cMAAADcAAAADwAA&#10;AAAAAAAAAAAAAAAHAgAAZHJzL2Rvd25yZXYueG1sUEsFBgAAAAADAAMAtwAAAPcCAAAAAA==&#10;" filled="f" stroked="f" strokeweight=".5pt">
                  <v:textbox inset="0,0,0,0">
                    <w:txbxContent>
                      <w:p w14:paraId="486E1EE0"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Rainstrasse 11</w:t>
                        </w:r>
                      </w:p>
                      <w:p w14:paraId="43A352CA" w14:textId="77777777" w:rsidR="006C12FF" w:rsidRPr="002F1332" w:rsidRDefault="006C12FF" w:rsidP="00EE3652">
                        <w:pPr>
                          <w:spacing w:after="0"/>
                          <w:rPr>
                            <w:rFonts w:ascii="Arial" w:hAnsi="Arial" w:cs="Arial"/>
                            <w:sz w:val="20"/>
                            <w:szCs w:val="20"/>
                          </w:rPr>
                        </w:pPr>
                        <w:r>
                          <w:rPr>
                            <w:rFonts w:ascii="Arial" w:hAnsi="Arial" w:cs="Arial"/>
                            <w:sz w:val="20"/>
                            <w:szCs w:val="20"/>
                          </w:rPr>
                          <w:t>3098 Köniz</w:t>
                        </w:r>
                        <w:r>
                          <w:rPr>
                            <w:rFonts w:ascii="Arial" w:hAnsi="Arial" w:cs="Arial"/>
                            <w:sz w:val="20"/>
                            <w:szCs w:val="20"/>
                          </w:rPr>
                          <w:br/>
                        </w:r>
                      </w:p>
                      <w:p w14:paraId="6BABD9EF" w14:textId="77777777" w:rsidR="006C12FF" w:rsidRPr="00EE3652" w:rsidRDefault="006C12FF" w:rsidP="00EE3652">
                        <w:pPr>
                          <w:spacing w:after="0"/>
                          <w:rPr>
                            <w:rFonts w:ascii="Arial" w:hAnsi="Arial" w:cs="Arial"/>
                            <w:sz w:val="20"/>
                            <w:szCs w:val="20"/>
                          </w:rPr>
                        </w:pPr>
                        <w:r w:rsidRPr="00EE3652">
                          <w:rPr>
                            <w:rFonts w:ascii="Arial" w:hAnsi="Arial" w:cs="Arial"/>
                            <w:sz w:val="20"/>
                            <w:szCs w:val="20"/>
                          </w:rPr>
                          <w:br/>
                          <w:t>079/</w:t>
                        </w:r>
                        <w:r>
                          <w:rPr>
                            <w:rFonts w:ascii="Arial" w:hAnsi="Arial" w:cs="Arial"/>
                            <w:sz w:val="20"/>
                            <w:szCs w:val="20"/>
                          </w:rPr>
                          <w:t>755 32 62</w:t>
                        </w:r>
                        <w:r w:rsidRPr="00EE3652">
                          <w:rPr>
                            <w:rFonts w:ascii="Arial" w:hAnsi="Arial" w:cs="Arial"/>
                            <w:sz w:val="20"/>
                            <w:szCs w:val="20"/>
                          </w:rPr>
                          <w:t xml:space="preserve"> N</w:t>
                        </w:r>
                      </w:p>
                      <w:p w14:paraId="3AD49BC3" w14:textId="77777777" w:rsidR="006C12FF" w:rsidRPr="00EE3652" w:rsidRDefault="006C12FF" w:rsidP="00EE3652">
                        <w:pPr>
                          <w:spacing w:after="0"/>
                          <w:jc w:val="both"/>
                          <w:rPr>
                            <w:rFonts w:ascii="Arial" w:hAnsi="Arial" w:cs="Arial"/>
                            <w:b/>
                            <w:color w:val="C00000"/>
                            <w:sz w:val="20"/>
                            <w:szCs w:val="20"/>
                          </w:rPr>
                        </w:pPr>
                        <w:r>
                          <w:rPr>
                            <w:rFonts w:ascii="Arial" w:hAnsi="Arial" w:cs="Arial"/>
                            <w:b/>
                            <w:color w:val="C00000"/>
                            <w:sz w:val="20"/>
                            <w:szCs w:val="20"/>
                          </w:rPr>
                          <w:t>kurt.stampfli</w:t>
                        </w:r>
                        <w:r w:rsidRPr="00EE3652">
                          <w:rPr>
                            <w:rFonts w:ascii="Arial" w:hAnsi="Arial" w:cs="Arial"/>
                            <w:b/>
                            <w:color w:val="C00000"/>
                            <w:sz w:val="20"/>
                            <w:szCs w:val="20"/>
                          </w:rPr>
                          <w:t>@ttcbern.ch</w:t>
                        </w:r>
                      </w:p>
                    </w:txbxContent>
                  </v:textbox>
                </v:shape>
              </v:group>
            </w:pict>
          </mc:Fallback>
        </mc:AlternateContent>
      </w:r>
    </w:p>
    <w:p w14:paraId="586D51F9" w14:textId="77777777" w:rsidR="005A4889" w:rsidRPr="00021939" w:rsidRDefault="005A4889" w:rsidP="00C20FF5">
      <w:pPr>
        <w:pStyle w:val="KeinLeerraum"/>
        <w:jc w:val="both"/>
        <w:rPr>
          <w:rFonts w:cs="Arial"/>
          <w:sz w:val="24"/>
          <w:szCs w:val="24"/>
        </w:rPr>
      </w:pPr>
    </w:p>
    <w:p w14:paraId="74EEA022" w14:textId="77777777" w:rsidR="00EE3652" w:rsidRPr="00021939" w:rsidRDefault="00EE3652" w:rsidP="00EE3652">
      <w:pPr>
        <w:pStyle w:val="KeinLeerraum"/>
        <w:jc w:val="both"/>
        <w:rPr>
          <w:rFonts w:cs="Arial"/>
          <w:sz w:val="24"/>
          <w:szCs w:val="24"/>
        </w:rPr>
      </w:pPr>
    </w:p>
    <w:p w14:paraId="01824106" w14:textId="77777777" w:rsidR="00EE3652" w:rsidRPr="00021939" w:rsidRDefault="00EE3652" w:rsidP="00EE3652">
      <w:pPr>
        <w:pStyle w:val="KeinLeerraum"/>
        <w:jc w:val="both"/>
        <w:rPr>
          <w:rFonts w:cs="Arial"/>
          <w:sz w:val="24"/>
          <w:szCs w:val="24"/>
        </w:rPr>
      </w:pPr>
    </w:p>
    <w:p w14:paraId="7D0542A4" w14:textId="77777777" w:rsidR="00EE3652" w:rsidRPr="00021939" w:rsidRDefault="00EE3652" w:rsidP="00EE3652">
      <w:pPr>
        <w:pStyle w:val="KeinLeerraum"/>
        <w:jc w:val="both"/>
        <w:rPr>
          <w:rFonts w:cs="Arial"/>
          <w:sz w:val="24"/>
          <w:szCs w:val="24"/>
        </w:rPr>
      </w:pPr>
    </w:p>
    <w:p w14:paraId="4DDA8803" w14:textId="77777777" w:rsidR="00EE3652" w:rsidRPr="00021939" w:rsidRDefault="00EE3652" w:rsidP="00EE3652">
      <w:pPr>
        <w:pStyle w:val="KeinLeerraum"/>
        <w:jc w:val="both"/>
        <w:rPr>
          <w:rFonts w:cs="Arial"/>
          <w:sz w:val="24"/>
          <w:szCs w:val="24"/>
        </w:rPr>
      </w:pPr>
    </w:p>
    <w:p w14:paraId="53A0B8D3" w14:textId="77777777" w:rsidR="00EE3652" w:rsidRPr="00021939" w:rsidRDefault="00D648A0" w:rsidP="00EE3652">
      <w:pPr>
        <w:pStyle w:val="KeinLeerraum"/>
        <w:jc w:val="both"/>
        <w:rPr>
          <w:rFonts w:cs="Arial"/>
          <w:sz w:val="24"/>
          <w:szCs w:val="24"/>
        </w:rPr>
      </w:pPr>
      <w:r>
        <w:rPr>
          <w:rFonts w:cs="Arial"/>
          <w:b/>
          <w:sz w:val="24"/>
          <w:szCs w:val="24"/>
        </w:rPr>
        <w:t>Der</w:t>
      </w:r>
      <w:r w:rsidR="00EE3652" w:rsidRPr="00021939">
        <w:rPr>
          <w:rFonts w:cs="Arial"/>
          <w:b/>
          <w:sz w:val="24"/>
          <w:szCs w:val="24"/>
        </w:rPr>
        <w:t xml:space="preserve"> Präsiden</w:t>
      </w:r>
      <w:r>
        <w:rPr>
          <w:rFonts w:cs="Arial"/>
          <w:b/>
          <w:sz w:val="24"/>
          <w:szCs w:val="24"/>
        </w:rPr>
        <w:t>t</w:t>
      </w:r>
      <w:r w:rsidR="00EE3652" w:rsidRPr="00021939">
        <w:rPr>
          <w:rFonts w:cs="Arial"/>
          <w:sz w:val="24"/>
          <w:szCs w:val="24"/>
        </w:rPr>
        <w:t xml:space="preserve"> ist das Oberhaupt des Vereins und für die Koordination der Vereinsgeschäfte vera</w:t>
      </w:r>
      <w:r>
        <w:rPr>
          <w:rFonts w:cs="Arial"/>
          <w:sz w:val="24"/>
          <w:szCs w:val="24"/>
        </w:rPr>
        <w:t>ntwortlich. Als solcher darf er</w:t>
      </w:r>
      <w:r w:rsidR="00EE3652" w:rsidRPr="00021939">
        <w:rPr>
          <w:rFonts w:cs="Arial"/>
          <w:sz w:val="24"/>
          <w:szCs w:val="24"/>
        </w:rPr>
        <w:t xml:space="preserve"> bei wichtigen Fragen was den Nachwuchs angeht nicht fehlen. </w:t>
      </w:r>
    </w:p>
    <w:p w14:paraId="57DF5968" w14:textId="77777777" w:rsidR="00EE3652" w:rsidRPr="00021939" w:rsidRDefault="00046586" w:rsidP="00EE3652">
      <w:pPr>
        <w:pStyle w:val="KeinLeerraum"/>
        <w:jc w:val="both"/>
        <w:rPr>
          <w:rFonts w:cs="Arial"/>
          <w:sz w:val="24"/>
          <w:szCs w:val="24"/>
        </w:rPr>
      </w:pPr>
      <w:r>
        <w:rPr>
          <w:rFonts w:cs="Arial"/>
          <w:noProof/>
          <w:sz w:val="24"/>
          <w:szCs w:val="24"/>
          <w:lang w:eastAsia="de-CH"/>
        </w:rPr>
        <w:drawing>
          <wp:anchor distT="0" distB="0" distL="114300" distR="114300" simplePos="0" relativeHeight="251605504" behindDoc="1" locked="0" layoutInCell="1" allowOverlap="1" wp14:anchorId="57A4B913" wp14:editId="655D008A">
            <wp:simplePos x="0" y="0"/>
            <wp:positionH relativeFrom="column">
              <wp:posOffset>2742565</wp:posOffset>
            </wp:positionH>
            <wp:positionV relativeFrom="paragraph">
              <wp:posOffset>164465</wp:posOffset>
            </wp:positionV>
            <wp:extent cx="745490" cy="957580"/>
            <wp:effectExtent l="0" t="0" r="0" b="0"/>
            <wp:wrapTight wrapText="bothSides">
              <wp:wrapPolygon edited="0">
                <wp:start x="0" y="0"/>
                <wp:lineTo x="0" y="21056"/>
                <wp:lineTo x="20974" y="21056"/>
                <wp:lineTo x="20974" y="0"/>
                <wp:lineTo x="0" y="0"/>
              </wp:wrapPolygon>
            </wp:wrapTight>
            <wp:docPr id="678" name="Bild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8"/>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745490" cy="957580"/>
                    </a:xfrm>
                    <a:prstGeom prst="rect">
                      <a:avLst/>
                    </a:prstGeom>
                    <a:noFill/>
                    <a:ln>
                      <a:noFill/>
                    </a:ln>
                  </pic:spPr>
                </pic:pic>
              </a:graphicData>
            </a:graphic>
            <wp14:sizeRelH relativeFrom="page">
              <wp14:pctWidth>0</wp14:pctWidth>
            </wp14:sizeRelH>
            <wp14:sizeRelV relativeFrom="page">
              <wp14:pctHeight>0</wp14:pctHeight>
            </wp14:sizeRelV>
          </wp:anchor>
        </w:drawing>
      </w:r>
      <w:r w:rsidR="0006445D">
        <w:rPr>
          <w:rFonts w:cs="Arial"/>
          <w:noProof/>
          <w:sz w:val="24"/>
          <w:szCs w:val="24"/>
          <w:lang w:eastAsia="de-CH"/>
        </w:rPr>
        <mc:AlternateContent>
          <mc:Choice Requires="wpg">
            <w:drawing>
              <wp:anchor distT="0" distB="0" distL="114300" distR="114300" simplePos="0" relativeHeight="251604480" behindDoc="1" locked="0" layoutInCell="1" allowOverlap="1" wp14:anchorId="3BEAAAE4" wp14:editId="34AAB0DD">
                <wp:simplePos x="0" y="0"/>
                <wp:positionH relativeFrom="column">
                  <wp:posOffset>-13970</wp:posOffset>
                </wp:positionH>
                <wp:positionV relativeFrom="paragraph">
                  <wp:posOffset>158115</wp:posOffset>
                </wp:positionV>
                <wp:extent cx="6375400" cy="1037590"/>
                <wp:effectExtent l="0" t="0" r="6350" b="10160"/>
                <wp:wrapNone/>
                <wp:docPr id="684"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689"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0"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2" name="Text Box 41"/>
                        <wps:cNvSpPr txBox="1">
                          <a:spLocks noChangeArrowheads="1"/>
                        </wps:cNvSpPr>
                        <wps:spPr bwMode="auto">
                          <a:xfrm>
                            <a:off x="1228" y="2600"/>
                            <a:ext cx="2692"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EE2818"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Spielleiter</w:t>
                              </w:r>
                            </w:p>
                            <w:p w14:paraId="6284D9BD" w14:textId="77777777" w:rsidR="006C12FF" w:rsidRPr="002D4BFE" w:rsidRDefault="006C12FF" w:rsidP="00EE3652">
                              <w:pPr>
                                <w:spacing w:after="0" w:line="240" w:lineRule="auto"/>
                                <w:rPr>
                                  <w:rFonts w:ascii="Arial" w:hAnsi="Arial" w:cs="Arial"/>
                                  <w:color w:val="FFFFFF"/>
                                  <w:sz w:val="36"/>
                                  <w:szCs w:val="20"/>
                                </w:rPr>
                              </w:pPr>
                            </w:p>
                            <w:p w14:paraId="1DA20A45"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Daniel Burren</w:t>
                              </w:r>
                              <w:r w:rsidRPr="002F1332">
                                <w:rPr>
                                  <w:rFonts w:ascii="Arial" w:hAnsi="Arial" w:cs="Arial"/>
                                  <w:b/>
                                  <w:color w:val="FFFFFF"/>
                                  <w:sz w:val="36"/>
                                  <w:szCs w:val="36"/>
                                </w:rPr>
                                <w:tab/>
                              </w:r>
                            </w:p>
                            <w:p w14:paraId="6C70AE0A"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39D19F95" w14:textId="77777777" w:rsidR="006C12FF" w:rsidRPr="00210C86" w:rsidRDefault="006C12FF" w:rsidP="00EE3652">
                              <w:pPr>
                                <w:spacing w:after="0" w:line="240" w:lineRule="auto"/>
                                <w:rPr>
                                  <w:rFonts w:ascii="Arial" w:hAnsi="Arial" w:cs="Arial"/>
                                  <w:color w:val="FFFFFF"/>
                                  <w:sz w:val="24"/>
                                  <w:szCs w:val="20"/>
                                </w:rPr>
                              </w:pPr>
                            </w:p>
                            <w:p w14:paraId="39E3EAF9" w14:textId="77777777" w:rsidR="006C12FF" w:rsidRPr="00210C86" w:rsidRDefault="006C12FF" w:rsidP="00EE3652">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693"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BAC057"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Langenwilweg 57</w:t>
                              </w:r>
                            </w:p>
                            <w:p w14:paraId="4071A04C" w14:textId="77777777" w:rsidR="006C12FF" w:rsidRPr="002F1332" w:rsidRDefault="006C12FF" w:rsidP="00EE3652">
                              <w:pPr>
                                <w:spacing w:after="0"/>
                                <w:rPr>
                                  <w:rFonts w:ascii="Arial" w:hAnsi="Arial" w:cs="Arial"/>
                                  <w:sz w:val="20"/>
                                  <w:szCs w:val="20"/>
                                </w:rPr>
                              </w:pPr>
                              <w:r>
                                <w:rPr>
                                  <w:rFonts w:ascii="Arial" w:hAnsi="Arial" w:cs="Arial"/>
                                  <w:sz w:val="20"/>
                                  <w:szCs w:val="20"/>
                                </w:rPr>
                                <w:t>3150 Schwarzenburg</w:t>
                              </w:r>
                              <w:r>
                                <w:rPr>
                                  <w:rFonts w:ascii="Arial" w:hAnsi="Arial" w:cs="Arial"/>
                                  <w:sz w:val="20"/>
                                  <w:szCs w:val="20"/>
                                </w:rPr>
                                <w:br/>
                              </w:r>
                            </w:p>
                            <w:p w14:paraId="621F6384" w14:textId="77777777" w:rsidR="006C12FF" w:rsidRPr="00DE3BCD" w:rsidRDefault="006C12FF" w:rsidP="00EE3652">
                              <w:pPr>
                                <w:spacing w:after="0"/>
                                <w:rPr>
                                  <w:rFonts w:ascii="Arial" w:hAnsi="Arial" w:cs="Arial"/>
                                  <w:sz w:val="20"/>
                                  <w:szCs w:val="20"/>
                                </w:rPr>
                              </w:pPr>
                              <w:r w:rsidRPr="00DE3BCD">
                                <w:rPr>
                                  <w:rFonts w:ascii="Arial" w:hAnsi="Arial" w:cs="Arial"/>
                                  <w:sz w:val="20"/>
                                  <w:szCs w:val="20"/>
                                </w:rPr>
                                <w:t>031/731 11 32 P</w:t>
                              </w:r>
                              <w:r w:rsidRPr="00DE3BCD">
                                <w:rPr>
                                  <w:rFonts w:ascii="Arial" w:hAnsi="Arial" w:cs="Arial"/>
                                  <w:sz w:val="20"/>
                                  <w:szCs w:val="20"/>
                                </w:rPr>
                                <w:br/>
                                <w:t>079/398 71 84 N</w:t>
                              </w:r>
                            </w:p>
                            <w:p w14:paraId="6939ABF9" w14:textId="77777777" w:rsidR="006C12FF" w:rsidRPr="00EE3652" w:rsidRDefault="006C12FF" w:rsidP="00EE3652">
                              <w:pPr>
                                <w:spacing w:after="0"/>
                                <w:jc w:val="both"/>
                                <w:rPr>
                                  <w:rFonts w:ascii="Arial" w:hAnsi="Arial" w:cs="Arial"/>
                                  <w:b/>
                                  <w:color w:val="C00000"/>
                                  <w:sz w:val="20"/>
                                  <w:szCs w:val="20"/>
                                </w:rPr>
                              </w:pPr>
                              <w:r w:rsidRPr="00EE3652">
                                <w:rPr>
                                  <w:rFonts w:ascii="Arial" w:hAnsi="Arial" w:cs="Arial"/>
                                  <w:b/>
                                  <w:color w:val="C00000"/>
                                  <w:sz w:val="20"/>
                                  <w:szCs w:val="20"/>
                                </w:rPr>
                                <w:t>daniel.burren@ttcbern.ch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EAAAE4" id="_x0000_s1038" style="position:absolute;left:0;text-align:left;margin-left:-1.1pt;margin-top:12.45pt;width:502pt;height:81.7pt;z-index:-251712000"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AdPQMAAOsLAAAOAAAAZHJzL2Uyb0RvYy54bWzsVm1P2zAQ/j5p/8Hy95HXpk1EiqAMNGls&#10;aLAf4CbOi5bYme2SsF+/s52WFrQBHZqYtFaK7Ni+3D333OM7PBraBt1QIWvOUuwduBhRlvG8ZmWK&#10;v16fvZthJBVhOWk4oym+pRIfzd++Oey7hPq84k1OBQIjTCZ9l+JKqS5xHJlVtCXygHeUwWLBRUsU&#10;TEXp5IL0YL1tHN91I6fnIu8Ez6iU8PbULuK5sV8UNFOfi0JShZoUg2/KPIV5LvXTmR+SpBSkq+ps&#10;dIPs4UVLagYf3Zg6JYqglagfmGrrTHDJC3WQ8dbhRVFn1MQA0XjuvWjOBV91JpYy6ctuAxNAew+n&#10;vc1mn27ORXfVXQrrPQw/8uybBFycviuT7XU9L+1mtOwveA75JCvFTeBDIVptAkJCg8H3doMvHRTK&#10;4GUUTCehC2nIYM1zYRaPGcgqSJM+57lujBEs+0E8s9nJqvfj+XgG+81hfxoGetUhif2wcXZ0Ticf&#10;2CTvAJN/BthVRTpq8iA1IJcC1TlEMwNPGWkBhS/AM8LKhqIoMBFpB2DnGldpQUWMLyrYR4+F4H1F&#10;SQ6OeSaOnQN6IiElj6LsT+LJPbTWWIdR7I9YTUJ/ByuSdEKqc8pbpAcpFuC+SSK5+SiVhXW9RedU&#10;8qbOz+qmMRNRLheNQDcESurkTP9H6zvbGqY3M66PWYv6DaTJhmZztOT5LYQpuK1L0BEYVFz8wKiH&#10;mkyx/L4igmLUfGAAVeyFoS5iMwknUx8mYntlub1CWAamUqwwssOFsoW/6kRdVvAlzwTN+DGQuKhN&#10;4No/69XoLNDob/FJk9vySTtkSIeiSIO7ww7Ix0vSyaKv6xJ+BpCxhL3pxJLLiyaGQCRZk8vXlDKF&#10;GLpB+HtyFQ3vgfVCXRC2IpDIbrUn2RbWRcum/2R74iXyC/HS6mDJdq2zesIHFBop2uIaUgO8X9fJ&#10;i7Ju66rwfB+aBC35ERAQsrvFszsR88NHePaYiG2kiCRP0iY1LAej8/G6Ap+pVhul2qgUDKxCweDf&#10;U6fgtRBmGoIq7vYIa2EKwgDc1O3Fgw7h2bfe3oTxNi3Aa2WM6ZagozQN1Nj96pZ1e27uv7seff4T&#10;AAD//wMAUEsDBBQABgAIAAAAIQDcPUd84QAAAAoBAAAPAAAAZHJzL2Rvd25yZXYueG1sTI9BS8NA&#10;EIXvgv9hGcFbu5tUJY3ZlFLUUxFsBeltmkyT0OxsyG6T9N+7PeltHu/x5nvZajKtGKh3jWUN0VyB&#10;IC5s2XCl4Xv/PktAOI9cYmuZNFzJwSq/v8swLe3IXzTsfCVCCbsUNdTed6mUrqjJoJvbjjh4J9sb&#10;9EH2lSx7HEO5aWWs1Is02HD4UGNHm5qK8+5iNHyMOK4X0duwPZ8218P++fNnG5HWjw/T+hWEp8n/&#10;heGGH9AhD0xHe+HSiVbDLI5DUkP8tARx85WKwpZjuJJkATLP5P8J+S8AAAD//wMAUEsBAi0AFAAG&#10;AAgAAAAhALaDOJL+AAAA4QEAABMAAAAAAAAAAAAAAAAAAAAAAFtDb250ZW50X1R5cGVzXS54bWxQ&#10;SwECLQAUAAYACAAAACEAOP0h/9YAAACUAQAACwAAAAAAAAAAAAAAAAAvAQAAX3JlbHMvLnJlbHNQ&#10;SwECLQAUAAYACAAAACEApJswHT0DAADrCwAADgAAAAAAAAAAAAAAAAAuAgAAZHJzL2Uyb0RvYy54&#10;bWxQSwECLQAUAAYACAAAACEA3D1HfOEAAAAKAQAADwAAAAAAAAAAAAAAAACXBQAAZHJzL2Rvd25y&#10;ZXYueG1sUEsFBgAAAAAEAAQA8wAAAKUGAAAAAA==&#10;">
                <v:rect id="Rectangle 630" o:spid="_x0000_s1039"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BVxQAAANwAAAAPAAAAZHJzL2Rvd25yZXYueG1sRI9Pi8Iw&#10;FMTvC36H8AQvRdNVEK1G0UXR265/8Pxonm2xeSlNtNVPbxYW9jjMzG+Y+bI1pXhQ7QrLCj4HMQji&#10;1OqCMwXn07Y/AeE8ssbSMil4koPlovMxx0Tbhg/0OPpMBAi7BBXk3leJlC7NyaAb2Io4eFdbG/RB&#10;1pnUNTYBbko5jOOxNFhwWMixoq+c0tvxbhRE1eiybl4/++h7Gz83u8thmkWtUr1uu5qB8NT6//Bf&#10;e68VjCdT+D0TjoBcvAEAAP//AwBQSwECLQAUAAYACAAAACEA2+H2y+4AAACFAQAAEwAAAAAAAAAA&#10;AAAAAAAAAAAAW0NvbnRlbnRfVHlwZXNdLnhtbFBLAQItABQABgAIAAAAIQBa9CxbvwAAABUBAAAL&#10;AAAAAAAAAAAAAAAAAB8BAABfcmVscy8ucmVsc1BLAQItABQABgAIAAAAIQBc/UBVxQAAANwAAAAP&#10;AAAAAAAAAAAAAAAAAAcCAABkcnMvZG93bnJldi54bWxQSwUGAAAAAAMAAwC3AAAA+QIAAAAA&#10;" fillcolor="#bfbfbf" stroked="f"/>
                <v:shape id="AutoShape 66" o:spid="_x0000_s1040"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0kwwAAANwAAAAPAAAAZHJzL2Rvd25yZXYueG1sRE/LagIx&#10;FN0X+g/hFtzVTAWlHY1SFKXdtMzURbu7TO48MLkZkjiO/fpmUXB5OO/VZrRGDORD51jB0zQDQVw5&#10;3XGj4Pi1f3wGESKyRuOYFFwpwGZ9f7fCXLsLFzSUsREphEOOCtoY+1zKULVkMUxdT5y42nmLMUHf&#10;SO3xksKtkbMsW0iLHaeGFnvatlSdyrNVgDtviu/3ujgcyx/z+zGv68/roNTkYXxdgog0xpv43/2m&#10;FSxe0vx0Jh0Buf4DAAD//wMAUEsBAi0AFAAGAAgAAAAhANvh9svuAAAAhQEAABMAAAAAAAAAAAAA&#10;AAAAAAAAAFtDb250ZW50X1R5cGVzXS54bWxQSwECLQAUAAYACAAAACEAWvQsW78AAAAVAQAACwAA&#10;AAAAAAAAAAAAAAAfAQAAX3JlbHMvLnJlbHNQSwECLQAUAAYACAAAACEA7HyNJMMAAADcAAAADwAA&#10;AAAAAAAAAAAAAAAHAgAAZHJzL2Rvd25yZXYueG1sUEsFBgAAAAADAAMAtwAAAPcCAAAAAA==&#10;" fillcolor="#c00000" stroked="f"/>
                <v:shape id="Text Box 41" o:spid="_x0000_s1041" type="#_x0000_t202" style="position:absolute;left:1228;top:2600;width:269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64lxwAAANwAAAAPAAAAZHJzL2Rvd25yZXYueG1sRI9Pa8JA&#10;FMTvhX6H5RW81Y0epE1dRayCh/6xVqG9vWZfk9Ds27D7jPHbu4VCj8PM/IaZznvXqI5CrD0bGA0z&#10;UMSFtzWXBvbv69s7UFGQLTaeycCZIsxn11dTzK0/8Rt1OylVgnDM0UAl0uZax6Iih3HoW+Lkffvg&#10;UJIMpbYBTwnuGj3Osol2WHNaqLClZUXFz+7oDDQfMTx9ZfLZPZbPsn3Vx8Nq9GLM4KZfPIAS6uU/&#10;/NfeWAOT+zH8nklHQM8uAAAA//8DAFBLAQItABQABgAIAAAAIQDb4fbL7gAAAIUBAAATAAAAAAAA&#10;AAAAAAAAAAAAAABbQ29udGVudF9UeXBlc10ueG1sUEsBAi0AFAAGAAgAAAAhAFr0LFu/AAAAFQEA&#10;AAsAAAAAAAAAAAAAAAAAHwEAAF9yZWxzLy5yZWxzUEsBAi0AFAAGAAgAAAAhAMdfriXHAAAA3AAA&#10;AA8AAAAAAAAAAAAAAAAABwIAAGRycy9kb3ducmV2LnhtbFBLBQYAAAAAAwADALcAAAD7AgAAAAA=&#10;" filled="f" stroked="f" strokeweight=".5pt">
                  <v:textbox inset="0,0,0,0">
                    <w:txbxContent>
                      <w:p w14:paraId="03EE2818"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Spielleiter</w:t>
                        </w:r>
                      </w:p>
                      <w:p w14:paraId="6284D9BD" w14:textId="77777777" w:rsidR="006C12FF" w:rsidRPr="002D4BFE" w:rsidRDefault="006C12FF" w:rsidP="00EE3652">
                        <w:pPr>
                          <w:spacing w:after="0" w:line="240" w:lineRule="auto"/>
                          <w:rPr>
                            <w:rFonts w:ascii="Arial" w:hAnsi="Arial" w:cs="Arial"/>
                            <w:color w:val="FFFFFF"/>
                            <w:sz w:val="36"/>
                            <w:szCs w:val="20"/>
                          </w:rPr>
                        </w:pPr>
                      </w:p>
                      <w:p w14:paraId="1DA20A45"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Daniel Burren</w:t>
                        </w:r>
                        <w:r w:rsidRPr="002F1332">
                          <w:rPr>
                            <w:rFonts w:ascii="Arial" w:hAnsi="Arial" w:cs="Arial"/>
                            <w:b/>
                            <w:color w:val="FFFFFF"/>
                            <w:sz w:val="36"/>
                            <w:szCs w:val="36"/>
                          </w:rPr>
                          <w:tab/>
                        </w:r>
                      </w:p>
                      <w:p w14:paraId="6C70AE0A"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39D19F95" w14:textId="77777777" w:rsidR="006C12FF" w:rsidRPr="00210C86" w:rsidRDefault="006C12FF" w:rsidP="00EE3652">
                        <w:pPr>
                          <w:spacing w:after="0" w:line="240" w:lineRule="auto"/>
                          <w:rPr>
                            <w:rFonts w:ascii="Arial" w:hAnsi="Arial" w:cs="Arial"/>
                            <w:color w:val="FFFFFF"/>
                            <w:sz w:val="24"/>
                            <w:szCs w:val="20"/>
                          </w:rPr>
                        </w:pPr>
                      </w:p>
                      <w:p w14:paraId="39E3EAF9" w14:textId="77777777" w:rsidR="006C12FF" w:rsidRPr="00210C86" w:rsidRDefault="006C12FF" w:rsidP="00EE3652">
                        <w:pPr>
                          <w:spacing w:after="0" w:line="240" w:lineRule="auto"/>
                          <w:rPr>
                            <w:rFonts w:ascii="Arial" w:hAnsi="Arial" w:cs="Arial"/>
                            <w:color w:val="FFFFFF"/>
                            <w:sz w:val="24"/>
                            <w:szCs w:val="20"/>
                          </w:rPr>
                        </w:pPr>
                      </w:p>
                    </w:txbxContent>
                  </v:textbox>
                </v:shape>
                <v:shape id="Text Box 41" o:spid="_x0000_s1042"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wu+xwAAANwAAAAPAAAAZHJzL2Rvd25yZXYueG1sRI9BS8NA&#10;FITvhf6H5RW8tZsqFBu7LaUqeFBb2wp6e2afSTD7Nuy+pvHfu4LgcZiZb5jFqneN6ijE2rOB6SQD&#10;RVx4W3Np4Hi4H1+DioJssfFMBr4pwmo5HCwwt/7ML9TtpVQJwjFHA5VIm2sdi4ocxolviZP36YND&#10;STKU2gY8J7hr9GWWzbTDmtNChS1tKiq+9idnoHmL4fEjk/futnyS3VafXu+mz8ZcjPr1DSihXv7D&#10;f+0Ha2A2v4LfM+kI6OUPAAAA//8DAFBLAQItABQABgAIAAAAIQDb4fbL7gAAAIUBAAATAAAAAAAA&#10;AAAAAAAAAAAAAABbQ29udGVudF9UeXBlc10ueG1sUEsBAi0AFAAGAAgAAAAhAFr0LFu/AAAAFQEA&#10;AAsAAAAAAAAAAAAAAAAAHwEAAF9yZWxzLy5yZWxzUEsBAi0AFAAGAAgAAAAhAKgTC77HAAAA3AAA&#10;AA8AAAAAAAAAAAAAAAAABwIAAGRycy9kb3ducmV2LnhtbFBLBQYAAAAAAwADALcAAAD7AgAAAAA=&#10;" filled="f" stroked="f" strokeweight=".5pt">
                  <v:textbox inset="0,0,0,0">
                    <w:txbxContent>
                      <w:p w14:paraId="3DBAC057"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Langenwilweg 57</w:t>
                        </w:r>
                      </w:p>
                      <w:p w14:paraId="4071A04C" w14:textId="77777777" w:rsidR="006C12FF" w:rsidRPr="002F1332" w:rsidRDefault="006C12FF" w:rsidP="00EE3652">
                        <w:pPr>
                          <w:spacing w:after="0"/>
                          <w:rPr>
                            <w:rFonts w:ascii="Arial" w:hAnsi="Arial" w:cs="Arial"/>
                            <w:sz w:val="20"/>
                            <w:szCs w:val="20"/>
                          </w:rPr>
                        </w:pPr>
                        <w:r>
                          <w:rPr>
                            <w:rFonts w:ascii="Arial" w:hAnsi="Arial" w:cs="Arial"/>
                            <w:sz w:val="20"/>
                            <w:szCs w:val="20"/>
                          </w:rPr>
                          <w:t>3150 Schwarzenburg</w:t>
                        </w:r>
                        <w:r>
                          <w:rPr>
                            <w:rFonts w:ascii="Arial" w:hAnsi="Arial" w:cs="Arial"/>
                            <w:sz w:val="20"/>
                            <w:szCs w:val="20"/>
                          </w:rPr>
                          <w:br/>
                        </w:r>
                      </w:p>
                      <w:p w14:paraId="621F6384" w14:textId="77777777" w:rsidR="006C12FF" w:rsidRPr="00DE3BCD" w:rsidRDefault="006C12FF" w:rsidP="00EE3652">
                        <w:pPr>
                          <w:spacing w:after="0"/>
                          <w:rPr>
                            <w:rFonts w:ascii="Arial" w:hAnsi="Arial" w:cs="Arial"/>
                            <w:sz w:val="20"/>
                            <w:szCs w:val="20"/>
                          </w:rPr>
                        </w:pPr>
                        <w:r w:rsidRPr="00DE3BCD">
                          <w:rPr>
                            <w:rFonts w:ascii="Arial" w:hAnsi="Arial" w:cs="Arial"/>
                            <w:sz w:val="20"/>
                            <w:szCs w:val="20"/>
                          </w:rPr>
                          <w:t>031/731 11 32 P</w:t>
                        </w:r>
                        <w:r w:rsidRPr="00DE3BCD">
                          <w:rPr>
                            <w:rFonts w:ascii="Arial" w:hAnsi="Arial" w:cs="Arial"/>
                            <w:sz w:val="20"/>
                            <w:szCs w:val="20"/>
                          </w:rPr>
                          <w:br/>
                          <w:t>079/398 71 84 N</w:t>
                        </w:r>
                      </w:p>
                      <w:p w14:paraId="6939ABF9" w14:textId="77777777" w:rsidR="006C12FF" w:rsidRPr="00EE3652" w:rsidRDefault="006C12FF" w:rsidP="00EE3652">
                        <w:pPr>
                          <w:spacing w:after="0"/>
                          <w:jc w:val="both"/>
                          <w:rPr>
                            <w:rFonts w:ascii="Arial" w:hAnsi="Arial" w:cs="Arial"/>
                            <w:b/>
                            <w:color w:val="C00000"/>
                            <w:sz w:val="20"/>
                            <w:szCs w:val="20"/>
                          </w:rPr>
                        </w:pPr>
                        <w:r w:rsidRPr="00EE3652">
                          <w:rPr>
                            <w:rFonts w:ascii="Arial" w:hAnsi="Arial" w:cs="Arial"/>
                            <w:b/>
                            <w:color w:val="C00000"/>
                            <w:sz w:val="20"/>
                            <w:szCs w:val="20"/>
                          </w:rPr>
                          <w:t>daniel.burren@ttcbern.ch</w:t>
                        </w:r>
                      </w:p>
                    </w:txbxContent>
                  </v:textbox>
                </v:shape>
              </v:group>
            </w:pict>
          </mc:Fallback>
        </mc:AlternateContent>
      </w:r>
    </w:p>
    <w:p w14:paraId="2E75D40F" w14:textId="77777777" w:rsidR="00EE3652" w:rsidRPr="00021939" w:rsidRDefault="00EE3652" w:rsidP="00EE3652">
      <w:pPr>
        <w:pStyle w:val="KeinLeerraum"/>
        <w:jc w:val="both"/>
        <w:rPr>
          <w:rFonts w:cs="Arial"/>
          <w:sz w:val="24"/>
          <w:szCs w:val="24"/>
        </w:rPr>
      </w:pPr>
    </w:p>
    <w:p w14:paraId="7954FECA" w14:textId="77777777" w:rsidR="00EE3652" w:rsidRPr="00021939" w:rsidRDefault="00EE3652" w:rsidP="00EE3652">
      <w:pPr>
        <w:pStyle w:val="KeinLeerraum"/>
        <w:jc w:val="both"/>
        <w:rPr>
          <w:rFonts w:cs="Arial"/>
          <w:sz w:val="24"/>
          <w:szCs w:val="24"/>
        </w:rPr>
      </w:pPr>
    </w:p>
    <w:p w14:paraId="4CBF8631" w14:textId="77777777" w:rsidR="00EE3652" w:rsidRPr="00021939" w:rsidRDefault="00EE3652" w:rsidP="00EE3652">
      <w:pPr>
        <w:pStyle w:val="KeinLeerraum"/>
        <w:jc w:val="both"/>
        <w:rPr>
          <w:rFonts w:cs="Arial"/>
          <w:sz w:val="24"/>
          <w:szCs w:val="24"/>
        </w:rPr>
      </w:pPr>
    </w:p>
    <w:p w14:paraId="6A8BD48C" w14:textId="77777777" w:rsidR="00EE3652" w:rsidRPr="00021939" w:rsidRDefault="00EE3652" w:rsidP="00EE3652">
      <w:pPr>
        <w:pStyle w:val="KeinLeerraum"/>
        <w:jc w:val="both"/>
        <w:rPr>
          <w:rFonts w:cs="Arial"/>
          <w:sz w:val="24"/>
          <w:szCs w:val="24"/>
        </w:rPr>
      </w:pPr>
    </w:p>
    <w:p w14:paraId="1165FB65" w14:textId="77777777" w:rsidR="00EE3652" w:rsidRPr="00021939" w:rsidRDefault="00EE3652" w:rsidP="00EE3652">
      <w:pPr>
        <w:pStyle w:val="KeinLeerraum"/>
        <w:jc w:val="both"/>
        <w:rPr>
          <w:rFonts w:cs="Arial"/>
          <w:sz w:val="24"/>
          <w:szCs w:val="24"/>
        </w:rPr>
      </w:pPr>
    </w:p>
    <w:p w14:paraId="106A00D3" w14:textId="77777777" w:rsidR="00EE3652" w:rsidRPr="00021939" w:rsidRDefault="00EE3652" w:rsidP="00EE3652">
      <w:pPr>
        <w:pStyle w:val="KeinLeerraum"/>
        <w:rPr>
          <w:rFonts w:cs="Arial"/>
          <w:b/>
          <w:sz w:val="24"/>
          <w:szCs w:val="24"/>
        </w:rPr>
      </w:pPr>
    </w:p>
    <w:p w14:paraId="4DAE5BCB" w14:textId="77777777" w:rsidR="00EE3652" w:rsidRPr="00021939" w:rsidRDefault="00EE3652" w:rsidP="00EE3652">
      <w:pPr>
        <w:pStyle w:val="KeinLeerraum"/>
        <w:jc w:val="both"/>
        <w:rPr>
          <w:rFonts w:cs="Arial"/>
          <w:sz w:val="24"/>
          <w:szCs w:val="24"/>
        </w:rPr>
      </w:pPr>
      <w:r w:rsidRPr="00021939">
        <w:rPr>
          <w:rFonts w:cs="Arial"/>
          <w:b/>
          <w:sz w:val="24"/>
          <w:szCs w:val="24"/>
        </w:rPr>
        <w:t>Der Spielleiter</w:t>
      </w:r>
      <w:r w:rsidRPr="00021939">
        <w:rPr>
          <w:rFonts w:cs="Arial"/>
          <w:sz w:val="24"/>
          <w:szCs w:val="24"/>
        </w:rPr>
        <w:t xml:space="preserve"> ist für den kompletten Spielbetrieb des Vereins verantwortlich. Er stellt die Mannschaften zusammen und legt die Termine für diese und die der clubinternen Turniere fest. Er ist Ansprechperson für sämtliche Fragen zum Spielbetrieb, allgemeines Training, Regeln, und Lizenzierungen. </w:t>
      </w:r>
    </w:p>
    <w:p w14:paraId="35045CFA" w14:textId="6AC4DA68" w:rsidR="00EE3652" w:rsidRPr="00021939" w:rsidRDefault="0006445D" w:rsidP="00EE3652">
      <w:pPr>
        <w:pStyle w:val="KeinLeerraum"/>
        <w:jc w:val="both"/>
        <w:rPr>
          <w:rFonts w:cs="Arial"/>
          <w:sz w:val="24"/>
          <w:szCs w:val="24"/>
        </w:rPr>
      </w:pPr>
      <w:r>
        <w:rPr>
          <w:rFonts w:cs="Arial"/>
          <w:noProof/>
          <w:sz w:val="24"/>
          <w:szCs w:val="24"/>
          <w:lang w:eastAsia="de-CH"/>
        </w:rPr>
        <mc:AlternateContent>
          <mc:Choice Requires="wpg">
            <w:drawing>
              <wp:anchor distT="0" distB="0" distL="114300" distR="114300" simplePos="0" relativeHeight="251606528" behindDoc="1" locked="0" layoutInCell="1" allowOverlap="1" wp14:anchorId="4BEA89EF" wp14:editId="1CFBAB70">
                <wp:simplePos x="0" y="0"/>
                <wp:positionH relativeFrom="column">
                  <wp:posOffset>-13970</wp:posOffset>
                </wp:positionH>
                <wp:positionV relativeFrom="paragraph">
                  <wp:posOffset>146050</wp:posOffset>
                </wp:positionV>
                <wp:extent cx="6375400" cy="1037590"/>
                <wp:effectExtent l="5080" t="3175" r="1270" b="0"/>
                <wp:wrapNone/>
                <wp:docPr id="80"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91"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Text Box 41"/>
                        <wps:cNvSpPr txBox="1">
                          <a:spLocks noChangeArrowheads="1"/>
                        </wps:cNvSpPr>
                        <wps:spPr bwMode="auto">
                          <a:xfrm>
                            <a:off x="1228" y="2600"/>
                            <a:ext cx="39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BA4745"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Nachwuchs-</w:t>
                              </w:r>
                              <w:r>
                                <w:rPr>
                                  <w:rFonts w:ascii="Arial" w:hAnsi="Arial" w:cs="Arial"/>
                                  <w:color w:val="FFFFFF"/>
                                  <w:sz w:val="32"/>
                                  <w:szCs w:val="32"/>
                                </w:rPr>
                                <w:br/>
                                <w:t>verantwortlicher</w:t>
                              </w:r>
                            </w:p>
                            <w:p w14:paraId="234D037A"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Tim Winkler</w:t>
                              </w:r>
                            </w:p>
                            <w:p w14:paraId="5C8B17E4"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5F2064FC" w14:textId="77777777" w:rsidR="006C12FF" w:rsidRPr="00210C86" w:rsidRDefault="006C12FF" w:rsidP="00EE3652">
                              <w:pPr>
                                <w:spacing w:after="0" w:line="240" w:lineRule="auto"/>
                                <w:rPr>
                                  <w:rFonts w:ascii="Arial" w:hAnsi="Arial" w:cs="Arial"/>
                                  <w:color w:val="FFFFFF"/>
                                  <w:sz w:val="24"/>
                                  <w:szCs w:val="20"/>
                                </w:rPr>
                              </w:pPr>
                            </w:p>
                            <w:p w14:paraId="78CF0B9C" w14:textId="77777777" w:rsidR="006C12FF" w:rsidRPr="00210C86" w:rsidRDefault="006C12FF" w:rsidP="00EE3652">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95"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A7F056" w14:textId="77777777" w:rsidR="006C12FF" w:rsidRPr="00DE3BCD" w:rsidRDefault="006C12FF" w:rsidP="0006445D">
                              <w:pPr>
                                <w:spacing w:after="0"/>
                                <w:rPr>
                                  <w:rFonts w:ascii="Arial" w:hAnsi="Arial" w:cs="Arial"/>
                                  <w:sz w:val="20"/>
                                  <w:szCs w:val="20"/>
                                </w:rPr>
                              </w:pPr>
                              <w:r>
                                <w:rPr>
                                  <w:rFonts w:ascii="Arial" w:hAnsi="Arial" w:cs="Arial"/>
                                  <w:sz w:val="20"/>
                                  <w:szCs w:val="20"/>
                                </w:rPr>
                                <w:t>Spielgasse 7f</w:t>
                              </w:r>
                              <w:r>
                                <w:rPr>
                                  <w:rFonts w:ascii="Arial" w:hAnsi="Arial" w:cs="Arial"/>
                                  <w:sz w:val="20"/>
                                  <w:szCs w:val="20"/>
                                </w:rPr>
                                <w:br/>
                                <w:t>3115 Gerzensee</w:t>
                              </w:r>
                              <w:r>
                                <w:rPr>
                                  <w:rFonts w:ascii="Arial" w:hAnsi="Arial" w:cs="Arial"/>
                                  <w:sz w:val="20"/>
                                  <w:szCs w:val="20"/>
                                </w:rPr>
                                <w:br/>
                              </w:r>
                              <w:r w:rsidRPr="00DE3BCD">
                                <w:rPr>
                                  <w:rFonts w:ascii="Arial" w:hAnsi="Arial" w:cs="Arial"/>
                                  <w:sz w:val="20"/>
                                  <w:szCs w:val="20"/>
                                </w:rPr>
                                <w:br/>
                              </w:r>
                              <w:r>
                                <w:rPr>
                                  <w:rFonts w:ascii="Arial" w:hAnsi="Arial" w:cs="Arial"/>
                                  <w:sz w:val="20"/>
                                  <w:szCs w:val="20"/>
                                </w:rPr>
                                <w:t>078/636 47 32</w:t>
                              </w:r>
                              <w:r w:rsidRPr="00DE3BCD">
                                <w:rPr>
                                  <w:rFonts w:ascii="Arial" w:hAnsi="Arial" w:cs="Arial"/>
                                  <w:sz w:val="20"/>
                                  <w:szCs w:val="20"/>
                                </w:rPr>
                                <w:t xml:space="preserve"> N</w:t>
                              </w:r>
                            </w:p>
                            <w:p w14:paraId="79BBF180" w14:textId="77777777" w:rsidR="006C12FF" w:rsidRDefault="006C12FF" w:rsidP="0006445D">
                              <w:pPr>
                                <w:spacing w:after="0"/>
                                <w:jc w:val="both"/>
                                <w:rPr>
                                  <w:rFonts w:ascii="Arial" w:hAnsi="Arial" w:cs="Arial"/>
                                  <w:b/>
                                  <w:color w:val="C00000"/>
                                  <w:sz w:val="20"/>
                                  <w:szCs w:val="20"/>
                                </w:rPr>
                              </w:pPr>
                              <w:r w:rsidRPr="00EE423A">
                                <w:rPr>
                                  <w:rFonts w:ascii="Arial" w:hAnsi="Arial" w:cs="Arial"/>
                                  <w:b/>
                                  <w:color w:val="C00000"/>
                                  <w:sz w:val="20"/>
                                  <w:szCs w:val="20"/>
                                </w:rPr>
                                <w:t>tim.</w:t>
                              </w:r>
                              <w:r>
                                <w:rPr>
                                  <w:rFonts w:ascii="Arial" w:hAnsi="Arial" w:cs="Arial"/>
                                  <w:b/>
                                  <w:color w:val="C00000"/>
                                  <w:sz w:val="20"/>
                                  <w:szCs w:val="20"/>
                                </w:rPr>
                                <w:t>winkler</w:t>
                              </w:r>
                              <w:r w:rsidRPr="00EE423A">
                                <w:rPr>
                                  <w:rFonts w:ascii="Arial" w:hAnsi="Arial" w:cs="Arial"/>
                                  <w:b/>
                                  <w:color w:val="C00000"/>
                                  <w:sz w:val="20"/>
                                  <w:szCs w:val="20"/>
                                </w:rPr>
                                <w:t>@ttcbern.ch</w:t>
                              </w:r>
                            </w:p>
                            <w:p w14:paraId="3A2CA8AC" w14:textId="77777777" w:rsidR="006C12FF" w:rsidRPr="00EE423A" w:rsidRDefault="006C12FF" w:rsidP="0006445D">
                              <w:pPr>
                                <w:spacing w:after="0"/>
                                <w:jc w:val="both"/>
                                <w:rPr>
                                  <w:rFonts w:ascii="Arial" w:hAnsi="Arial" w:cs="Arial"/>
                                  <w:sz w:val="20"/>
                                  <w:szCs w:val="20"/>
                                </w:rPr>
                              </w:pPr>
                              <w:r>
                                <w:rPr>
                                  <w:rFonts w:ascii="Arial" w:hAnsi="Arial" w:cs="Arial"/>
                                  <w:sz w:val="20"/>
                                  <w:szCs w:val="20"/>
                                </w:rPr>
                                <w:t>Ausbildung: J+S Trainer C</w:t>
                              </w:r>
                            </w:p>
                            <w:p w14:paraId="5E4F9AFC" w14:textId="77777777" w:rsidR="006C12FF" w:rsidRPr="00EE423A" w:rsidRDefault="006C12FF" w:rsidP="00EE3652">
                              <w:pPr>
                                <w:spacing w:after="0"/>
                                <w:jc w:val="both"/>
                                <w:rPr>
                                  <w:rFonts w:ascii="Arial" w:hAnsi="Arial" w:cs="Arial"/>
                                  <w:b/>
                                  <w:color w:val="C00000"/>
                                  <w:sz w:val="20"/>
                                  <w:szCs w:val="20"/>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EA89EF" id="_x0000_s1043" style="position:absolute;left:0;text-align:left;margin-left:-1.1pt;margin-top:11.5pt;width:502pt;height:81.7pt;z-index:-251709952"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8toRQMAAOgLAAAOAAAAZHJzL2Uyb0RvYy54bWzsVm1v0zAQ/o7Ef7D8neW16RItnbaOTUgb&#10;TGz8ADdxXkRiB9ttOn49Zzt9RbCtTENItFJkx/bl7rnnHt/J6bJt0IIKWXOWYu/IxYiyjOc1K1P8&#10;5f7y3TFGUhGWk4YzmuIHKvHp5O2bk75LqM8r3uRUIDDCZNJ3Ka6U6hLHkVlFWyKPeEcZLBZctETB&#10;VJROLkgP1tvG8V03cnou8k7wjEoJby/sIp4Y+0VBM/WpKCRVqEkx+KbMU5jnTD+dyQlJSkG6qs4G&#10;N8gBXrSkZvDRtakLogiai/onU22dCS55oY4y3jq8KOqMmhggGs/di+ZK8HlnYimTvuzWMAG0ezgd&#10;bDb7uLgS3V13K6z3MLzm2VcJuDh9Vybb63pe2s1o1t/wHPJJ5oqbwJeFaLUJCAktDb4Pa3zpUqEM&#10;XkbBeBS6kIYM1jwXZvGQgayCNOlznuvGGMGyH8THNjtZ9X44Hx/DfnPYH4eBXnVIYj9snB2c08kH&#10;NskNYPLPALurSEdNHqQG5FagOk9x7GHESAsgfAaaEVY2FEWBCUh/HzauYJUWU8T4tIJ99EwI3leU&#10;5OCXZ8LYOaAnEjLyKMj+KB7tgbWCOoxif4BqFPo7UJGkE1JdUd4iPUixAPdNDsniWiqL6mqLTqnk&#10;TZ1f1k1jJqKcTRuBFgQq6vxS/wfrO9sapjczro9Zi/oNZMmGZlM04/kDhCm4LUuQERhUXHzHqIeS&#10;TLH8NieCYtR8YABV7IWhrmEzCUdjHyZie2W2vUJYBqZSrDCyw6mydT/vRF1W8CXPBM34GXC4qE3g&#10;2j/r1eAssOi16AT5snTS/hjKoSjS2O6QA9Lxkmyy4OuqhJ/BYyhgbzyy3PKikeEPSVbc8jWjTBmG&#10;bhD+nltFw3sgvVA3hM0J5LGbH8i1qXXRkuk/1554hfxCuoIV1+51Us/5EoVGiLaohtQS3q+q5EVJ&#10;t3VPeL4PHYLW+wj4B8nd0CyII3BTXxW+Hz5Cs8ckbC1EJHmSMqnlbGlE3lvD8kyxWgvVWqRgYAUK&#10;Bv+cOIEWWHH624QZhyCKuw3CSpeCMFgRZr89ePaddzhhjFhu7pEn326vRhjTKkE7abqnofXV/er2&#10;3Nx+mwZ98gMAAP//AwBQSwMEFAAGAAgAAAAhAJrOpifgAAAACgEAAA8AAABkcnMvZG93bnJldi54&#10;bWxMj8FqwzAQRO+F/oPYQm+JZKcNwbUcQmh7CoUmhdKbYm1sE2tlLMV2/r6bU3vbYYbZefl6cq0Y&#10;sA+NJw3JXIFAKr1tqNLwdXibrUCEaMia1hNquGKAdXF/l5vM+pE+cdjHSnAJhcxoqGPsMilDWaMz&#10;Ye47JPZOvncmsuwraXszcrlrZarUUjrTEH+oTYfbGsvz/uI0vI9m3CyS12F3Pm2vP4fnj+9dglo/&#10;PkybFxARp/gXhtt8ng4Fbzr6C9kgWg2zNOWkhnTBSDdfqYRZjnytlk8gi1z+Ryh+AQAA//8DAFBL&#10;AQItABQABgAIAAAAIQC2gziS/gAAAOEBAAATAAAAAAAAAAAAAAAAAAAAAABbQ29udGVudF9UeXBl&#10;c10ueG1sUEsBAi0AFAAGAAgAAAAhADj9If/WAAAAlAEAAAsAAAAAAAAAAAAAAAAALwEAAF9yZWxz&#10;Ly5yZWxzUEsBAi0AFAAGAAgAAAAhAC6Hy2hFAwAA6AsAAA4AAAAAAAAAAAAAAAAALgIAAGRycy9l&#10;Mm9Eb2MueG1sUEsBAi0AFAAGAAgAAAAhAJrOpifgAAAACgEAAA8AAAAAAAAAAAAAAAAAnwUAAGRy&#10;cy9kb3ducmV2LnhtbFBLBQYAAAAABAAEAPMAAACsBgAAAAA=&#10;">
                <v:rect id="Rectangle 630" o:spid="_x0000_s1044"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CO3xAAAANsAAAAPAAAAZHJzL2Rvd25yZXYueG1sRI9Pi8Iw&#10;FMTvwn6H8AQvRVMVZK1G2V1W9OafFc+P5tkWm5fSZG310xtB8DjMzG+Y+bI1pbhS7QrLCoaDGARx&#10;anXBmYLj36r/CcJ5ZI2lZVJwIwfLxUdnjom2De/pevCZCBB2CSrIva8SKV2ak0E3sBVx8M62NuiD&#10;rDOpa2wC3JRyFMcTabDgsJBjRT85pZfDv1EQVePTd3PfbaLtKr79rk/7aRa1SvW67dcMhKfWv8Ov&#10;9kYrmA7h+SX8ALl4AAAA//8DAFBLAQItABQABgAIAAAAIQDb4fbL7gAAAIUBAAATAAAAAAAAAAAA&#10;AAAAAAAAAABbQ29udGVudF9UeXBlc10ueG1sUEsBAi0AFAAGAAgAAAAhAFr0LFu/AAAAFQEAAAsA&#10;AAAAAAAAAAAAAAAAHwEAAF9yZWxzLy5yZWxzUEsBAi0AFAAGAAgAAAAhAMDQI7fEAAAA2wAAAA8A&#10;AAAAAAAAAAAAAAAABwIAAGRycy9kb3ducmV2LnhtbFBLBQYAAAAAAwADALcAAAD4AgAAAAA=&#10;" fillcolor="#bfbfbf" stroked="f"/>
                <v:shape id="AutoShape 66" o:spid="_x0000_s1045"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VFcxQAAANsAAAAPAAAAZHJzL2Rvd25yZXYueG1sRI9PSwMx&#10;FMTvgt8hPKE3m7XQotumpSiKXpTd9tDeHpu3f2jysiRxu+2nN4LgcZiZ3zCrzWiNGMiHzrGCh2kG&#10;grhyuuNGwX73ev8IIkRkjcYxKbhQgM369maFuXZnLmgoYyMShEOOCtoY+1zKULVkMUxdT5y82nmL&#10;MUnfSO3xnODWyFmWLaTFjtNCiz09t1Sdym+rAF+8KQ4fdfG2L4/m+jmv66/LoNTkbtwuQUQa43/4&#10;r/2uFTzN4PdL+gFy/QMAAP//AwBQSwECLQAUAAYACAAAACEA2+H2y+4AAACFAQAAEwAAAAAAAAAA&#10;AAAAAAAAAAAAW0NvbnRlbnRfVHlwZXNdLnhtbFBLAQItABQABgAIAAAAIQBa9CxbvwAAABUBAAAL&#10;AAAAAAAAAAAAAAAAAB8BAABfcmVscy8ucmVsc1BLAQItABQABgAIAAAAIQCeSVFcxQAAANsAAAAP&#10;AAAAAAAAAAAAAAAAAAcCAABkcnMvZG93bnJldi54bWxQSwUGAAAAAAMAAwC3AAAA+QIAAAAA&#10;" fillcolor="#c00000" stroked="f"/>
                <v:shape id="Text Box 41" o:spid="_x0000_s1046"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36BA4745" w14:textId="77777777" w:rsidR="006C12FF" w:rsidRPr="002F1332" w:rsidRDefault="006C12FF" w:rsidP="00EE3652">
                        <w:pPr>
                          <w:spacing w:after="0" w:line="240" w:lineRule="auto"/>
                          <w:rPr>
                            <w:rFonts w:ascii="Arial" w:hAnsi="Arial" w:cs="Arial"/>
                            <w:color w:val="FFFFFF"/>
                            <w:sz w:val="32"/>
                            <w:szCs w:val="32"/>
                          </w:rPr>
                        </w:pPr>
                        <w:r>
                          <w:rPr>
                            <w:rFonts w:ascii="Arial" w:hAnsi="Arial" w:cs="Arial"/>
                            <w:color w:val="FFFFFF"/>
                            <w:sz w:val="32"/>
                            <w:szCs w:val="32"/>
                          </w:rPr>
                          <w:t>Nachwuchs-</w:t>
                        </w:r>
                        <w:r>
                          <w:rPr>
                            <w:rFonts w:ascii="Arial" w:hAnsi="Arial" w:cs="Arial"/>
                            <w:color w:val="FFFFFF"/>
                            <w:sz w:val="32"/>
                            <w:szCs w:val="32"/>
                          </w:rPr>
                          <w:br/>
                          <w:t>verantwortlicher</w:t>
                        </w:r>
                      </w:p>
                      <w:p w14:paraId="234D037A"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Tim Winkler</w:t>
                        </w:r>
                      </w:p>
                      <w:p w14:paraId="5C8B17E4"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5F2064FC" w14:textId="77777777" w:rsidR="006C12FF" w:rsidRPr="00210C86" w:rsidRDefault="006C12FF" w:rsidP="00EE3652">
                        <w:pPr>
                          <w:spacing w:after="0" w:line="240" w:lineRule="auto"/>
                          <w:rPr>
                            <w:rFonts w:ascii="Arial" w:hAnsi="Arial" w:cs="Arial"/>
                            <w:color w:val="FFFFFF"/>
                            <w:sz w:val="24"/>
                            <w:szCs w:val="20"/>
                          </w:rPr>
                        </w:pPr>
                      </w:p>
                      <w:p w14:paraId="78CF0B9C" w14:textId="77777777" w:rsidR="006C12FF" w:rsidRPr="00210C86" w:rsidRDefault="006C12FF" w:rsidP="00EE3652">
                        <w:pPr>
                          <w:spacing w:after="0" w:line="240" w:lineRule="auto"/>
                          <w:rPr>
                            <w:rFonts w:ascii="Arial" w:hAnsi="Arial" w:cs="Arial"/>
                            <w:color w:val="FFFFFF"/>
                            <w:sz w:val="24"/>
                            <w:szCs w:val="20"/>
                          </w:rPr>
                        </w:pPr>
                      </w:p>
                    </w:txbxContent>
                  </v:textbox>
                </v:shape>
                <v:shape id="Text Box 41" o:spid="_x0000_s1047"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44A7F056" w14:textId="77777777" w:rsidR="006C12FF" w:rsidRPr="00DE3BCD" w:rsidRDefault="006C12FF" w:rsidP="0006445D">
                        <w:pPr>
                          <w:spacing w:after="0"/>
                          <w:rPr>
                            <w:rFonts w:ascii="Arial" w:hAnsi="Arial" w:cs="Arial"/>
                            <w:sz w:val="20"/>
                            <w:szCs w:val="20"/>
                          </w:rPr>
                        </w:pPr>
                        <w:r>
                          <w:rPr>
                            <w:rFonts w:ascii="Arial" w:hAnsi="Arial" w:cs="Arial"/>
                            <w:sz w:val="20"/>
                            <w:szCs w:val="20"/>
                          </w:rPr>
                          <w:t>Spielgasse 7f</w:t>
                        </w:r>
                        <w:r>
                          <w:rPr>
                            <w:rFonts w:ascii="Arial" w:hAnsi="Arial" w:cs="Arial"/>
                            <w:sz w:val="20"/>
                            <w:szCs w:val="20"/>
                          </w:rPr>
                          <w:br/>
                          <w:t>3115 Gerzensee</w:t>
                        </w:r>
                        <w:r>
                          <w:rPr>
                            <w:rFonts w:ascii="Arial" w:hAnsi="Arial" w:cs="Arial"/>
                            <w:sz w:val="20"/>
                            <w:szCs w:val="20"/>
                          </w:rPr>
                          <w:br/>
                        </w:r>
                        <w:r w:rsidRPr="00DE3BCD">
                          <w:rPr>
                            <w:rFonts w:ascii="Arial" w:hAnsi="Arial" w:cs="Arial"/>
                            <w:sz w:val="20"/>
                            <w:szCs w:val="20"/>
                          </w:rPr>
                          <w:br/>
                        </w:r>
                        <w:r>
                          <w:rPr>
                            <w:rFonts w:ascii="Arial" w:hAnsi="Arial" w:cs="Arial"/>
                            <w:sz w:val="20"/>
                            <w:szCs w:val="20"/>
                          </w:rPr>
                          <w:t>078/636 47 32</w:t>
                        </w:r>
                        <w:r w:rsidRPr="00DE3BCD">
                          <w:rPr>
                            <w:rFonts w:ascii="Arial" w:hAnsi="Arial" w:cs="Arial"/>
                            <w:sz w:val="20"/>
                            <w:szCs w:val="20"/>
                          </w:rPr>
                          <w:t xml:space="preserve"> N</w:t>
                        </w:r>
                      </w:p>
                      <w:p w14:paraId="79BBF180" w14:textId="77777777" w:rsidR="006C12FF" w:rsidRDefault="006C12FF" w:rsidP="0006445D">
                        <w:pPr>
                          <w:spacing w:after="0"/>
                          <w:jc w:val="both"/>
                          <w:rPr>
                            <w:rFonts w:ascii="Arial" w:hAnsi="Arial" w:cs="Arial"/>
                            <w:b/>
                            <w:color w:val="C00000"/>
                            <w:sz w:val="20"/>
                            <w:szCs w:val="20"/>
                          </w:rPr>
                        </w:pPr>
                        <w:r w:rsidRPr="00EE423A">
                          <w:rPr>
                            <w:rFonts w:ascii="Arial" w:hAnsi="Arial" w:cs="Arial"/>
                            <w:b/>
                            <w:color w:val="C00000"/>
                            <w:sz w:val="20"/>
                            <w:szCs w:val="20"/>
                          </w:rPr>
                          <w:t>tim.</w:t>
                        </w:r>
                        <w:r>
                          <w:rPr>
                            <w:rFonts w:ascii="Arial" w:hAnsi="Arial" w:cs="Arial"/>
                            <w:b/>
                            <w:color w:val="C00000"/>
                            <w:sz w:val="20"/>
                            <w:szCs w:val="20"/>
                          </w:rPr>
                          <w:t>winkler</w:t>
                        </w:r>
                        <w:r w:rsidRPr="00EE423A">
                          <w:rPr>
                            <w:rFonts w:ascii="Arial" w:hAnsi="Arial" w:cs="Arial"/>
                            <w:b/>
                            <w:color w:val="C00000"/>
                            <w:sz w:val="20"/>
                            <w:szCs w:val="20"/>
                          </w:rPr>
                          <w:t>@ttcbern.ch</w:t>
                        </w:r>
                      </w:p>
                      <w:p w14:paraId="3A2CA8AC" w14:textId="77777777" w:rsidR="006C12FF" w:rsidRPr="00EE423A" w:rsidRDefault="006C12FF" w:rsidP="0006445D">
                        <w:pPr>
                          <w:spacing w:after="0"/>
                          <w:jc w:val="both"/>
                          <w:rPr>
                            <w:rFonts w:ascii="Arial" w:hAnsi="Arial" w:cs="Arial"/>
                            <w:sz w:val="20"/>
                            <w:szCs w:val="20"/>
                          </w:rPr>
                        </w:pPr>
                        <w:r>
                          <w:rPr>
                            <w:rFonts w:ascii="Arial" w:hAnsi="Arial" w:cs="Arial"/>
                            <w:sz w:val="20"/>
                            <w:szCs w:val="20"/>
                          </w:rPr>
                          <w:t>Ausbildung: J+S Trainer C</w:t>
                        </w:r>
                      </w:p>
                      <w:p w14:paraId="5E4F9AFC" w14:textId="77777777" w:rsidR="006C12FF" w:rsidRPr="00EE423A" w:rsidRDefault="006C12FF" w:rsidP="00EE3652">
                        <w:pPr>
                          <w:spacing w:after="0"/>
                          <w:jc w:val="both"/>
                          <w:rPr>
                            <w:rFonts w:ascii="Arial" w:hAnsi="Arial" w:cs="Arial"/>
                            <w:b/>
                            <w:color w:val="C00000"/>
                            <w:sz w:val="20"/>
                            <w:szCs w:val="20"/>
                          </w:rPr>
                        </w:pPr>
                      </w:p>
                    </w:txbxContent>
                  </v:textbox>
                </v:shape>
              </v:group>
            </w:pict>
          </mc:Fallback>
        </mc:AlternateContent>
      </w:r>
      <w:r>
        <w:rPr>
          <w:rFonts w:cs="Arial"/>
          <w:noProof/>
          <w:sz w:val="24"/>
          <w:szCs w:val="24"/>
          <w:lang w:eastAsia="de-CH"/>
        </w:rPr>
        <w:drawing>
          <wp:anchor distT="0" distB="0" distL="114300" distR="114300" simplePos="0" relativeHeight="251607552" behindDoc="1" locked="0" layoutInCell="1" allowOverlap="1" wp14:anchorId="305A4769" wp14:editId="12725BE4">
            <wp:simplePos x="0" y="0"/>
            <wp:positionH relativeFrom="column">
              <wp:posOffset>2741295</wp:posOffset>
            </wp:positionH>
            <wp:positionV relativeFrom="paragraph">
              <wp:posOffset>146050</wp:posOffset>
            </wp:positionV>
            <wp:extent cx="745490" cy="957580"/>
            <wp:effectExtent l="0" t="0" r="0" b="0"/>
            <wp:wrapTight wrapText="bothSides">
              <wp:wrapPolygon edited="0">
                <wp:start x="0" y="0"/>
                <wp:lineTo x="0" y="21056"/>
                <wp:lineTo x="20974" y="21056"/>
                <wp:lineTo x="20974" y="0"/>
                <wp:lineTo x="0" y="0"/>
              </wp:wrapPolygon>
            </wp:wrapTight>
            <wp:docPr id="79" name="Bild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45490" cy="957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6FC1AF" w14:textId="77777777" w:rsidR="00EE3652" w:rsidRPr="00021939" w:rsidRDefault="00EE3652" w:rsidP="00EE3652">
      <w:pPr>
        <w:pStyle w:val="KeinLeerraum"/>
        <w:jc w:val="both"/>
        <w:rPr>
          <w:rFonts w:cs="Arial"/>
          <w:sz w:val="24"/>
          <w:szCs w:val="24"/>
        </w:rPr>
      </w:pPr>
    </w:p>
    <w:p w14:paraId="71660866" w14:textId="77777777" w:rsidR="00EE3652" w:rsidRPr="00021939" w:rsidRDefault="00EE3652" w:rsidP="00EE3652">
      <w:pPr>
        <w:pStyle w:val="KeinLeerraum"/>
        <w:jc w:val="both"/>
        <w:rPr>
          <w:rFonts w:cs="Arial"/>
          <w:sz w:val="24"/>
          <w:szCs w:val="24"/>
        </w:rPr>
      </w:pPr>
    </w:p>
    <w:p w14:paraId="725D293D" w14:textId="77777777" w:rsidR="00EE3652" w:rsidRPr="00021939" w:rsidRDefault="00EE3652" w:rsidP="00EE3652">
      <w:pPr>
        <w:pStyle w:val="KeinLeerraum"/>
        <w:jc w:val="both"/>
        <w:rPr>
          <w:rFonts w:cs="Arial"/>
          <w:sz w:val="24"/>
          <w:szCs w:val="24"/>
        </w:rPr>
      </w:pPr>
    </w:p>
    <w:p w14:paraId="7B03F07C" w14:textId="77777777" w:rsidR="00EE3652" w:rsidRPr="00021939" w:rsidRDefault="00EE3652" w:rsidP="00EE3652">
      <w:pPr>
        <w:pStyle w:val="KeinLeerraum"/>
        <w:jc w:val="both"/>
        <w:rPr>
          <w:rFonts w:cs="Arial"/>
          <w:sz w:val="24"/>
          <w:szCs w:val="24"/>
        </w:rPr>
      </w:pPr>
    </w:p>
    <w:p w14:paraId="612DB177" w14:textId="77777777" w:rsidR="00EE3652" w:rsidRPr="00021939" w:rsidRDefault="00EE3652" w:rsidP="00EE3652">
      <w:pPr>
        <w:pStyle w:val="KeinLeerraum"/>
        <w:jc w:val="both"/>
        <w:rPr>
          <w:rFonts w:cs="Arial"/>
          <w:sz w:val="24"/>
          <w:szCs w:val="24"/>
        </w:rPr>
      </w:pPr>
    </w:p>
    <w:p w14:paraId="30FE1C24" w14:textId="77777777" w:rsidR="00EE3652" w:rsidRPr="00021939" w:rsidRDefault="00EE3652" w:rsidP="00EE3652">
      <w:pPr>
        <w:pStyle w:val="KeinLeerraum"/>
        <w:rPr>
          <w:rFonts w:cs="Arial"/>
          <w:b/>
          <w:sz w:val="24"/>
          <w:szCs w:val="24"/>
        </w:rPr>
      </w:pPr>
    </w:p>
    <w:p w14:paraId="1F8A58DD" w14:textId="77777777" w:rsidR="00EE3652" w:rsidRPr="00021939" w:rsidRDefault="00EE3652" w:rsidP="00EE3652">
      <w:pPr>
        <w:pStyle w:val="KeinLeerraum"/>
        <w:jc w:val="both"/>
        <w:rPr>
          <w:rFonts w:cs="Arial"/>
          <w:sz w:val="24"/>
          <w:szCs w:val="24"/>
        </w:rPr>
      </w:pPr>
      <w:r w:rsidRPr="00021939">
        <w:rPr>
          <w:rFonts w:cs="Arial"/>
          <w:b/>
          <w:sz w:val="24"/>
          <w:szCs w:val="24"/>
        </w:rPr>
        <w:t>Der Nachwuchsverantwortlicher</w:t>
      </w:r>
      <w:r w:rsidRPr="00021939">
        <w:rPr>
          <w:rFonts w:cs="Arial"/>
          <w:sz w:val="24"/>
          <w:szCs w:val="24"/>
        </w:rPr>
        <w:t xml:space="preserve"> kümmert sich um die Nachwuchsarbeit im Verein. Er plant und leitet das Nachwuchstraining und ist die erste Kontaktperson für die Eltern. Er bietet die Nachwuchsspieler für die Meisterschaftsspiele und die Turniere auf und ist für die Reise und Betreuung der Nachwuchsspieler verantwortlich. Er koordiniert den Einsatzplan seiner Trainer für die verschied</w:t>
      </w:r>
      <w:r w:rsidR="0006445D">
        <w:rPr>
          <w:rFonts w:cs="Arial"/>
          <w:sz w:val="24"/>
          <w:szCs w:val="24"/>
        </w:rPr>
        <w:t>enen Trainings und Wettkämpfe</w:t>
      </w:r>
      <w:r w:rsidR="00B47CE9">
        <w:rPr>
          <w:rFonts w:cs="Arial"/>
          <w:sz w:val="24"/>
          <w:szCs w:val="24"/>
        </w:rPr>
        <w:t xml:space="preserve"> zusammen mit dem Spielleiter</w:t>
      </w:r>
      <w:r w:rsidR="0006445D">
        <w:rPr>
          <w:rFonts w:cs="Arial"/>
          <w:sz w:val="24"/>
          <w:szCs w:val="24"/>
        </w:rPr>
        <w:t xml:space="preserve">. </w:t>
      </w:r>
    </w:p>
    <w:p w14:paraId="197FCA37" w14:textId="77777777" w:rsidR="00EE3652" w:rsidRPr="00021939" w:rsidRDefault="00EE3652" w:rsidP="00EE3652">
      <w:pPr>
        <w:pStyle w:val="KeinLeerraum"/>
        <w:jc w:val="both"/>
        <w:rPr>
          <w:rFonts w:cs="Arial"/>
          <w:sz w:val="24"/>
          <w:szCs w:val="24"/>
        </w:rPr>
      </w:pPr>
    </w:p>
    <w:p w14:paraId="567D4EBC" w14:textId="7DECB1A3" w:rsidR="00EE3652" w:rsidRPr="00021939" w:rsidRDefault="0006445D" w:rsidP="00EE3652">
      <w:pPr>
        <w:pStyle w:val="KeinLeerraum"/>
        <w:jc w:val="both"/>
        <w:rPr>
          <w:rFonts w:cs="Arial"/>
          <w:sz w:val="24"/>
          <w:szCs w:val="24"/>
        </w:rPr>
      </w:pPr>
      <w:r>
        <w:rPr>
          <w:rFonts w:cs="Arial"/>
          <w:noProof/>
          <w:sz w:val="24"/>
          <w:szCs w:val="24"/>
          <w:lang w:eastAsia="de-CH"/>
        </w:rPr>
        <mc:AlternateContent>
          <mc:Choice Requires="wpg">
            <w:drawing>
              <wp:anchor distT="0" distB="0" distL="114300" distR="114300" simplePos="0" relativeHeight="251610624" behindDoc="1" locked="0" layoutInCell="1" allowOverlap="1" wp14:anchorId="6D9CB2BB" wp14:editId="7C67C521">
                <wp:simplePos x="0" y="0"/>
                <wp:positionH relativeFrom="column">
                  <wp:posOffset>-13970</wp:posOffset>
                </wp:positionH>
                <wp:positionV relativeFrom="paragraph">
                  <wp:posOffset>80010</wp:posOffset>
                </wp:positionV>
                <wp:extent cx="6375400" cy="1037590"/>
                <wp:effectExtent l="0" t="0" r="6350" b="10160"/>
                <wp:wrapNone/>
                <wp:docPr id="673"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674"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5"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6"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99C5C81" w14:textId="77777777" w:rsidR="006C12FF" w:rsidRDefault="006C12FF" w:rsidP="00EE3652">
                              <w:pPr>
                                <w:spacing w:after="0" w:line="240" w:lineRule="auto"/>
                                <w:rPr>
                                  <w:rFonts w:ascii="Arial" w:hAnsi="Arial" w:cs="Arial"/>
                                  <w:color w:val="FFFFFF"/>
                                  <w:sz w:val="32"/>
                                  <w:szCs w:val="32"/>
                                </w:rPr>
                              </w:pPr>
                              <w:r>
                                <w:rPr>
                                  <w:rFonts w:ascii="Arial" w:hAnsi="Arial" w:cs="Arial"/>
                                  <w:color w:val="FFFFFF"/>
                                  <w:sz w:val="32"/>
                                  <w:szCs w:val="32"/>
                                </w:rPr>
                                <w:t>Trainerin</w:t>
                              </w:r>
                            </w:p>
                            <w:p w14:paraId="3E959921" w14:textId="77777777" w:rsidR="006C12FF" w:rsidRPr="002F1332" w:rsidRDefault="006C12FF" w:rsidP="00EE3652">
                              <w:pPr>
                                <w:spacing w:after="0" w:line="240" w:lineRule="auto"/>
                                <w:rPr>
                                  <w:rFonts w:ascii="Arial" w:hAnsi="Arial" w:cs="Arial"/>
                                  <w:color w:val="FFFFFF"/>
                                  <w:sz w:val="32"/>
                                  <w:szCs w:val="32"/>
                                </w:rPr>
                              </w:pPr>
                            </w:p>
                            <w:p w14:paraId="0C205FC8"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Regula Rüfenacht</w:t>
                              </w:r>
                            </w:p>
                            <w:p w14:paraId="5107387F"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1D0F4CDC" w14:textId="77777777" w:rsidR="006C12FF" w:rsidRPr="00210C86" w:rsidRDefault="006C12FF" w:rsidP="00EE3652">
                              <w:pPr>
                                <w:spacing w:after="0" w:line="240" w:lineRule="auto"/>
                                <w:rPr>
                                  <w:rFonts w:ascii="Arial" w:hAnsi="Arial" w:cs="Arial"/>
                                  <w:color w:val="FFFFFF"/>
                                  <w:sz w:val="24"/>
                                  <w:szCs w:val="20"/>
                                </w:rPr>
                              </w:pPr>
                            </w:p>
                            <w:p w14:paraId="6F045CE6" w14:textId="77777777" w:rsidR="006C12FF" w:rsidRPr="00210C86" w:rsidRDefault="006C12FF" w:rsidP="00EE3652">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677"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F1A0A9"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Gantrischstrasse 54a</w:t>
                              </w:r>
                            </w:p>
                            <w:p w14:paraId="2CAD1AA9" w14:textId="77777777" w:rsidR="006C12FF" w:rsidRPr="00DE3BCD" w:rsidRDefault="006C12FF" w:rsidP="00EE3652">
                              <w:pPr>
                                <w:spacing w:after="0"/>
                                <w:rPr>
                                  <w:rFonts w:ascii="Arial" w:hAnsi="Arial" w:cs="Arial"/>
                                  <w:sz w:val="20"/>
                                  <w:szCs w:val="20"/>
                                </w:rPr>
                              </w:pPr>
                              <w:r>
                                <w:rPr>
                                  <w:rFonts w:ascii="Arial" w:hAnsi="Arial" w:cs="Arial"/>
                                  <w:sz w:val="20"/>
                                  <w:szCs w:val="20"/>
                                </w:rPr>
                                <w:t>3006 Bern</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031/333 13 00 P; </w:t>
                              </w:r>
                              <w:r w:rsidRPr="00DE3BCD">
                                <w:rPr>
                                  <w:rFonts w:ascii="Arial" w:hAnsi="Arial" w:cs="Arial"/>
                                  <w:sz w:val="20"/>
                                  <w:szCs w:val="20"/>
                                </w:rPr>
                                <w:t>079</w:t>
                              </w:r>
                              <w:r>
                                <w:rPr>
                                  <w:rFonts w:ascii="Arial" w:hAnsi="Arial" w:cs="Arial"/>
                                  <w:sz w:val="20"/>
                                  <w:szCs w:val="20"/>
                                </w:rPr>
                                <w:t xml:space="preserve">/482 28 83 </w:t>
                              </w:r>
                              <w:r w:rsidRPr="00DE3BCD">
                                <w:rPr>
                                  <w:rFonts w:ascii="Arial" w:hAnsi="Arial" w:cs="Arial"/>
                                  <w:sz w:val="20"/>
                                  <w:szCs w:val="20"/>
                                </w:rPr>
                                <w:t>N</w:t>
                              </w:r>
                            </w:p>
                            <w:p w14:paraId="07E47FC4" w14:textId="77777777" w:rsidR="006C12FF" w:rsidRPr="00EE3652" w:rsidRDefault="006C12FF" w:rsidP="00EE3652">
                              <w:pPr>
                                <w:spacing w:after="0"/>
                                <w:jc w:val="both"/>
                                <w:rPr>
                                  <w:rFonts w:ascii="Arial" w:hAnsi="Arial" w:cs="Arial"/>
                                  <w:b/>
                                  <w:color w:val="C00000"/>
                                  <w:sz w:val="20"/>
                                  <w:szCs w:val="20"/>
                                </w:rPr>
                              </w:pPr>
                              <w:r w:rsidRPr="00EE3652">
                                <w:rPr>
                                  <w:rFonts w:ascii="Arial" w:hAnsi="Arial" w:cs="Arial"/>
                                  <w:b/>
                                  <w:color w:val="C00000"/>
                                  <w:sz w:val="20"/>
                                  <w:szCs w:val="20"/>
                                </w:rPr>
                                <w:t>regula.ruefenacht@ttcbern.ch</w:t>
                              </w:r>
                            </w:p>
                            <w:p w14:paraId="640648C9" w14:textId="77777777" w:rsidR="006C12FF" w:rsidRPr="00EE423A" w:rsidRDefault="006C12FF" w:rsidP="00EE3652">
                              <w:pPr>
                                <w:spacing w:after="0"/>
                                <w:jc w:val="both"/>
                                <w:rPr>
                                  <w:rFonts w:ascii="Arial" w:hAnsi="Arial" w:cs="Arial"/>
                                  <w:sz w:val="20"/>
                                  <w:szCs w:val="20"/>
                                  <w:lang w:val="fr-CH"/>
                                </w:rPr>
                              </w:pPr>
                              <w:r w:rsidRPr="00EE423A">
                                <w:rPr>
                                  <w:rFonts w:ascii="Arial" w:hAnsi="Arial" w:cs="Arial"/>
                                  <w:sz w:val="20"/>
                                  <w:szCs w:val="20"/>
                                  <w:lang w:val="fr-CH"/>
                                </w:rPr>
                                <w:t>Ausbil</w:t>
                              </w:r>
                              <w:r>
                                <w:rPr>
                                  <w:rFonts w:ascii="Arial" w:hAnsi="Arial" w:cs="Arial"/>
                                  <w:sz w:val="20"/>
                                  <w:szCs w:val="20"/>
                                  <w:lang w:val="fr-CH"/>
                                </w:rPr>
                                <w:t>dung: J+S Trainerin 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9CB2BB" id="_x0000_s1048" style="position:absolute;left:0;text-align:left;margin-left:-1.1pt;margin-top:6.3pt;width:502pt;height:81.7pt;z-index:-251705856"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fXxPgMAAOwLAAAOAAAAZHJzL2Uyb0RvYy54bWzsVttu1DAQfUfiHyy/01w320TNVu2WVkgU&#10;Klo+wJs4F5HYwfY2W76esZ3sDUHLUqEisStFdmxPZs6cOZ6T01XboHsqZM1Zir0jFyPKMp7XrEzx&#10;57vLN8cYSUVYThrOaIofqMSns9evTvouoT6veJNTgcAIk0nfpbhSqkscR2YVbYk84h1lsFhw0RIF&#10;U1E6uSA9WG8bx3fdyOm5yDvBMyolvL2wi3hm7BcFzdTHopBUoSbF4JsyT2GeC/10ZickKQXpqjob&#10;3CAHeNGSmsFH16YuiCJoKeofTLV1JrjkhTrKeOvwoqgzamKAaDx3L5orwZediaVM+rJbwwTQ7uF0&#10;sNnsw/2V6G67G2G9h+F7nn2RgIvTd2Wyva7npd2MFv01zyGfZKm4CXxViFabgJDQyuD7sMaXrhTK&#10;4GUUTCehC2nIYM1zYRYPGcgqSJM+57lujBEs+0F8bLOTVW+H8/Ex7DeH/WkY6FWHJPbDxtnBOZ18&#10;YJPcACb/DLDbinTU5EFqQG4EqnOIZhpixEgLKHwCnhFWNhRFgYlIOwA7R1ylBRUxPq9gHz0TgvcV&#10;JTk45pk4dg7oiYSUPIqyP4kne2iNWIdR7A9YTUJ/ByuSdEKqK8pbpAcpFuC+SSK5fy+VhXXconMq&#10;eVPnl3XTmIkoF/NGoHsCJXV+qf+D9Z1tDdObGdfHrEX9BtJkQ7M5WvD8AcIU3NYl6AgMKi6+YdRD&#10;TaZYfl0SQTFq3jGAKvbCUBexmYSTqQ8Tsb2y2F4hLANTKVYY2eFc2cJfdqIuK/iSZ4Jm/AxIXNQm&#10;cO2f9WpwFmj01/gEubR80g4Z0qEo0uDusAPy8Zx0sujruoSfAWQoYW86seTyookhEElGcvmaUqYQ&#10;QzcIf02uouE9sF6oa8KWBBLZLQ8k29y6aNn0n2xPvER+Jl7RSLY7ndVzvkKhkaItriG1gvdjnTwr&#10;67auCs/3oUnQkh8BASG7G54FcRQMIuaHj/DsMRFbSxFJnqRNarVYGZ33zE2zEYYny9VaqtYyBQMr&#10;UTD49+Rp+lIYMw1BFnebhFGZgjAYGbPfIvz2tXc4YwxVXzJjTLsELaXpoIb2V/es23NzAW6a9Nl3&#10;AAAA//8DAFBLAwQUAAYACAAAACEAufc+fd8AAAAKAQAADwAAAGRycy9kb3ducmV2LnhtbEyPQUvD&#10;QBCF74L/YRnBW7ubiFFiNqUU9VQEW0G8bbPTJDQ7G7LbJP33Tk96m5n3ePO9YjW7Tow4hNaThmSp&#10;QCBV3rZUa/javy2eQYRoyJrOE2q4YIBVeXtTmNz6iT5x3MVacAiF3GhoYuxzKUPVoDNh6Xsk1o5+&#10;cCbyOtTSDmbicNfJVKlMOtMSf2hMj5sGq9Pu7DS8T2ZaPySv4/Z03Fx+9o8f39sEtb6/m9cvICLO&#10;8c8MV3xGh5KZDv5MNohOwyJN2cn3NANx1ZVKuMuBp6dMgSwL+b9C+QsAAP//AwBQSwECLQAUAAYA&#10;CAAAACEAtoM4kv4AAADhAQAAEwAAAAAAAAAAAAAAAAAAAAAAW0NvbnRlbnRfVHlwZXNdLnhtbFBL&#10;AQItABQABgAIAAAAIQA4/SH/1gAAAJQBAAALAAAAAAAAAAAAAAAAAC8BAABfcmVscy8ucmVsc1BL&#10;AQItABQABgAIAAAAIQDUMfXxPgMAAOwLAAAOAAAAAAAAAAAAAAAAAC4CAABkcnMvZTJvRG9jLnht&#10;bFBLAQItABQABgAIAAAAIQC59z593wAAAAoBAAAPAAAAAAAAAAAAAAAAAJgFAABkcnMvZG93bnJl&#10;di54bWxQSwUGAAAAAAQABADzAAAApAYAAAAA&#10;">
                <v:rect id="Rectangle 630" o:spid="_x0000_s1049"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Z/sxgAAANwAAAAPAAAAZHJzL2Rvd25yZXYueG1sRI9ba8JA&#10;FITfBf/DcoS+BN1YxUvqKlqU+tZ6wedD9jQJZs+G7NbE/vquUPBxmJlvmMWqNaW4Ue0KywqGgxgE&#10;cWp1wZmC82nXn4FwHlljaZkU3MnBatntLDDRtuED3Y4+EwHCLkEFufdVIqVLczLoBrYiDt63rQ36&#10;IOtM6hqbADelfI3jiTRYcFjIsaL3nNLr8ccoiKrRZdP8fu2jz118335cDvMsapV66bXrNxCeWv8M&#10;/7f3WsFkOobHmXAE5PIPAAD//wMAUEsBAi0AFAAGAAgAAAAhANvh9svuAAAAhQEAABMAAAAAAAAA&#10;AAAAAAAAAAAAAFtDb250ZW50X1R5cGVzXS54bWxQSwECLQAUAAYACAAAACEAWvQsW78AAAAVAQAA&#10;CwAAAAAAAAAAAAAAAAAfAQAAX3JlbHMvLnJlbHNQSwECLQAUAAYACAAAACEAhymf7MYAAADcAAAA&#10;DwAAAAAAAAAAAAAAAAAHAgAAZHJzL2Rvd25yZXYueG1sUEsFBgAAAAADAAMAtwAAAPoCAAAAAA==&#10;" fillcolor="#bfbfbf" stroked="f"/>
                <v:shape id="AutoShape 66" o:spid="_x0000_s1050"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8hGxgAAANwAAAAPAAAAZHJzL2Rvd25yZXYueG1sRI9PSwMx&#10;FMTvgt8hPMGbzSpslW3TRRRFL8quPbS3x+btH5q8LEncbv30RhB6HGbmN8y6nK0RE/kwOFZwu8hA&#10;EDdOD9wp2H693DyACBFZo3FMCk4UoNxcXqyx0O7IFU117ESCcChQQR/jWEgZmp4shoUbiZPXOm8x&#10;Juk7qT0eE9waeZdlS2lx4LTQ40hPPTWH+tsqwGdvqt17W71u6735+cjb9vM0KXV9NT+uQESa4zn8&#10;337TCpb3OfydSUdAbn4BAAD//wMAUEsBAi0AFAAGAAgAAAAhANvh9svuAAAAhQEAABMAAAAAAAAA&#10;AAAAAAAAAAAAAFtDb250ZW50X1R5cGVzXS54bWxQSwECLQAUAAYACAAAACEAWvQsW78AAAAVAQAA&#10;CwAAAAAAAAAAAAAAAAAfAQAAX3JlbHMvLnJlbHNQSwECLQAUAAYACAAAACEATAfIRsYAAADcAAAA&#10;DwAAAAAAAAAAAAAAAAAHAgAAZHJzL2Rvd25yZXYueG1sUEsFBgAAAAADAAMAtwAAAPoCAAAAAA==&#10;" fillcolor="#c00000" stroked="f"/>
                <v:shape id="Text Box 41" o:spid="_x0000_s1051"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E7cxgAAANwAAAAPAAAAZHJzL2Rvd25yZXYueG1sRI9La8Mw&#10;EITvhf4HsYXcGjk9uMGJEkIfkEOfaQLpbWttbFNrZaSN4/77qhDocZiZb5j5cnCt6inExrOByTgD&#10;RVx623BlYPvxeD0FFQXZYuuZDPxQhOXi8mKOhfUnfqd+I5VKEI4FGqhFukLrWNbkMI59R5y8gw8O&#10;JclQaRvwlOCu1TdZlmuHDaeFGju6q6n83hydgXYfw9NXJp/9ffUsb6/6uHuYvBgzuhpWM1BCg/yH&#10;z+21NZDf5vB3Jh0BvfgFAAD//wMAUEsBAi0AFAAGAAgAAAAhANvh9svuAAAAhQEAABMAAAAAAAAA&#10;AAAAAAAAAAAAAFtDb250ZW50X1R5cGVzXS54bWxQSwECLQAUAAYACAAAACEAWvQsW78AAAAVAQAA&#10;CwAAAAAAAAAAAAAAAAAfAQAAX3JlbHMvLnJlbHNQSwECLQAUAAYACAAAACEACGhO3MYAAADcAAAA&#10;DwAAAAAAAAAAAAAAAAAHAgAAZHJzL2Rvd25yZXYueG1sUEsFBgAAAAADAAMAtwAAAPoCAAAAAA==&#10;" filled="f" stroked="f" strokeweight=".5pt">
                  <v:textbox inset="0,0,0,0">
                    <w:txbxContent>
                      <w:p w14:paraId="399C5C81" w14:textId="77777777" w:rsidR="006C12FF" w:rsidRDefault="006C12FF" w:rsidP="00EE3652">
                        <w:pPr>
                          <w:spacing w:after="0" w:line="240" w:lineRule="auto"/>
                          <w:rPr>
                            <w:rFonts w:ascii="Arial" w:hAnsi="Arial" w:cs="Arial"/>
                            <w:color w:val="FFFFFF"/>
                            <w:sz w:val="32"/>
                            <w:szCs w:val="32"/>
                          </w:rPr>
                        </w:pPr>
                        <w:r>
                          <w:rPr>
                            <w:rFonts w:ascii="Arial" w:hAnsi="Arial" w:cs="Arial"/>
                            <w:color w:val="FFFFFF"/>
                            <w:sz w:val="32"/>
                            <w:szCs w:val="32"/>
                          </w:rPr>
                          <w:t>Trainerin</w:t>
                        </w:r>
                      </w:p>
                      <w:p w14:paraId="3E959921" w14:textId="77777777" w:rsidR="006C12FF" w:rsidRPr="002F1332" w:rsidRDefault="006C12FF" w:rsidP="00EE3652">
                        <w:pPr>
                          <w:spacing w:after="0" w:line="240" w:lineRule="auto"/>
                          <w:rPr>
                            <w:rFonts w:ascii="Arial" w:hAnsi="Arial" w:cs="Arial"/>
                            <w:color w:val="FFFFFF"/>
                            <w:sz w:val="32"/>
                            <w:szCs w:val="32"/>
                          </w:rPr>
                        </w:pPr>
                      </w:p>
                      <w:p w14:paraId="0C205FC8" w14:textId="77777777" w:rsidR="006C12FF" w:rsidRPr="002F1332" w:rsidRDefault="006C12FF" w:rsidP="00EE3652">
                        <w:pPr>
                          <w:spacing w:after="0" w:line="240" w:lineRule="auto"/>
                          <w:rPr>
                            <w:rFonts w:ascii="Arial" w:hAnsi="Arial" w:cs="Arial"/>
                            <w:b/>
                            <w:color w:val="FFFFFF"/>
                            <w:sz w:val="36"/>
                            <w:szCs w:val="36"/>
                          </w:rPr>
                        </w:pPr>
                        <w:r>
                          <w:rPr>
                            <w:rFonts w:ascii="Arial" w:hAnsi="Arial" w:cs="Arial"/>
                            <w:b/>
                            <w:color w:val="FFFFFF"/>
                            <w:sz w:val="36"/>
                            <w:szCs w:val="36"/>
                          </w:rPr>
                          <w:t>Regula Rüfenacht</w:t>
                        </w:r>
                      </w:p>
                      <w:p w14:paraId="5107387F" w14:textId="77777777" w:rsidR="006C12FF" w:rsidRPr="00210C86" w:rsidRDefault="006C12FF" w:rsidP="00EE3652">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1D0F4CDC" w14:textId="77777777" w:rsidR="006C12FF" w:rsidRPr="00210C86" w:rsidRDefault="006C12FF" w:rsidP="00EE3652">
                        <w:pPr>
                          <w:spacing w:after="0" w:line="240" w:lineRule="auto"/>
                          <w:rPr>
                            <w:rFonts w:ascii="Arial" w:hAnsi="Arial" w:cs="Arial"/>
                            <w:color w:val="FFFFFF"/>
                            <w:sz w:val="24"/>
                            <w:szCs w:val="20"/>
                          </w:rPr>
                        </w:pPr>
                      </w:p>
                      <w:p w14:paraId="6F045CE6" w14:textId="77777777" w:rsidR="006C12FF" w:rsidRPr="00210C86" w:rsidRDefault="006C12FF" w:rsidP="00EE3652">
                        <w:pPr>
                          <w:spacing w:after="0" w:line="240" w:lineRule="auto"/>
                          <w:rPr>
                            <w:rFonts w:ascii="Arial" w:hAnsi="Arial" w:cs="Arial"/>
                            <w:color w:val="FFFFFF"/>
                            <w:sz w:val="24"/>
                            <w:szCs w:val="20"/>
                          </w:rPr>
                        </w:pPr>
                      </w:p>
                    </w:txbxContent>
                  </v:textbox>
                </v:shape>
                <v:shape id="Text Box 41" o:spid="_x0000_s1052"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OtHxgAAANwAAAAPAAAAZHJzL2Rvd25yZXYueG1sRI9BS8NA&#10;FITvBf/D8gRv7aY9tBK7LaIVPNhaYwt6e2afSTD7Nuy+pvHfu4LgcZiZb5jlenCt6inExrOB6SQD&#10;RVx623Bl4PD6ML4GFQXZYuuZDHxThPXqYrTE3Pozv1BfSKUShGOOBmqRLtc6ljU5jBPfESfv0weH&#10;kmSotA14TnDX6lmWzbXDhtNCjR3d1VR+FSdnoH2L4ekjk/f+vtrK/lmfjpvpzpiry+H2BpTQIP/h&#10;v/ajNTBfLOD3TDoCevUDAAD//wMAUEsBAi0AFAAGAAgAAAAhANvh9svuAAAAhQEAABMAAAAAAAAA&#10;AAAAAAAAAAAAAFtDb250ZW50X1R5cGVzXS54bWxQSwECLQAUAAYACAAAACEAWvQsW78AAAAVAQAA&#10;CwAAAAAAAAAAAAAAAAAfAQAAX3JlbHMvLnJlbHNQSwECLQAUAAYACAAAACEAZyTrR8YAAADcAAAA&#10;DwAAAAAAAAAAAAAAAAAHAgAAZHJzL2Rvd25yZXYueG1sUEsFBgAAAAADAAMAtwAAAPoCAAAAAA==&#10;" filled="f" stroked="f" strokeweight=".5pt">
                  <v:textbox inset="0,0,0,0">
                    <w:txbxContent>
                      <w:p w14:paraId="0CF1A0A9" w14:textId="77777777" w:rsidR="006C12FF" w:rsidRPr="002F1332" w:rsidRDefault="006C12FF" w:rsidP="00EE3652">
                        <w:pPr>
                          <w:spacing w:after="0"/>
                          <w:jc w:val="both"/>
                          <w:rPr>
                            <w:rFonts w:ascii="Arial" w:hAnsi="Arial" w:cs="Arial"/>
                            <w:sz w:val="20"/>
                            <w:szCs w:val="20"/>
                          </w:rPr>
                        </w:pPr>
                        <w:r>
                          <w:rPr>
                            <w:rFonts w:ascii="Arial" w:hAnsi="Arial" w:cs="Arial"/>
                            <w:sz w:val="20"/>
                            <w:szCs w:val="20"/>
                          </w:rPr>
                          <w:t>Gantrischstrasse 54a</w:t>
                        </w:r>
                      </w:p>
                      <w:p w14:paraId="2CAD1AA9" w14:textId="77777777" w:rsidR="006C12FF" w:rsidRPr="00DE3BCD" w:rsidRDefault="006C12FF" w:rsidP="00EE3652">
                        <w:pPr>
                          <w:spacing w:after="0"/>
                          <w:rPr>
                            <w:rFonts w:ascii="Arial" w:hAnsi="Arial" w:cs="Arial"/>
                            <w:sz w:val="20"/>
                            <w:szCs w:val="20"/>
                          </w:rPr>
                        </w:pPr>
                        <w:r>
                          <w:rPr>
                            <w:rFonts w:ascii="Arial" w:hAnsi="Arial" w:cs="Arial"/>
                            <w:sz w:val="20"/>
                            <w:szCs w:val="20"/>
                          </w:rPr>
                          <w:t>3006 Bern</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031/333 13 00 P; </w:t>
                        </w:r>
                        <w:r w:rsidRPr="00DE3BCD">
                          <w:rPr>
                            <w:rFonts w:ascii="Arial" w:hAnsi="Arial" w:cs="Arial"/>
                            <w:sz w:val="20"/>
                            <w:szCs w:val="20"/>
                          </w:rPr>
                          <w:t>079</w:t>
                        </w:r>
                        <w:r>
                          <w:rPr>
                            <w:rFonts w:ascii="Arial" w:hAnsi="Arial" w:cs="Arial"/>
                            <w:sz w:val="20"/>
                            <w:szCs w:val="20"/>
                          </w:rPr>
                          <w:t xml:space="preserve">/482 28 83 </w:t>
                        </w:r>
                        <w:r w:rsidRPr="00DE3BCD">
                          <w:rPr>
                            <w:rFonts w:ascii="Arial" w:hAnsi="Arial" w:cs="Arial"/>
                            <w:sz w:val="20"/>
                            <w:szCs w:val="20"/>
                          </w:rPr>
                          <w:t>N</w:t>
                        </w:r>
                      </w:p>
                      <w:p w14:paraId="07E47FC4" w14:textId="77777777" w:rsidR="006C12FF" w:rsidRPr="00EE3652" w:rsidRDefault="006C12FF" w:rsidP="00EE3652">
                        <w:pPr>
                          <w:spacing w:after="0"/>
                          <w:jc w:val="both"/>
                          <w:rPr>
                            <w:rFonts w:ascii="Arial" w:hAnsi="Arial" w:cs="Arial"/>
                            <w:b/>
                            <w:color w:val="C00000"/>
                            <w:sz w:val="20"/>
                            <w:szCs w:val="20"/>
                          </w:rPr>
                        </w:pPr>
                        <w:r w:rsidRPr="00EE3652">
                          <w:rPr>
                            <w:rFonts w:ascii="Arial" w:hAnsi="Arial" w:cs="Arial"/>
                            <w:b/>
                            <w:color w:val="C00000"/>
                            <w:sz w:val="20"/>
                            <w:szCs w:val="20"/>
                          </w:rPr>
                          <w:t>regula.ruefenacht@ttcbern.ch</w:t>
                        </w:r>
                      </w:p>
                      <w:p w14:paraId="640648C9" w14:textId="77777777" w:rsidR="006C12FF" w:rsidRPr="00EE423A" w:rsidRDefault="006C12FF" w:rsidP="00EE3652">
                        <w:pPr>
                          <w:spacing w:after="0"/>
                          <w:jc w:val="both"/>
                          <w:rPr>
                            <w:rFonts w:ascii="Arial" w:hAnsi="Arial" w:cs="Arial"/>
                            <w:sz w:val="20"/>
                            <w:szCs w:val="20"/>
                            <w:lang w:val="fr-CH"/>
                          </w:rPr>
                        </w:pPr>
                        <w:r w:rsidRPr="00EE423A">
                          <w:rPr>
                            <w:rFonts w:ascii="Arial" w:hAnsi="Arial" w:cs="Arial"/>
                            <w:sz w:val="20"/>
                            <w:szCs w:val="20"/>
                            <w:lang w:val="fr-CH"/>
                          </w:rPr>
                          <w:t>Ausbil</w:t>
                        </w:r>
                        <w:r>
                          <w:rPr>
                            <w:rFonts w:ascii="Arial" w:hAnsi="Arial" w:cs="Arial"/>
                            <w:sz w:val="20"/>
                            <w:szCs w:val="20"/>
                            <w:lang w:val="fr-CH"/>
                          </w:rPr>
                          <w:t>dung: J+S Trainerin B</w:t>
                        </w:r>
                      </w:p>
                    </w:txbxContent>
                  </v:textbox>
                </v:shape>
              </v:group>
            </w:pict>
          </mc:Fallback>
        </mc:AlternateContent>
      </w:r>
    </w:p>
    <w:p w14:paraId="20426953" w14:textId="77777777" w:rsidR="00EE3652" w:rsidRPr="00021939" w:rsidRDefault="00EE3652" w:rsidP="00EE3652">
      <w:pPr>
        <w:pStyle w:val="KeinLeerraum"/>
        <w:jc w:val="both"/>
        <w:rPr>
          <w:rFonts w:cs="Arial"/>
          <w:sz w:val="24"/>
          <w:szCs w:val="24"/>
        </w:rPr>
      </w:pPr>
    </w:p>
    <w:p w14:paraId="2ECF65A0" w14:textId="77777777" w:rsidR="00EE3652" w:rsidRPr="00021939" w:rsidRDefault="00EE3652" w:rsidP="00EE3652">
      <w:pPr>
        <w:pStyle w:val="KeinLeerraum"/>
        <w:jc w:val="both"/>
        <w:rPr>
          <w:rFonts w:cs="Arial"/>
          <w:sz w:val="24"/>
          <w:szCs w:val="24"/>
        </w:rPr>
      </w:pPr>
    </w:p>
    <w:p w14:paraId="657A881C" w14:textId="77777777" w:rsidR="005A4889" w:rsidRPr="00021939" w:rsidRDefault="005A4889" w:rsidP="00C20FF5">
      <w:pPr>
        <w:pStyle w:val="KeinLeerraum"/>
        <w:jc w:val="both"/>
        <w:rPr>
          <w:rFonts w:cs="Arial"/>
          <w:sz w:val="24"/>
          <w:szCs w:val="24"/>
        </w:rPr>
      </w:pPr>
    </w:p>
    <w:p w14:paraId="28C483F9" w14:textId="77777777" w:rsidR="005A4889" w:rsidRPr="00021939" w:rsidRDefault="005A4889" w:rsidP="00C20FF5">
      <w:pPr>
        <w:pStyle w:val="KeinLeerraum"/>
        <w:jc w:val="both"/>
        <w:rPr>
          <w:rFonts w:cs="Arial"/>
          <w:sz w:val="24"/>
          <w:szCs w:val="24"/>
        </w:rPr>
      </w:pPr>
    </w:p>
    <w:p w14:paraId="1607AD38" w14:textId="77777777" w:rsidR="00210729" w:rsidRPr="00021939" w:rsidRDefault="00210729" w:rsidP="00210729">
      <w:pPr>
        <w:pStyle w:val="KeinLeerraum"/>
        <w:jc w:val="both"/>
        <w:rPr>
          <w:rFonts w:cs="Arial"/>
          <w:sz w:val="24"/>
          <w:szCs w:val="24"/>
        </w:rPr>
      </w:pPr>
    </w:p>
    <w:p w14:paraId="3F8CF4F1" w14:textId="77777777" w:rsidR="00210729" w:rsidRDefault="00210729" w:rsidP="00210729">
      <w:pPr>
        <w:pStyle w:val="KeinLeerraum"/>
        <w:jc w:val="both"/>
        <w:rPr>
          <w:rFonts w:cs="Arial"/>
          <w:sz w:val="24"/>
          <w:szCs w:val="24"/>
        </w:rPr>
      </w:pPr>
    </w:p>
    <w:p w14:paraId="1D9D92DA" w14:textId="34027A33" w:rsidR="00046586" w:rsidRDefault="00046586" w:rsidP="00210729">
      <w:pPr>
        <w:pStyle w:val="KeinLeerraum"/>
        <w:jc w:val="both"/>
        <w:rPr>
          <w:rFonts w:cs="Arial"/>
          <w:sz w:val="24"/>
          <w:szCs w:val="24"/>
        </w:rPr>
      </w:pPr>
      <w:r w:rsidRPr="00046586">
        <w:rPr>
          <w:rFonts w:cs="Arial"/>
          <w:noProof/>
          <w:sz w:val="24"/>
          <w:szCs w:val="24"/>
          <w:lang w:eastAsia="de-CH"/>
        </w:rPr>
        <mc:AlternateContent>
          <mc:Choice Requires="wpg">
            <w:drawing>
              <wp:anchor distT="0" distB="0" distL="114300" distR="114300" simplePos="0" relativeHeight="252069376" behindDoc="1" locked="0" layoutInCell="1" allowOverlap="1" wp14:anchorId="015C6134" wp14:editId="5E16D011">
                <wp:simplePos x="0" y="0"/>
                <wp:positionH relativeFrom="column">
                  <wp:posOffset>-14605</wp:posOffset>
                </wp:positionH>
                <wp:positionV relativeFrom="paragraph">
                  <wp:posOffset>3439</wp:posOffset>
                </wp:positionV>
                <wp:extent cx="6375400" cy="1037590"/>
                <wp:effectExtent l="0" t="0" r="6350" b="10160"/>
                <wp:wrapNone/>
                <wp:docPr id="2"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33"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4BA29C" w14:textId="77777777" w:rsidR="006C12FF" w:rsidRDefault="006C12FF" w:rsidP="00046586">
                              <w:pPr>
                                <w:spacing w:after="0" w:line="240" w:lineRule="auto"/>
                                <w:rPr>
                                  <w:rFonts w:ascii="Arial" w:hAnsi="Arial" w:cs="Arial"/>
                                  <w:color w:val="FFFFFF"/>
                                  <w:sz w:val="32"/>
                                  <w:szCs w:val="32"/>
                                </w:rPr>
                              </w:pPr>
                              <w:r>
                                <w:rPr>
                                  <w:rFonts w:ascii="Arial" w:hAnsi="Arial" w:cs="Arial"/>
                                  <w:color w:val="FFFFFF"/>
                                  <w:sz w:val="32"/>
                                  <w:szCs w:val="32"/>
                                </w:rPr>
                                <w:t>Trainer</w:t>
                              </w:r>
                            </w:p>
                            <w:p w14:paraId="53AA1BB4" w14:textId="77777777" w:rsidR="006C12FF" w:rsidRPr="002F1332" w:rsidRDefault="006C12FF" w:rsidP="00046586">
                              <w:pPr>
                                <w:spacing w:after="0" w:line="240" w:lineRule="auto"/>
                                <w:rPr>
                                  <w:rFonts w:ascii="Arial" w:hAnsi="Arial" w:cs="Arial"/>
                                  <w:color w:val="FFFFFF"/>
                                  <w:sz w:val="32"/>
                                  <w:szCs w:val="32"/>
                                </w:rPr>
                              </w:pPr>
                            </w:p>
                            <w:p w14:paraId="3FF5AAD9" w14:textId="77777777" w:rsidR="006C12FF" w:rsidRPr="002F1332" w:rsidRDefault="006C12FF" w:rsidP="00046586">
                              <w:pPr>
                                <w:spacing w:after="0" w:line="240" w:lineRule="auto"/>
                                <w:rPr>
                                  <w:rFonts w:ascii="Arial" w:hAnsi="Arial" w:cs="Arial"/>
                                  <w:b/>
                                  <w:color w:val="FFFFFF"/>
                                  <w:sz w:val="36"/>
                                  <w:szCs w:val="36"/>
                                </w:rPr>
                              </w:pPr>
                              <w:r>
                                <w:rPr>
                                  <w:rFonts w:ascii="Arial" w:hAnsi="Arial" w:cs="Arial"/>
                                  <w:b/>
                                  <w:color w:val="FFFFFF"/>
                                  <w:sz w:val="36"/>
                                  <w:szCs w:val="36"/>
                                </w:rPr>
                                <w:t>Thierry Howald</w:t>
                              </w:r>
                            </w:p>
                            <w:p w14:paraId="4EA8143B" w14:textId="77777777" w:rsidR="006C12FF" w:rsidRPr="00210C86" w:rsidRDefault="006C12FF" w:rsidP="00046586">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11D0DA0" w14:textId="77777777" w:rsidR="006C12FF" w:rsidRPr="00210C86" w:rsidRDefault="006C12FF" w:rsidP="00046586">
                              <w:pPr>
                                <w:spacing w:after="0" w:line="240" w:lineRule="auto"/>
                                <w:rPr>
                                  <w:rFonts w:ascii="Arial" w:hAnsi="Arial" w:cs="Arial"/>
                                  <w:color w:val="FFFFFF"/>
                                  <w:sz w:val="24"/>
                                  <w:szCs w:val="20"/>
                                </w:rPr>
                              </w:pPr>
                            </w:p>
                            <w:p w14:paraId="72A08611" w14:textId="77777777" w:rsidR="006C12FF" w:rsidRPr="00210C86" w:rsidRDefault="006C12FF" w:rsidP="00046586">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772"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F08804" w14:textId="77777777" w:rsidR="006C12FF" w:rsidRPr="002F1332" w:rsidRDefault="006C12FF" w:rsidP="00046586">
                              <w:pPr>
                                <w:spacing w:after="0"/>
                                <w:jc w:val="both"/>
                                <w:rPr>
                                  <w:rFonts w:ascii="Arial" w:hAnsi="Arial" w:cs="Arial"/>
                                  <w:sz w:val="20"/>
                                  <w:szCs w:val="20"/>
                                </w:rPr>
                              </w:pPr>
                              <w:r>
                                <w:rPr>
                                  <w:rFonts w:ascii="Arial" w:hAnsi="Arial" w:cs="Arial"/>
                                  <w:sz w:val="20"/>
                                  <w:szCs w:val="20"/>
                                </w:rPr>
                                <w:t>Bümplizstrasse 185</w:t>
                              </w:r>
                            </w:p>
                            <w:p w14:paraId="159EE184" w14:textId="77777777" w:rsidR="006C12FF" w:rsidRPr="00DE3BCD" w:rsidRDefault="006C12FF" w:rsidP="00046586">
                              <w:pPr>
                                <w:spacing w:after="0"/>
                                <w:rPr>
                                  <w:rFonts w:ascii="Arial" w:hAnsi="Arial" w:cs="Arial"/>
                                  <w:sz w:val="20"/>
                                  <w:szCs w:val="20"/>
                                </w:rPr>
                              </w:pPr>
                              <w:r>
                                <w:rPr>
                                  <w:rFonts w:ascii="Arial" w:hAnsi="Arial" w:cs="Arial"/>
                                  <w:sz w:val="20"/>
                                  <w:szCs w:val="20"/>
                                </w:rPr>
                                <w:t>3018 Bern</w:t>
                              </w:r>
                              <w:r>
                                <w:rPr>
                                  <w:rFonts w:ascii="Arial" w:hAnsi="Arial" w:cs="Arial"/>
                                  <w:sz w:val="20"/>
                                  <w:szCs w:val="20"/>
                                </w:rPr>
                                <w:br/>
                              </w:r>
                              <w:r w:rsidRPr="00DE3BCD">
                                <w:rPr>
                                  <w:rFonts w:ascii="Arial" w:hAnsi="Arial" w:cs="Arial"/>
                                  <w:sz w:val="20"/>
                                  <w:szCs w:val="20"/>
                                </w:rPr>
                                <w:br/>
                                <w:t>079</w:t>
                              </w:r>
                              <w:r>
                                <w:rPr>
                                  <w:rFonts w:ascii="Arial" w:hAnsi="Arial" w:cs="Arial"/>
                                  <w:sz w:val="20"/>
                                  <w:szCs w:val="20"/>
                                </w:rPr>
                                <w:t xml:space="preserve">/425 48 08 </w:t>
                              </w:r>
                              <w:r w:rsidRPr="00DE3BCD">
                                <w:rPr>
                                  <w:rFonts w:ascii="Arial" w:hAnsi="Arial" w:cs="Arial"/>
                                  <w:sz w:val="20"/>
                                  <w:szCs w:val="20"/>
                                </w:rPr>
                                <w:t>N</w:t>
                              </w:r>
                            </w:p>
                            <w:p w14:paraId="0B3E3330" w14:textId="77777777" w:rsidR="006C12FF" w:rsidRPr="00046586" w:rsidRDefault="006C12FF" w:rsidP="00046586">
                              <w:pPr>
                                <w:spacing w:after="0"/>
                                <w:jc w:val="both"/>
                                <w:rPr>
                                  <w:rFonts w:ascii="Arial" w:hAnsi="Arial" w:cs="Arial"/>
                                  <w:sz w:val="20"/>
                                  <w:szCs w:val="20"/>
                                  <w:lang w:val="en-US"/>
                                </w:rPr>
                              </w:pPr>
                              <w:r w:rsidRPr="00046586">
                                <w:rPr>
                                  <w:rFonts w:ascii="Arial" w:hAnsi="Arial" w:cs="Arial"/>
                                  <w:b/>
                                  <w:color w:val="C00000"/>
                                  <w:sz w:val="20"/>
                                  <w:szCs w:val="20"/>
                                  <w:lang w:val="en-US"/>
                                </w:rPr>
                                <w:t>thierry.howald@ttcbern.ch</w:t>
                              </w:r>
                              <w:r w:rsidRPr="00046586">
                                <w:rPr>
                                  <w:rFonts w:ascii="Arial" w:hAnsi="Arial" w:cs="Arial"/>
                                  <w:b/>
                                  <w:color w:val="C00000"/>
                                  <w:sz w:val="20"/>
                                  <w:szCs w:val="20"/>
                                  <w:lang w:val="en-US"/>
                                </w:rPr>
                                <w:br/>
                              </w:r>
                              <w:r w:rsidRPr="00046586">
                                <w:rPr>
                                  <w:rFonts w:ascii="Arial" w:hAnsi="Arial" w:cs="Arial"/>
                                  <w:sz w:val="20"/>
                                  <w:szCs w:val="20"/>
                                  <w:lang w:val="en-US"/>
                                </w:rPr>
                                <w:t>Ausbildung: J+S Trainer 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5C6134" id="_x0000_s1053" style="position:absolute;left:0;text-align:left;margin-left:-1.15pt;margin-top:.25pt;width:502pt;height:81.7pt;z-index:-251247104"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zCpRQMAAOoLAAAOAAAAZHJzL2Uyb0RvYy54bWzsVutO2zAU/j9p72D5/8g9pREpgjLQJNjQ&#10;YA/gJs5FS+zMdknY0+/YTkvbTQM6tIu0Vop8PT7nO9/57KPjoW3QHRWy5izF3oGLEWUZz2tWpvjT&#10;7fmbQ4ykIiwnDWc0xfdU4uPZ61dHfZdQn1e8yalAYITJpO9SXCnVJY4js4q2RB7wjjKYLLhoiYKu&#10;KJ1ckB6st43ju27s9FzkneAZlRJGz+wknhn7RUEz9aEoJFWoSTH4psxXmO9Cf53ZEUlKQbqqzkY3&#10;yB5etKRmcOja1BlRBC1F/Z2pts4El7xQBxlvHV4UdUZNDBCN5+5EcyH4sjOxlElfdmuYANodnPY2&#10;m72/uxDdTXctrPfQvOTZZwm4OH1XJpvzul/axWjRX/Ec8kmWipvAh0K02gSEhAaD7/0aXzoolMFg&#10;HEyi0IU0ZDDnudCbjhnIKkiT3ue57hQjmPaD6aHNTla9HfdPD2G92exPwkDPOiSxBxtnR+d08oFN&#10;8gEw+WuA3VSkoyYPUgNyLVCdpzgIMGKkBRA+As0IKxuK4sAEpM+HhStYpcUUMT6vYB09EYL3FSU5&#10;+OWZMLY26I6EjDwKsh9Nox2wVlCH8dQfoYpCfwsqknRCqgvKW6QbKRbgvskhubuUyqK6WqJTKnlT&#10;5+d105iOKBfzRqA7AhV1eq7/o/WtZQ3TixnX26xFPQJZsqHZFC14fg9hCm7LEmQEGhUXXzHqoSRT&#10;LL8siaAYNe8YQDX1wlDXsOmE0cSHjticWWzOEJaBqRQrjGxzrmzdLztRlxWc5JmgGT8BDhe1CVz7&#10;Z70anQUW/SY6xaCUlk7aH0M5FMca2y1yQDpekk0WfF2V8DN4jAXsTSLLLS+ODH9IsuKWrxllyjB0&#10;g/Dn3Coa3gPphboibEkgj91yT67NrYuWTP+59sQr5MfSBSq7ItutzuopH1BolGiDa0gNML4qkxdl&#10;3cZF4fk+EF8LfgxOQXYfeBZMY5BYfVf4fvgIzx7TsLUSkeRJ0qSGxWBU3otWJfhMtVor1VqloGEV&#10;Chr/mjpNJlDyVp7+NGMmIcji9hNhpUxBqC9lw5jdB8Kzb739GbMW7b+VMeaxBA9K834aH7/6xbrZ&#10;N/ffwxN99g0AAP//AwBQSwMEFAAGAAgAAAAhAD6Pe0TfAAAACAEAAA8AAABkcnMvZG93bnJldi54&#10;bWxMj0FrwkAQhe+F/odlCr3pbgzammYjIm1PUlALxduYjEkwOxuyaxL/fddTe3vDe7z3TboaTSN6&#10;6lxtWUM0VSCIc1vUXGr4PnxMXkE4j1xgY5k03MjBKnt8SDEp7MA76ve+FKGEXYIaKu/bREqXV2TQ&#10;TW1LHLyz7Qz6cHalLDocQrlp5EyphTRYc1iosKVNRfllfzUaPgcc1nH03m8v583teJh//Wwj0vr5&#10;aVy/gfA0+r8w3PEDOmSB6WSvXDjRaJjM4pDUMAdxd5WKXkCcglrES5BZKv8/kP0CAAD//wMAUEsB&#10;Ai0AFAAGAAgAAAAhALaDOJL+AAAA4QEAABMAAAAAAAAAAAAAAAAAAAAAAFtDb250ZW50X1R5cGVz&#10;XS54bWxQSwECLQAUAAYACAAAACEAOP0h/9YAAACUAQAACwAAAAAAAAAAAAAAAAAvAQAAX3JlbHMv&#10;LnJlbHNQSwECLQAUAAYACAAAACEA5LcwqUUDAADqCwAADgAAAAAAAAAAAAAAAAAuAgAAZHJzL2Uy&#10;b0RvYy54bWxQSwECLQAUAAYACAAAACEAPo97RN8AAAAIAQAADwAAAAAAAAAAAAAAAACfBQAAZHJz&#10;L2Rvd25yZXYueG1sUEsFBgAAAAAEAAQA8wAAAKsGAAAAAA==&#10;">
                <v:rect id="Rectangle 630" o:spid="_x0000_s1054"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EdhxQAAANsAAAAPAAAAZHJzL2Rvd25yZXYueG1sRI9Pa8JA&#10;FMTvQr/D8gpegtm0gWLTrNJKRW/+qXh+ZF+T0OzbkF1N9NO7QsHjMDO/YfL5YBpxps7VlhW8xAkI&#10;4sLqmksFh5/lZArCeWSNjWVScCEH89nTKMdM2553dN77UgQIuwwVVN63mZSuqMigi21LHLxf2xn0&#10;QXal1B32AW4a+Zokb9JgzWGhwpYWFRV/+5NRELXp8au/btfRZplcvlfH3XsZDUqNn4fPDxCeBv8I&#10;/7fXWkGawv1L+AFydgMAAP//AwBQSwECLQAUAAYACAAAACEA2+H2y+4AAACFAQAAEwAAAAAAAAAA&#10;AAAAAAAAAAAAW0NvbnRlbnRfVHlwZXNdLnhtbFBLAQItABQABgAIAAAAIQBa9CxbvwAAABUBAAAL&#10;AAAAAAAAAAAAAAAAAB8BAABfcmVscy8ucmVsc1BLAQItABQABgAIAAAAIQB5KEdhxQAAANsAAAAP&#10;AAAAAAAAAAAAAAAAAAcCAABkcnMvZG93bnJldi54bWxQSwUGAAAAAAMAAwC3AAAA+QIAAAAA&#10;" fillcolor="#bfbfbf" stroked="f"/>
                <v:shape id="AutoShape 66" o:spid="_x0000_s1055"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aRwgAAANsAAAAPAAAAZHJzL2Rvd25yZXYueG1sRE/LagIx&#10;FN0X/Idwhe5qxkKlTI1SLC11o8zowu4ukzsPmtwMSTqOfr1ZCF0eznu5Hq0RA/nQOVYwn2UgiCun&#10;O24UHA+fT68gQkTWaByTggsFWK8mD0vMtTtzQUMZG5FCOOSooI2xz6UMVUsWw8z1xImrnbcYE/SN&#10;1B7PKdwa+ZxlC2mx49TQYk+blqrf8s8qwA9vitO2Lr6O5Y+57l7qen8ZlHqcju9vICKN8V98d39r&#10;BYs0Nn1JP0CubgAAAP//AwBQSwECLQAUAAYACAAAACEA2+H2y+4AAACFAQAAEwAAAAAAAAAAAAAA&#10;AAAAAAAAW0NvbnRlbnRfVHlwZXNdLnhtbFBLAQItABQABgAIAAAAIQBa9CxbvwAAABUBAAALAAAA&#10;AAAAAAAAAAAAAB8BAABfcmVscy8ucmVsc1BLAQItABQABgAIAAAAIQDKdBaRwgAAANsAAAAPAAAA&#10;AAAAAAAAAAAAAAcCAABkcnMvZG93bnJldi54bWxQSwUGAAAAAAMAAwC3AAAA9gIAAAAA&#10;" fillcolor="#c00000" stroked="f"/>
                <v:shape id="Text Box 41" o:spid="_x0000_s1056"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c0rxgAAANwAAAAPAAAAZHJzL2Rvd25yZXYueG1sRI9LTwMx&#10;DITvSPyHyEjcaFIOCC1NK8RD4sCrBaT2ZjZmd8XGWSXudvn3+IDEzdaMZz4vVlPszUi5dIk9zGcO&#10;DHGdQseNh/e3+7NLMEWQA/aJycMPFVgtj48WWIV04DWNG2mMhnCp0EMrMlTWlrqliGWWBmLVvlKO&#10;KLrmxoaMBw2PvT137sJG7FgbWhzopqX6e7OPHvptyY+fTnbjbfMkry92/3E3f/b+9GS6vgIjNMm/&#10;+e/6ISi+U3x9Riewy18AAAD//wMAUEsBAi0AFAAGAAgAAAAhANvh9svuAAAAhQEAABMAAAAAAAAA&#10;AAAAAAAAAAAAAFtDb250ZW50X1R5cGVzXS54bWxQSwECLQAUAAYACAAAACEAWvQsW78AAAAVAQAA&#10;CwAAAAAAAAAAAAAAAAAfAQAAX3JlbHMvLnJlbHNQSwECLQAUAAYACAAAACEAcGHNK8YAAADcAAAA&#10;DwAAAAAAAAAAAAAAAAAHAgAAZHJzL2Rvd25yZXYueG1sUEsFBgAAAAADAAMAtwAAAPoCAAAAAA==&#10;" filled="f" stroked="f" strokeweight=".5pt">
                  <v:textbox inset="0,0,0,0">
                    <w:txbxContent>
                      <w:p w14:paraId="3F4BA29C" w14:textId="77777777" w:rsidR="006C12FF" w:rsidRDefault="006C12FF" w:rsidP="00046586">
                        <w:pPr>
                          <w:spacing w:after="0" w:line="240" w:lineRule="auto"/>
                          <w:rPr>
                            <w:rFonts w:ascii="Arial" w:hAnsi="Arial" w:cs="Arial"/>
                            <w:color w:val="FFFFFF"/>
                            <w:sz w:val="32"/>
                            <w:szCs w:val="32"/>
                          </w:rPr>
                        </w:pPr>
                        <w:r>
                          <w:rPr>
                            <w:rFonts w:ascii="Arial" w:hAnsi="Arial" w:cs="Arial"/>
                            <w:color w:val="FFFFFF"/>
                            <w:sz w:val="32"/>
                            <w:szCs w:val="32"/>
                          </w:rPr>
                          <w:t>Trainer</w:t>
                        </w:r>
                      </w:p>
                      <w:p w14:paraId="53AA1BB4" w14:textId="77777777" w:rsidR="006C12FF" w:rsidRPr="002F1332" w:rsidRDefault="006C12FF" w:rsidP="00046586">
                        <w:pPr>
                          <w:spacing w:after="0" w:line="240" w:lineRule="auto"/>
                          <w:rPr>
                            <w:rFonts w:ascii="Arial" w:hAnsi="Arial" w:cs="Arial"/>
                            <w:color w:val="FFFFFF"/>
                            <w:sz w:val="32"/>
                            <w:szCs w:val="32"/>
                          </w:rPr>
                        </w:pPr>
                      </w:p>
                      <w:p w14:paraId="3FF5AAD9" w14:textId="77777777" w:rsidR="006C12FF" w:rsidRPr="002F1332" w:rsidRDefault="006C12FF" w:rsidP="00046586">
                        <w:pPr>
                          <w:spacing w:after="0" w:line="240" w:lineRule="auto"/>
                          <w:rPr>
                            <w:rFonts w:ascii="Arial" w:hAnsi="Arial" w:cs="Arial"/>
                            <w:b/>
                            <w:color w:val="FFFFFF"/>
                            <w:sz w:val="36"/>
                            <w:szCs w:val="36"/>
                          </w:rPr>
                        </w:pPr>
                        <w:r>
                          <w:rPr>
                            <w:rFonts w:ascii="Arial" w:hAnsi="Arial" w:cs="Arial"/>
                            <w:b/>
                            <w:color w:val="FFFFFF"/>
                            <w:sz w:val="36"/>
                            <w:szCs w:val="36"/>
                          </w:rPr>
                          <w:t>Thierry Howald</w:t>
                        </w:r>
                      </w:p>
                      <w:p w14:paraId="4EA8143B" w14:textId="77777777" w:rsidR="006C12FF" w:rsidRPr="00210C86" w:rsidRDefault="006C12FF" w:rsidP="00046586">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11D0DA0" w14:textId="77777777" w:rsidR="006C12FF" w:rsidRPr="00210C86" w:rsidRDefault="006C12FF" w:rsidP="00046586">
                        <w:pPr>
                          <w:spacing w:after="0" w:line="240" w:lineRule="auto"/>
                          <w:rPr>
                            <w:rFonts w:ascii="Arial" w:hAnsi="Arial" w:cs="Arial"/>
                            <w:color w:val="FFFFFF"/>
                            <w:sz w:val="24"/>
                            <w:szCs w:val="20"/>
                          </w:rPr>
                        </w:pPr>
                      </w:p>
                      <w:p w14:paraId="72A08611" w14:textId="77777777" w:rsidR="006C12FF" w:rsidRPr="00210C86" w:rsidRDefault="006C12FF" w:rsidP="00046586">
                        <w:pPr>
                          <w:spacing w:after="0" w:line="240" w:lineRule="auto"/>
                          <w:rPr>
                            <w:rFonts w:ascii="Arial" w:hAnsi="Arial" w:cs="Arial"/>
                            <w:color w:val="FFFFFF"/>
                            <w:sz w:val="24"/>
                            <w:szCs w:val="20"/>
                          </w:rPr>
                        </w:pPr>
                      </w:p>
                    </w:txbxContent>
                  </v:textbox>
                </v:shape>
                <v:shape id="Text Box 41" o:spid="_x0000_s1057"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dCxwAAANwAAAAPAAAAZHJzL2Rvd25yZXYueG1sRI9PS8NA&#10;FMTvBb/D8oTe2k17sBK7LeIf8NDWGlvQ2zP7TILZt2H3NY3f3hUEj8PM/IZZrgfXqp5CbDwbmE0z&#10;UMSltw1XBg6vj5NrUFGQLbaeycA3RVivLkZLzK0/8wv1hVQqQTjmaKAW6XKtY1mTwzj1HXHyPn1w&#10;KEmGStuA5wR3rZ5n2ZV22HBaqLGju5rKr+LkDLRvMWw+Mnnv76ut7J/16fgw2xkzvhxub0AJDfIf&#10;/ms/WQOLxRx+z6QjoFc/AAAA//8DAFBLAQItABQABgAIAAAAIQDb4fbL7gAAAIUBAAATAAAAAAAA&#10;AAAAAAAAAAAAAABbQ29udGVudF9UeXBlc10ueG1sUEsBAi0AFAAGAAgAAAAhAFr0LFu/AAAAFQEA&#10;AAsAAAAAAAAAAAAAAAAAHwEAAF9yZWxzLy5yZWxzUEsBAi0AFAAGAAgAAAAhAAGyR0LHAAAA3AAA&#10;AA8AAAAAAAAAAAAAAAAABwIAAGRycy9kb3ducmV2LnhtbFBLBQYAAAAAAwADALcAAAD7AgAAAAA=&#10;" filled="f" stroked="f" strokeweight=".5pt">
                  <v:textbox inset="0,0,0,0">
                    <w:txbxContent>
                      <w:p w14:paraId="3BF08804" w14:textId="77777777" w:rsidR="006C12FF" w:rsidRPr="002F1332" w:rsidRDefault="006C12FF" w:rsidP="00046586">
                        <w:pPr>
                          <w:spacing w:after="0"/>
                          <w:jc w:val="both"/>
                          <w:rPr>
                            <w:rFonts w:ascii="Arial" w:hAnsi="Arial" w:cs="Arial"/>
                            <w:sz w:val="20"/>
                            <w:szCs w:val="20"/>
                          </w:rPr>
                        </w:pPr>
                        <w:r>
                          <w:rPr>
                            <w:rFonts w:ascii="Arial" w:hAnsi="Arial" w:cs="Arial"/>
                            <w:sz w:val="20"/>
                            <w:szCs w:val="20"/>
                          </w:rPr>
                          <w:t>Bümplizstrasse 185</w:t>
                        </w:r>
                      </w:p>
                      <w:p w14:paraId="159EE184" w14:textId="77777777" w:rsidR="006C12FF" w:rsidRPr="00DE3BCD" w:rsidRDefault="006C12FF" w:rsidP="00046586">
                        <w:pPr>
                          <w:spacing w:after="0"/>
                          <w:rPr>
                            <w:rFonts w:ascii="Arial" w:hAnsi="Arial" w:cs="Arial"/>
                            <w:sz w:val="20"/>
                            <w:szCs w:val="20"/>
                          </w:rPr>
                        </w:pPr>
                        <w:r>
                          <w:rPr>
                            <w:rFonts w:ascii="Arial" w:hAnsi="Arial" w:cs="Arial"/>
                            <w:sz w:val="20"/>
                            <w:szCs w:val="20"/>
                          </w:rPr>
                          <w:t>3018 Bern</w:t>
                        </w:r>
                        <w:r>
                          <w:rPr>
                            <w:rFonts w:ascii="Arial" w:hAnsi="Arial" w:cs="Arial"/>
                            <w:sz w:val="20"/>
                            <w:szCs w:val="20"/>
                          </w:rPr>
                          <w:br/>
                        </w:r>
                        <w:r w:rsidRPr="00DE3BCD">
                          <w:rPr>
                            <w:rFonts w:ascii="Arial" w:hAnsi="Arial" w:cs="Arial"/>
                            <w:sz w:val="20"/>
                            <w:szCs w:val="20"/>
                          </w:rPr>
                          <w:br/>
                          <w:t>079</w:t>
                        </w:r>
                        <w:r>
                          <w:rPr>
                            <w:rFonts w:ascii="Arial" w:hAnsi="Arial" w:cs="Arial"/>
                            <w:sz w:val="20"/>
                            <w:szCs w:val="20"/>
                          </w:rPr>
                          <w:t xml:space="preserve">/425 48 08 </w:t>
                        </w:r>
                        <w:r w:rsidRPr="00DE3BCD">
                          <w:rPr>
                            <w:rFonts w:ascii="Arial" w:hAnsi="Arial" w:cs="Arial"/>
                            <w:sz w:val="20"/>
                            <w:szCs w:val="20"/>
                          </w:rPr>
                          <w:t>N</w:t>
                        </w:r>
                      </w:p>
                      <w:p w14:paraId="0B3E3330" w14:textId="77777777" w:rsidR="006C12FF" w:rsidRPr="00046586" w:rsidRDefault="006C12FF" w:rsidP="00046586">
                        <w:pPr>
                          <w:spacing w:after="0"/>
                          <w:jc w:val="both"/>
                          <w:rPr>
                            <w:rFonts w:ascii="Arial" w:hAnsi="Arial" w:cs="Arial"/>
                            <w:sz w:val="20"/>
                            <w:szCs w:val="20"/>
                            <w:lang w:val="en-US"/>
                          </w:rPr>
                        </w:pPr>
                        <w:r w:rsidRPr="00046586">
                          <w:rPr>
                            <w:rFonts w:ascii="Arial" w:hAnsi="Arial" w:cs="Arial"/>
                            <w:b/>
                            <w:color w:val="C00000"/>
                            <w:sz w:val="20"/>
                            <w:szCs w:val="20"/>
                            <w:lang w:val="en-US"/>
                          </w:rPr>
                          <w:t>thierry.howald@ttcbern.ch</w:t>
                        </w:r>
                        <w:r w:rsidRPr="00046586">
                          <w:rPr>
                            <w:rFonts w:ascii="Arial" w:hAnsi="Arial" w:cs="Arial"/>
                            <w:b/>
                            <w:color w:val="C00000"/>
                            <w:sz w:val="20"/>
                            <w:szCs w:val="20"/>
                            <w:lang w:val="en-US"/>
                          </w:rPr>
                          <w:br/>
                        </w:r>
                        <w:r w:rsidRPr="00046586">
                          <w:rPr>
                            <w:rFonts w:ascii="Arial" w:hAnsi="Arial" w:cs="Arial"/>
                            <w:sz w:val="20"/>
                            <w:szCs w:val="20"/>
                            <w:lang w:val="en-US"/>
                          </w:rPr>
                          <w:t>Ausbildung: J+S Trainer C</w:t>
                        </w:r>
                      </w:p>
                    </w:txbxContent>
                  </v:textbox>
                </v:shape>
              </v:group>
            </w:pict>
          </mc:Fallback>
        </mc:AlternateContent>
      </w:r>
    </w:p>
    <w:p w14:paraId="41176BBE" w14:textId="77777777" w:rsidR="00046586" w:rsidRDefault="00046586" w:rsidP="00210729">
      <w:pPr>
        <w:pStyle w:val="KeinLeerraum"/>
        <w:jc w:val="both"/>
        <w:rPr>
          <w:rFonts w:cs="Arial"/>
          <w:sz w:val="24"/>
          <w:szCs w:val="24"/>
        </w:rPr>
      </w:pPr>
    </w:p>
    <w:p w14:paraId="3A8D3ADB" w14:textId="77777777" w:rsidR="00046586" w:rsidRDefault="00046586" w:rsidP="00210729">
      <w:pPr>
        <w:pStyle w:val="KeinLeerraum"/>
        <w:jc w:val="both"/>
        <w:rPr>
          <w:rFonts w:cs="Arial"/>
          <w:sz w:val="24"/>
          <w:szCs w:val="24"/>
        </w:rPr>
      </w:pPr>
    </w:p>
    <w:p w14:paraId="5717AD70" w14:textId="77777777" w:rsidR="00046586" w:rsidRDefault="00046586" w:rsidP="00210729">
      <w:pPr>
        <w:pStyle w:val="KeinLeerraum"/>
        <w:jc w:val="both"/>
        <w:rPr>
          <w:rFonts w:cs="Arial"/>
          <w:sz w:val="24"/>
          <w:szCs w:val="24"/>
        </w:rPr>
      </w:pPr>
    </w:p>
    <w:p w14:paraId="42657F46" w14:textId="77777777" w:rsidR="00046586" w:rsidRDefault="00046586" w:rsidP="00210729">
      <w:pPr>
        <w:pStyle w:val="KeinLeerraum"/>
        <w:jc w:val="both"/>
        <w:rPr>
          <w:rFonts w:cs="Arial"/>
          <w:sz w:val="24"/>
          <w:szCs w:val="24"/>
        </w:rPr>
      </w:pPr>
    </w:p>
    <w:p w14:paraId="4AD07540" w14:textId="77777777" w:rsidR="00046586" w:rsidRDefault="00046586" w:rsidP="00210729">
      <w:pPr>
        <w:pStyle w:val="KeinLeerraum"/>
        <w:jc w:val="both"/>
        <w:rPr>
          <w:rFonts w:cs="Arial"/>
          <w:sz w:val="24"/>
          <w:szCs w:val="24"/>
        </w:rPr>
      </w:pPr>
    </w:p>
    <w:p w14:paraId="3A2EE367" w14:textId="2C38F857" w:rsidR="00210729" w:rsidRPr="00021939" w:rsidRDefault="00046586" w:rsidP="00210729">
      <w:pPr>
        <w:pStyle w:val="KeinLeerraum"/>
        <w:jc w:val="both"/>
        <w:rPr>
          <w:rFonts w:cs="Arial"/>
          <w:sz w:val="24"/>
          <w:szCs w:val="24"/>
        </w:rPr>
      </w:pPr>
      <w:r>
        <w:rPr>
          <w:rFonts w:cs="Arial"/>
          <w:noProof/>
          <w:sz w:val="24"/>
          <w:szCs w:val="24"/>
          <w:lang w:eastAsia="de-CH"/>
        </w:rPr>
        <w:lastRenderedPageBreak/>
        <mc:AlternateContent>
          <mc:Choice Requires="wpg">
            <w:drawing>
              <wp:anchor distT="0" distB="0" distL="114300" distR="114300" simplePos="0" relativeHeight="251616768" behindDoc="1" locked="0" layoutInCell="1" allowOverlap="1" wp14:anchorId="2A4FBE91" wp14:editId="209BE51E">
                <wp:simplePos x="0" y="0"/>
                <wp:positionH relativeFrom="column">
                  <wp:posOffset>-13335</wp:posOffset>
                </wp:positionH>
                <wp:positionV relativeFrom="paragraph">
                  <wp:posOffset>70221</wp:posOffset>
                </wp:positionV>
                <wp:extent cx="6375400" cy="1037590"/>
                <wp:effectExtent l="0" t="0" r="6350" b="10160"/>
                <wp:wrapNone/>
                <wp:docPr id="685"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686"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7"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8"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2291CE5"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6E4657A1" w14:textId="77777777" w:rsidR="006C12FF" w:rsidRPr="002F1332" w:rsidRDefault="006C12FF" w:rsidP="00210729">
                              <w:pPr>
                                <w:spacing w:after="0" w:line="240" w:lineRule="auto"/>
                                <w:rPr>
                                  <w:rFonts w:ascii="Arial" w:hAnsi="Arial" w:cs="Arial"/>
                                  <w:color w:val="FFFFFF"/>
                                  <w:sz w:val="32"/>
                                  <w:szCs w:val="32"/>
                                </w:rPr>
                              </w:pPr>
                            </w:p>
                            <w:p w14:paraId="1B9C9E8C"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Gerhard Van Beek</w:t>
                              </w:r>
                            </w:p>
                            <w:p w14:paraId="627B196E"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78B701F" w14:textId="77777777" w:rsidR="006C12FF" w:rsidRPr="00210C86" w:rsidRDefault="006C12FF" w:rsidP="00210729">
                              <w:pPr>
                                <w:spacing w:after="0" w:line="240" w:lineRule="auto"/>
                                <w:rPr>
                                  <w:rFonts w:ascii="Arial" w:hAnsi="Arial" w:cs="Arial"/>
                                  <w:color w:val="FFFFFF"/>
                                  <w:sz w:val="24"/>
                                  <w:szCs w:val="20"/>
                                </w:rPr>
                              </w:pPr>
                            </w:p>
                            <w:p w14:paraId="2B5922F7" w14:textId="77777777" w:rsidR="006C12FF" w:rsidRPr="00210C86" w:rsidRDefault="006C12FF" w:rsidP="00210729">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691"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77B801"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Innerbergstrasse 130</w:t>
                              </w:r>
                            </w:p>
                            <w:p w14:paraId="4FDAB642" w14:textId="77777777" w:rsidR="006C12FF" w:rsidRPr="00DE3BCD" w:rsidRDefault="006C12FF" w:rsidP="00210729">
                              <w:pPr>
                                <w:spacing w:after="0"/>
                                <w:rPr>
                                  <w:rFonts w:ascii="Arial" w:hAnsi="Arial" w:cs="Arial"/>
                                  <w:sz w:val="20"/>
                                  <w:szCs w:val="20"/>
                                </w:rPr>
                              </w:pPr>
                              <w:r>
                                <w:rPr>
                                  <w:rFonts w:ascii="Arial" w:hAnsi="Arial" w:cs="Arial"/>
                                  <w:sz w:val="20"/>
                                  <w:szCs w:val="20"/>
                                </w:rPr>
                                <w:t>3049 Säriswil</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079/695 14 88 </w:t>
                              </w:r>
                              <w:r w:rsidRPr="00DE3BCD">
                                <w:rPr>
                                  <w:rFonts w:ascii="Arial" w:hAnsi="Arial" w:cs="Arial"/>
                                  <w:sz w:val="20"/>
                                  <w:szCs w:val="20"/>
                                </w:rPr>
                                <w:t>N</w:t>
                              </w:r>
                            </w:p>
                            <w:p w14:paraId="148EEF26" w14:textId="77777777" w:rsidR="006C12FF" w:rsidRPr="00210729" w:rsidRDefault="006C12FF" w:rsidP="00210729">
                              <w:pPr>
                                <w:spacing w:after="0"/>
                                <w:jc w:val="both"/>
                                <w:rPr>
                                  <w:rFonts w:ascii="Arial" w:hAnsi="Arial" w:cs="Arial"/>
                                  <w:sz w:val="20"/>
                                  <w:szCs w:val="20"/>
                                </w:rPr>
                              </w:pPr>
                              <w:r>
                                <w:rPr>
                                  <w:rFonts w:ascii="Arial" w:hAnsi="Arial" w:cs="Arial"/>
                                  <w:b/>
                                  <w:color w:val="C00000"/>
                                  <w:sz w:val="20"/>
                                  <w:szCs w:val="20"/>
                                </w:rPr>
                                <w:t>gerhard.vanbeek@ttcbern.ch</w:t>
                              </w:r>
                              <w:r w:rsidRPr="00210729">
                                <w:rPr>
                                  <w:rFonts w:ascii="Arial" w:hAnsi="Arial" w:cs="Arial"/>
                                  <w:b/>
                                  <w:color w:val="C00000"/>
                                  <w:sz w:val="20"/>
                                  <w:szCs w:val="20"/>
                                </w:rPr>
                                <w:br/>
                              </w:r>
                              <w:r w:rsidRPr="00210729">
                                <w:rPr>
                                  <w:rFonts w:ascii="Arial" w:hAnsi="Arial" w:cs="Arial"/>
                                  <w:sz w:val="20"/>
                                  <w:szCs w:val="20"/>
                                </w:rPr>
                                <w:t>Ausbildung: J+S Trainer 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4FBE91" id="_x0000_s1058" style="position:absolute;left:0;text-align:left;margin-left:-1.05pt;margin-top:5.55pt;width:502pt;height:81.7pt;z-index:-251699712"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y3YQwMAAOwLAAAOAAAAZHJzL2Uyb0RvYy54bWzsVm1v0zAQ/o7Ef7D8neW1aROtnbaOTUgb&#10;TGz8ADdxXkRiB9tdOn49ZzvpG4JtZZpAopUiO7Yvd8899/iOT1ZNje6pkBVnU+wduRhRlvKsYsUU&#10;f7m7eDfBSCrCMlJzRqf4gUp8Mnv75rhrE+rzktcZFQiMMJl07RSXSrWJ48i0pA2RR7ylDBZzLhqi&#10;YCoKJxOkA+tN7fiuGzkdF1kreEqlhLfndhHPjP08p6n6lOeSKlRPMfimzFOY50I/ndkxSQpB2rJK&#10;ezfIAV40pGLw0bWpc6IIWorqJ1NNlQouea6OUt44PM+rlJoYIBrP3YvmUvBla2Ipkq5o1zABtHs4&#10;HWw2/Xh/Kdrb9kZY72F4xdOvEnBxurZIttf1vLCb0aK75hnkkywVN4GvctFoExASWhl8H9b40pVC&#10;KbyMgvEodCENKax5LsziPgNpCWnS5zzXjTGCZT+IJzY7afm+Px9PYL857I/DQK86JLEfNs72zunk&#10;A5vkBjD5Z4DdlqSlJg9SA3IjUJVBNJMII0YaQOEz8IywoqYoCkxE2gHYOeAqLaiI8XkJ++ipELwr&#10;KcnAMc/EsXNATySk5FGU/VE82kNrwDqMYr/HahT6O1iRpBVSXVLeID2YYgHumySS+yupLKzDFp1T&#10;yesqu6jq2kxEsZjXAt0TKKmzC/3vre9sq5nezLg+Zi3qN5AmG5rN0YJnDxCm4LYuQUdgUHLxHaMO&#10;anKK5bclERSj+gMDqGIvDHURm0k4GvswEdsri+0VwlIwNcUKIzucK1v4y1ZURQlf8kzQjJ8CifPK&#10;BK79s171zgKNXo1P44FP2iFDOhRFGtwddkA+XpJOFn1dl/AzgPQl7I1HllxeNDIEIslALl9TyhRi&#10;6Abh78mV17wD1gt1TdiSQCLb5YFkm1sXLZv+k+2Jl8ivxAsuZitedzqrZ3yFQiNFW1xDagXvhzp5&#10;UdZtXRWe74MvWvIjICBkd8OzII6CXsT88BGePSZiaykiyZO0Sa0WK6Pz3ngowWfK1Vqq1jIFAytR&#10;MPjn5Cn2/hbGjEOQxd0mYVCmIAwGxuy3CM++9g5njOlcNlfJky+4V2OMaZegpTQdVN/+6p51e24u&#10;wE2TPvsBAAD//wMAUEsDBBQABgAIAAAAIQDwvFbN4AAAAAoBAAAPAAAAZHJzL2Rvd25yZXYueG1s&#10;TI9PT8JAEMXvJn6HzZh4g91FUazdEkLUEzERTAy3oR3ahu5u013a8u0dTnqaP+/lzW/S5Wgb0VMX&#10;au8M6KkCQS73Re1KA9+798kCRIjoCmy8IwMXCrDMbm9STAo/uC/qt7EUHOJCggaqGNtEypBXZDFM&#10;fUuOtaPvLEYeu1IWHQ4cbhs5U+pJWqwdX6iwpXVF+Wl7tgY+BhxWD/qt35yO68t+N//82Wgy5v5u&#10;XL2CiDTGPzNc8RkdMmY6+LMrgmgMTGaanbzXXK+6UvoFxIG758c5yCyV/1/IfgEAAP//AwBQSwEC&#10;LQAUAAYACAAAACEAtoM4kv4AAADhAQAAEwAAAAAAAAAAAAAAAAAAAAAAW0NvbnRlbnRfVHlwZXNd&#10;LnhtbFBLAQItABQABgAIAAAAIQA4/SH/1gAAAJQBAAALAAAAAAAAAAAAAAAAAC8BAABfcmVscy8u&#10;cmVsc1BLAQItABQABgAIAAAAIQDIry3YQwMAAOwLAAAOAAAAAAAAAAAAAAAAAC4CAABkcnMvZTJv&#10;RG9jLnhtbFBLAQItABQABgAIAAAAIQDwvFbN4AAAAAoBAAAPAAAAAAAAAAAAAAAAAJ0FAABkcnMv&#10;ZG93bnJldi54bWxQSwUGAAAAAAQABADzAAAAqgYAAAAA&#10;">
                <v:rect id="Rectangle 630" o:spid="_x0000_s1059"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tQnxgAAANwAAAAPAAAAZHJzL2Rvd25yZXYueG1sRI9Ba8JA&#10;FITvQv/D8gq9hGbTFoKNrtIWpd5srHh+ZJ9JMPs2ZNck+uvdQsHjMDPfMPPlaBrRU+dqywpe4gQE&#10;cWF1zaWC/e/6eQrCeWSNjWVScCEHy8XDZI6ZtgPn1O98KQKEXYYKKu/bTEpXVGTQxbYlDt7RdgZ9&#10;kF0pdYdDgJtGviZJKg3WHBYqbOmrouK0OxsFUft2+ByuP5tou04uq+9D/l5Go1JPj+PHDISn0d/D&#10;/+2NVpBOU/g7E46AXNwAAAD//wMAUEsBAi0AFAAGAAgAAAAhANvh9svuAAAAhQEAABMAAAAAAAAA&#10;AAAAAAAAAAAAAFtDb250ZW50X1R5cGVzXS54bWxQSwECLQAUAAYACAAAACEAWvQsW78AAAAVAQAA&#10;CwAAAAAAAAAAAAAAAAAfAQAAX3JlbHMvLnJlbHNQSwECLQAUAAYACAAAACEALWLUJ8YAAADcAAAA&#10;DwAAAAAAAAAAAAAAAAAHAgAAZHJzL2Rvd25yZXYueG1sUEsFBgAAAAADAAMAtwAAAPoCAAAAAA==&#10;" fillcolor="#bfbfbf" stroked="f"/>
                <v:shape id="AutoShape 66" o:spid="_x0000_s1060"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IONxgAAANwAAAAPAAAAZHJzL2Rvd25yZXYueG1sRI9PSwMx&#10;FMTvgt8hPMGbzSpYy7bpIoqiF2XXHtrbY/P2D01eliTubv30Rih4HGbmN8ymmK0RI/nQO1Zwu8hA&#10;ENdO99wq2H293KxAhIis0TgmBScKUGwvLzaYazdxSWMVW5EgHHJU0MU45FKGuiOLYeEG4uQ1zluM&#10;SfpWao9Tglsj77JsKS32nBY6HOipo/pYfVsF+OxNuX9vytdddTA/H/dN83kalbq+mh/XICLN8T98&#10;br9pBcvVA/ydSUdAbn8BAAD//wMAUEsBAi0AFAAGAAgAAAAhANvh9svuAAAAhQEAABMAAAAAAAAA&#10;AAAAAAAAAAAAAFtDb250ZW50X1R5cGVzXS54bWxQSwECLQAUAAYACAAAACEAWvQsW78AAAAVAQAA&#10;CwAAAAAAAAAAAAAAAAAfAQAAX3JlbHMvLnJlbHNQSwECLQAUAAYACAAAACEA5kyDjcYAAADcAAAA&#10;DwAAAAAAAAAAAAAAAAAHAgAAZHJzL2Rvd25yZXYueG1sUEsFBgAAAAADAAMAtwAAAPoCAAAAAA==&#10;" fillcolor="#c00000" stroked="f"/>
                <v:shape id="Text Box 41" o:spid="_x0000_s1061"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g8SwwAAANwAAAAPAAAAZHJzL2Rvd25yZXYueG1sRE9La8JA&#10;EL4X/A/LCL3VjT2IRFcRbaGHPny00N7G7JgEs7Nhd4zpv3cPhR4/vvd82btGdRRi7dnAeJSBIi68&#10;rbk08Hl4fpiCioJssfFMBn4pwnIxuJtjbv2Vd9TtpVQphGOOBiqRNtc6FhU5jCPfEifu5INDSTCU&#10;2ga8pnDX6Mcsm2iHNaeGCltaV1Sc9xdnoPmO4fWYyU+3Kd9k+6EvX0/jd2Puh/1qBkqol3/xn/vF&#10;GphM09p0Jh0BvbgBAAD//wMAUEsBAi0AFAAGAAgAAAAhANvh9svuAAAAhQEAABMAAAAAAAAAAAAA&#10;AAAAAAAAAFtDb250ZW50X1R5cGVzXS54bWxQSwECLQAUAAYACAAAACEAWvQsW78AAAAVAQAACwAA&#10;AAAAAAAAAAAAAAAfAQAAX3JlbHMvLnJlbHNQSwECLQAUAAYACAAAACEAI24PEsMAAADcAAAADwAA&#10;AAAAAAAAAAAAAAAHAgAAZHJzL2Rvd25yZXYueG1sUEsFBgAAAAADAAMAtwAAAPcCAAAAAA==&#10;" filled="f" stroked="f" strokeweight=".5pt">
                  <v:textbox inset="0,0,0,0">
                    <w:txbxContent>
                      <w:p w14:paraId="32291CE5"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6E4657A1" w14:textId="77777777" w:rsidR="006C12FF" w:rsidRPr="002F1332" w:rsidRDefault="006C12FF" w:rsidP="00210729">
                        <w:pPr>
                          <w:spacing w:after="0" w:line="240" w:lineRule="auto"/>
                          <w:rPr>
                            <w:rFonts w:ascii="Arial" w:hAnsi="Arial" w:cs="Arial"/>
                            <w:color w:val="FFFFFF"/>
                            <w:sz w:val="32"/>
                            <w:szCs w:val="32"/>
                          </w:rPr>
                        </w:pPr>
                      </w:p>
                      <w:p w14:paraId="1B9C9E8C"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Gerhard Van Beek</w:t>
                        </w:r>
                      </w:p>
                      <w:p w14:paraId="627B196E"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78B701F" w14:textId="77777777" w:rsidR="006C12FF" w:rsidRPr="00210C86" w:rsidRDefault="006C12FF" w:rsidP="00210729">
                        <w:pPr>
                          <w:spacing w:after="0" w:line="240" w:lineRule="auto"/>
                          <w:rPr>
                            <w:rFonts w:ascii="Arial" w:hAnsi="Arial" w:cs="Arial"/>
                            <w:color w:val="FFFFFF"/>
                            <w:sz w:val="24"/>
                            <w:szCs w:val="20"/>
                          </w:rPr>
                        </w:pPr>
                      </w:p>
                      <w:p w14:paraId="2B5922F7" w14:textId="77777777" w:rsidR="006C12FF" w:rsidRPr="00210C86" w:rsidRDefault="006C12FF" w:rsidP="00210729">
                        <w:pPr>
                          <w:spacing w:after="0" w:line="240" w:lineRule="auto"/>
                          <w:rPr>
                            <w:rFonts w:ascii="Arial" w:hAnsi="Arial" w:cs="Arial"/>
                            <w:color w:val="FFFFFF"/>
                            <w:sz w:val="24"/>
                            <w:szCs w:val="20"/>
                          </w:rPr>
                        </w:pPr>
                      </w:p>
                    </w:txbxContent>
                  </v:textbox>
                </v:shape>
                <v:shape id="Text Box 41" o:spid="_x0000_s1062"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TBSxgAAANwAAAAPAAAAZHJzL2Rvd25yZXYueG1sRI9La8Mw&#10;EITvhf4HsYXcGtk9hMaJEkIfkEOfaQLpbWttbFNrZaSN4/77qhDocZiZb5j5cnCt6inExrOBfJyB&#10;Ii69bbgysP14vL4FFQXZYuuZDPxQhOXi8mKOhfUnfqd+I5VKEI4FGqhFukLrWNbkMI59R5y8gw8O&#10;JclQaRvwlOCu1TdZNtEOG04LNXZ0V1P5vTk6A+0+hqevTD77++pZ3l71cfeQvxgzuhpWM1BCg/yH&#10;z+21NTCZ5vB3Jh0BvfgFAAD//wMAUEsBAi0AFAAGAAgAAAAhANvh9svuAAAAhQEAABMAAAAAAAAA&#10;AAAAAAAAAAAAAFtDb250ZW50X1R5cGVzXS54bWxQSwECLQAUAAYACAAAACEAWvQsW78AAAAVAQAA&#10;CwAAAAAAAAAAAAAAAAAfAQAAX3JlbHMvLnJlbHNQSwECLQAUAAYACAAAACEAN40wUsYAAADcAAAA&#10;DwAAAAAAAAAAAAAAAAAHAgAAZHJzL2Rvd25yZXYueG1sUEsFBgAAAAADAAMAtwAAAPoCAAAAAA==&#10;" filled="f" stroked="f" strokeweight=".5pt">
                  <v:textbox inset="0,0,0,0">
                    <w:txbxContent>
                      <w:p w14:paraId="1477B801"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Innerbergstrasse 130</w:t>
                        </w:r>
                      </w:p>
                      <w:p w14:paraId="4FDAB642" w14:textId="77777777" w:rsidR="006C12FF" w:rsidRPr="00DE3BCD" w:rsidRDefault="006C12FF" w:rsidP="00210729">
                        <w:pPr>
                          <w:spacing w:after="0"/>
                          <w:rPr>
                            <w:rFonts w:ascii="Arial" w:hAnsi="Arial" w:cs="Arial"/>
                            <w:sz w:val="20"/>
                            <w:szCs w:val="20"/>
                          </w:rPr>
                        </w:pPr>
                        <w:r>
                          <w:rPr>
                            <w:rFonts w:ascii="Arial" w:hAnsi="Arial" w:cs="Arial"/>
                            <w:sz w:val="20"/>
                            <w:szCs w:val="20"/>
                          </w:rPr>
                          <w:t>3049 Säriswil</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079/695 14 88 </w:t>
                        </w:r>
                        <w:r w:rsidRPr="00DE3BCD">
                          <w:rPr>
                            <w:rFonts w:ascii="Arial" w:hAnsi="Arial" w:cs="Arial"/>
                            <w:sz w:val="20"/>
                            <w:szCs w:val="20"/>
                          </w:rPr>
                          <w:t>N</w:t>
                        </w:r>
                      </w:p>
                      <w:p w14:paraId="148EEF26" w14:textId="77777777" w:rsidR="006C12FF" w:rsidRPr="00210729" w:rsidRDefault="006C12FF" w:rsidP="00210729">
                        <w:pPr>
                          <w:spacing w:after="0"/>
                          <w:jc w:val="both"/>
                          <w:rPr>
                            <w:rFonts w:ascii="Arial" w:hAnsi="Arial" w:cs="Arial"/>
                            <w:sz w:val="20"/>
                            <w:szCs w:val="20"/>
                          </w:rPr>
                        </w:pPr>
                        <w:r>
                          <w:rPr>
                            <w:rFonts w:ascii="Arial" w:hAnsi="Arial" w:cs="Arial"/>
                            <w:b/>
                            <w:color w:val="C00000"/>
                            <w:sz w:val="20"/>
                            <w:szCs w:val="20"/>
                          </w:rPr>
                          <w:t>gerhard.vanbeek@ttcbern.ch</w:t>
                        </w:r>
                        <w:r w:rsidRPr="00210729">
                          <w:rPr>
                            <w:rFonts w:ascii="Arial" w:hAnsi="Arial" w:cs="Arial"/>
                            <w:b/>
                            <w:color w:val="C00000"/>
                            <w:sz w:val="20"/>
                            <w:szCs w:val="20"/>
                          </w:rPr>
                          <w:br/>
                        </w:r>
                        <w:r w:rsidRPr="00210729">
                          <w:rPr>
                            <w:rFonts w:ascii="Arial" w:hAnsi="Arial" w:cs="Arial"/>
                            <w:sz w:val="20"/>
                            <w:szCs w:val="20"/>
                          </w:rPr>
                          <w:t>Ausbildung: J+S Trainer C</w:t>
                        </w:r>
                      </w:p>
                    </w:txbxContent>
                  </v:textbox>
                </v:shape>
              </v:group>
            </w:pict>
          </mc:Fallback>
        </mc:AlternateContent>
      </w:r>
      <w:r>
        <w:rPr>
          <w:rFonts w:cs="Arial"/>
          <w:noProof/>
          <w:sz w:val="24"/>
          <w:szCs w:val="24"/>
          <w:u w:val="single"/>
          <w:lang w:eastAsia="de-CH"/>
        </w:rPr>
        <mc:AlternateContent>
          <mc:Choice Requires="wps">
            <w:drawing>
              <wp:anchor distT="0" distB="0" distL="114300" distR="114300" simplePos="0" relativeHeight="251971072" behindDoc="0" locked="0" layoutInCell="1" allowOverlap="1" wp14:anchorId="71CCD428" wp14:editId="59F405BB">
                <wp:simplePos x="0" y="0"/>
                <wp:positionH relativeFrom="column">
                  <wp:posOffset>12065</wp:posOffset>
                </wp:positionH>
                <wp:positionV relativeFrom="paragraph">
                  <wp:posOffset>-853176</wp:posOffset>
                </wp:positionV>
                <wp:extent cx="6132830" cy="603250"/>
                <wp:effectExtent l="0" t="0" r="0" b="6350"/>
                <wp:wrapNone/>
                <wp:docPr id="758" name="Textfeld 758"/>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2E28C4" w14:textId="77777777" w:rsidR="006C12FF" w:rsidRDefault="006C12FF" w:rsidP="00583500">
                            <w:r>
                              <w:rPr>
                                <w:rFonts w:ascii="Arial" w:hAnsi="Arial" w:cs="Arial"/>
                                <w:color w:val="C00000"/>
                                <w:sz w:val="56"/>
                                <w:szCs w:val="80"/>
                              </w:rPr>
                              <w:t>NAKO / Trainer</w:t>
                            </w:r>
                            <w:r w:rsidR="00194C6D">
                              <w:rPr>
                                <w:rFonts w:ascii="Arial" w:hAnsi="Arial" w:cs="Arial"/>
                                <w:color w:val="C00000"/>
                                <w:sz w:val="56"/>
                                <w:szCs w:val="80"/>
                              </w:rPr>
                              <w:t xml:space="preserve"> /Ausbildung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CCD428" id="Textfeld 758" o:spid="_x0000_s1063" type="#_x0000_t202" style="position:absolute;left:0;text-align:left;margin-left:.95pt;margin-top:-67.2pt;width:482.9pt;height:47.5pt;z-index:25197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F7bAIAAEUFAAAOAAAAZHJzL2Uyb0RvYy54bWysVEtv2zAMvg/YfxB0X51H27VGnSJr0WFA&#10;0RZLh54VWWqMyaImMbGzXz9KtpMs26XDLjYlfnx+pK6u29qwjfKhAlvw8cmIM2UllJV9Lfi357sP&#10;F5wFFLYUBqwq+FYFfj17/+6qcbmawApMqTwjJzbkjSv4CtHlWRbkStUinIBTlpQafC2Qjv41K71o&#10;yHttsslodJ414EvnQaoQ6Pa2U/JZ8q+1kviodVDITMEpN0xfn77L+M1mVyJ/9cKtKtmnIf4hi1pU&#10;loLuXN0KFGztqz9c1ZX0EEDjiYQ6A60rqVINVM14dFTNYiWcSrVQc4LbtSn8P7fyYbNwT55h+wla&#10;IjA2pHEhD3QZ62m1r+OfMmWkpxZud21TLTJJl+fj6eRiSipJuvPRdHKW+prtrZ0P+FlBzaJQcE+0&#10;pG6JzX1AikjQARKDWbirjEnUGMsacjoll79pyMLYeKMSyb2bfeZJwq1REWPsV6VZVaYC4kUaL3Vj&#10;PNsIGgwhpbKYak9+CR1RmpJ4i2GP32f1FuOujiEyWNwZ15UFn6o/Srv8PqSsOzw18qDuKGK7bKlw&#10;IvZyYHYJ5ZYI99DtQnDyriJW7kXAJ+Fp+IlIWmh8pI82QN2HXuJsBf7n3+4jnmaStJw1tEwFDz/W&#10;wivOzBdL03o5Pj2N25cOp2cfJ3Twh5rlocau6xsgWsb0dDiZxIhHM4jaQ/1Cez+PUUklrKTYBcdB&#10;vMFuxendkGo+TyDaNyfw3i6cjK4jS3HmntsX4V0/mEgj/QDD2on8aD47bLS0MF8j6CoNb2x019We&#10;ANrVNNP9uxIfg8NzQu1fv9kvAAAA//8DAFBLAwQUAAYACAAAACEA0KDNzeIAAAAKAQAADwAAAGRy&#10;cy9kb3ducmV2LnhtbEyPwU7CQBCG7ya+w2ZMvMEWqEBrt4Q0ISZGDyAXb9Pu0jZ2Z2t3gerTO570&#10;+M98+eebbDPaTlzM4FtHCmbTCIShyumWagXHt91kDcIHJI2dI6Pgy3jY5Lc3GabaXWlvLodQCy4h&#10;n6KCJoQ+ldJXjbHop643xLuTGywGjkMt9YBXLrednEfRUlpsiS802JuiMdXH4WwVPBe7V9yXc7v+&#10;7oqnl9O2/zy+Pyh1fzduH0EEM4Y/GH71WR1ydirdmbQXHeeEQQWT2SKOQTCQLFcrECWPFkkMMs/k&#10;/xfyHwAAAP//AwBQSwECLQAUAAYACAAAACEAtoM4kv4AAADhAQAAEwAAAAAAAAAAAAAAAAAAAAAA&#10;W0NvbnRlbnRfVHlwZXNdLnhtbFBLAQItABQABgAIAAAAIQA4/SH/1gAAAJQBAAALAAAAAAAAAAAA&#10;AAAAAC8BAABfcmVscy8ucmVsc1BLAQItABQABgAIAAAAIQAAJqF7bAIAAEUFAAAOAAAAAAAAAAAA&#10;AAAAAC4CAABkcnMvZTJvRG9jLnhtbFBLAQItABQABgAIAAAAIQDQoM3N4gAAAAoBAAAPAAAAAAAA&#10;AAAAAAAAAMYEAABkcnMvZG93bnJldi54bWxQSwUGAAAAAAQABADzAAAA1QUAAAAA&#10;" filled="f" stroked="f" strokeweight=".5pt">
                <v:textbox>
                  <w:txbxContent>
                    <w:p w14:paraId="2B2E28C4" w14:textId="77777777" w:rsidR="006C12FF" w:rsidRDefault="006C12FF" w:rsidP="00583500">
                      <w:r>
                        <w:rPr>
                          <w:rFonts w:ascii="Arial" w:hAnsi="Arial" w:cs="Arial"/>
                          <w:color w:val="C00000"/>
                          <w:sz w:val="56"/>
                          <w:szCs w:val="80"/>
                        </w:rPr>
                        <w:t>NAKO / Trainer</w:t>
                      </w:r>
                      <w:r w:rsidR="00194C6D">
                        <w:rPr>
                          <w:rFonts w:ascii="Arial" w:hAnsi="Arial" w:cs="Arial"/>
                          <w:color w:val="C00000"/>
                          <w:sz w:val="56"/>
                          <w:szCs w:val="80"/>
                        </w:rPr>
                        <w:t xml:space="preserve"> /Ausbildung</w:t>
                      </w:r>
                    </w:p>
                  </w:txbxContent>
                </v:textbox>
              </v:shape>
            </w:pict>
          </mc:Fallback>
        </mc:AlternateContent>
      </w:r>
    </w:p>
    <w:p w14:paraId="33D6C760" w14:textId="77777777" w:rsidR="00210729" w:rsidRPr="00021939" w:rsidRDefault="00210729" w:rsidP="00210729">
      <w:pPr>
        <w:pStyle w:val="KeinLeerraum"/>
        <w:jc w:val="both"/>
        <w:rPr>
          <w:rFonts w:cs="Arial"/>
          <w:sz w:val="24"/>
          <w:szCs w:val="24"/>
        </w:rPr>
      </w:pPr>
    </w:p>
    <w:p w14:paraId="51AB895D" w14:textId="77777777" w:rsidR="00210729" w:rsidRPr="00021939" w:rsidRDefault="00210729" w:rsidP="00210729">
      <w:pPr>
        <w:pStyle w:val="KeinLeerraum"/>
        <w:jc w:val="both"/>
        <w:rPr>
          <w:rFonts w:cs="Arial"/>
          <w:sz w:val="24"/>
          <w:szCs w:val="24"/>
        </w:rPr>
      </w:pPr>
    </w:p>
    <w:p w14:paraId="3CC1864F" w14:textId="77777777" w:rsidR="00210729" w:rsidRPr="00021939" w:rsidRDefault="00210729" w:rsidP="00210729">
      <w:pPr>
        <w:pStyle w:val="KeinLeerraum"/>
        <w:jc w:val="both"/>
        <w:rPr>
          <w:rFonts w:cs="Arial"/>
          <w:sz w:val="24"/>
          <w:szCs w:val="24"/>
        </w:rPr>
      </w:pPr>
    </w:p>
    <w:p w14:paraId="674A5026" w14:textId="77777777" w:rsidR="00210729" w:rsidRDefault="00210729" w:rsidP="00210729">
      <w:pPr>
        <w:pStyle w:val="KeinLeerraum"/>
        <w:jc w:val="both"/>
        <w:rPr>
          <w:rFonts w:cs="Arial"/>
          <w:sz w:val="24"/>
          <w:szCs w:val="24"/>
        </w:rPr>
      </w:pPr>
    </w:p>
    <w:p w14:paraId="28F1BEA3" w14:textId="77777777" w:rsidR="00046586" w:rsidRPr="00021939" w:rsidRDefault="00046586" w:rsidP="00210729">
      <w:pPr>
        <w:pStyle w:val="KeinLeerraum"/>
        <w:jc w:val="both"/>
        <w:rPr>
          <w:rFonts w:cs="Arial"/>
          <w:sz w:val="24"/>
          <w:szCs w:val="24"/>
        </w:rPr>
      </w:pPr>
    </w:p>
    <w:p w14:paraId="5D2B3E37" w14:textId="77777777" w:rsidR="00210729" w:rsidRDefault="00210729" w:rsidP="00210729">
      <w:pPr>
        <w:pStyle w:val="KeinLeerraum"/>
        <w:jc w:val="both"/>
        <w:rPr>
          <w:rFonts w:cs="Arial"/>
          <w:sz w:val="24"/>
          <w:szCs w:val="24"/>
        </w:rPr>
      </w:pPr>
    </w:p>
    <w:p w14:paraId="5EFEBD5D" w14:textId="17B17CA1" w:rsidR="00046586" w:rsidRDefault="00046586" w:rsidP="00210729">
      <w:pPr>
        <w:pStyle w:val="KeinLeerraum"/>
        <w:jc w:val="both"/>
        <w:rPr>
          <w:rFonts w:cs="Arial"/>
          <w:sz w:val="24"/>
          <w:szCs w:val="24"/>
        </w:rPr>
      </w:pPr>
      <w:r w:rsidRPr="00046586">
        <w:rPr>
          <w:rFonts w:cs="Arial"/>
          <w:noProof/>
          <w:sz w:val="24"/>
          <w:szCs w:val="24"/>
          <w:lang w:eastAsia="de-CH"/>
        </w:rPr>
        <mc:AlternateContent>
          <mc:Choice Requires="wpg">
            <w:drawing>
              <wp:anchor distT="0" distB="0" distL="114300" distR="114300" simplePos="0" relativeHeight="252072448" behindDoc="1" locked="0" layoutInCell="1" allowOverlap="1" wp14:anchorId="3D3B1B46" wp14:editId="0F06DFF8">
                <wp:simplePos x="0" y="0"/>
                <wp:positionH relativeFrom="column">
                  <wp:posOffset>-14605</wp:posOffset>
                </wp:positionH>
                <wp:positionV relativeFrom="paragraph">
                  <wp:posOffset>0</wp:posOffset>
                </wp:positionV>
                <wp:extent cx="6375400" cy="1037590"/>
                <wp:effectExtent l="0" t="0" r="6350" b="10160"/>
                <wp:wrapNone/>
                <wp:docPr id="701"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702"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3"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4"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1FE888" w14:textId="77777777" w:rsidR="006C12FF" w:rsidRDefault="006C12FF" w:rsidP="00046586">
                              <w:pPr>
                                <w:spacing w:after="0" w:line="240" w:lineRule="auto"/>
                                <w:rPr>
                                  <w:rFonts w:ascii="Arial" w:hAnsi="Arial" w:cs="Arial"/>
                                  <w:color w:val="FFFFFF"/>
                                  <w:sz w:val="32"/>
                                  <w:szCs w:val="32"/>
                                </w:rPr>
                              </w:pPr>
                              <w:r>
                                <w:rPr>
                                  <w:rFonts w:ascii="Arial" w:hAnsi="Arial" w:cs="Arial"/>
                                  <w:color w:val="FFFFFF"/>
                                  <w:sz w:val="32"/>
                                  <w:szCs w:val="32"/>
                                </w:rPr>
                                <w:t>Trainer</w:t>
                              </w:r>
                            </w:p>
                            <w:p w14:paraId="3F285F5B" w14:textId="77777777" w:rsidR="006C12FF" w:rsidRPr="002F1332" w:rsidRDefault="006C12FF" w:rsidP="00046586">
                              <w:pPr>
                                <w:spacing w:after="0" w:line="240" w:lineRule="auto"/>
                                <w:rPr>
                                  <w:rFonts w:ascii="Arial" w:hAnsi="Arial" w:cs="Arial"/>
                                  <w:color w:val="FFFFFF"/>
                                  <w:sz w:val="32"/>
                                  <w:szCs w:val="32"/>
                                </w:rPr>
                              </w:pPr>
                            </w:p>
                            <w:p w14:paraId="0ADEF782" w14:textId="77777777" w:rsidR="006C12FF" w:rsidRPr="002F1332" w:rsidRDefault="006C12FF" w:rsidP="00046586">
                              <w:pPr>
                                <w:spacing w:after="0" w:line="240" w:lineRule="auto"/>
                                <w:rPr>
                                  <w:rFonts w:ascii="Arial" w:hAnsi="Arial" w:cs="Arial"/>
                                  <w:b/>
                                  <w:color w:val="FFFFFF"/>
                                  <w:sz w:val="36"/>
                                  <w:szCs w:val="36"/>
                                </w:rPr>
                              </w:pPr>
                              <w:r>
                                <w:rPr>
                                  <w:rFonts w:ascii="Arial" w:hAnsi="Arial" w:cs="Arial"/>
                                  <w:b/>
                                  <w:color w:val="FFFFFF"/>
                                  <w:sz w:val="36"/>
                                  <w:szCs w:val="36"/>
                                </w:rPr>
                                <w:t>Marcel Zürcher</w:t>
                              </w:r>
                            </w:p>
                            <w:p w14:paraId="26C9FAB6" w14:textId="77777777" w:rsidR="006C12FF" w:rsidRPr="00210C86" w:rsidRDefault="006C12FF" w:rsidP="00046586">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DA3F2B5" w14:textId="77777777" w:rsidR="006C12FF" w:rsidRPr="00210C86" w:rsidRDefault="006C12FF" w:rsidP="00046586">
                              <w:pPr>
                                <w:spacing w:after="0" w:line="240" w:lineRule="auto"/>
                                <w:rPr>
                                  <w:rFonts w:ascii="Arial" w:hAnsi="Arial" w:cs="Arial"/>
                                  <w:color w:val="FFFFFF"/>
                                  <w:sz w:val="24"/>
                                  <w:szCs w:val="20"/>
                                </w:rPr>
                              </w:pPr>
                            </w:p>
                            <w:p w14:paraId="05A2D463" w14:textId="77777777" w:rsidR="006C12FF" w:rsidRPr="00210C86" w:rsidRDefault="006C12FF" w:rsidP="00046586">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705"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527F69" w14:textId="77777777" w:rsidR="006C12FF" w:rsidRPr="002F1332" w:rsidRDefault="006C12FF" w:rsidP="00046586">
                              <w:pPr>
                                <w:spacing w:after="0"/>
                                <w:jc w:val="both"/>
                                <w:rPr>
                                  <w:rFonts w:ascii="Arial" w:hAnsi="Arial" w:cs="Arial"/>
                                  <w:sz w:val="20"/>
                                  <w:szCs w:val="20"/>
                                </w:rPr>
                              </w:pPr>
                              <w:r>
                                <w:rPr>
                                  <w:rFonts w:ascii="Arial" w:hAnsi="Arial" w:cs="Arial"/>
                                  <w:sz w:val="20"/>
                                  <w:szCs w:val="20"/>
                                </w:rPr>
                                <w:t>Kirchenfeldstrasse 25</w:t>
                              </w:r>
                            </w:p>
                            <w:p w14:paraId="4CEED468" w14:textId="77777777" w:rsidR="006C12FF" w:rsidRPr="005A66E1" w:rsidRDefault="006C12FF" w:rsidP="00046586">
                              <w:pPr>
                                <w:spacing w:after="0"/>
                                <w:rPr>
                                  <w:rFonts w:ascii="Arial" w:hAnsi="Arial" w:cs="Arial"/>
                                  <w:sz w:val="20"/>
                                  <w:szCs w:val="20"/>
                                </w:rPr>
                              </w:pPr>
                              <w:r w:rsidRPr="005A66E1">
                                <w:rPr>
                                  <w:rFonts w:ascii="Arial" w:hAnsi="Arial" w:cs="Arial"/>
                                  <w:sz w:val="20"/>
                                  <w:szCs w:val="20"/>
                                </w:rPr>
                                <w:t>3005 Bern</w:t>
                              </w:r>
                              <w:r w:rsidRPr="005A66E1">
                                <w:rPr>
                                  <w:rFonts w:ascii="Arial" w:hAnsi="Arial" w:cs="Arial"/>
                                  <w:sz w:val="20"/>
                                  <w:szCs w:val="20"/>
                                </w:rPr>
                                <w:br/>
                              </w:r>
                              <w:r w:rsidRPr="005A66E1">
                                <w:rPr>
                                  <w:rFonts w:ascii="Arial" w:hAnsi="Arial" w:cs="Arial"/>
                                  <w:sz w:val="20"/>
                                  <w:szCs w:val="20"/>
                                </w:rPr>
                                <w:br/>
                                <w:t>076/578 27 20N</w:t>
                              </w:r>
                            </w:p>
                            <w:p w14:paraId="01577DE4" w14:textId="77777777" w:rsidR="006C12FF" w:rsidRPr="005A66E1" w:rsidRDefault="006C12FF" w:rsidP="00046586">
                              <w:pPr>
                                <w:spacing w:after="0"/>
                                <w:jc w:val="both"/>
                                <w:rPr>
                                  <w:rFonts w:ascii="Arial" w:hAnsi="Arial" w:cs="Arial"/>
                                  <w:sz w:val="20"/>
                                  <w:szCs w:val="20"/>
                                </w:rPr>
                              </w:pPr>
                              <w:r w:rsidRPr="005A66E1">
                                <w:rPr>
                                  <w:rFonts w:ascii="Arial" w:hAnsi="Arial" w:cs="Arial"/>
                                  <w:b/>
                                  <w:color w:val="C00000"/>
                                  <w:sz w:val="20"/>
                                  <w:szCs w:val="20"/>
                                </w:rPr>
                                <w:t>marcel.zuercher@ttcbern.ch</w:t>
                              </w:r>
                              <w:r w:rsidRPr="005A66E1">
                                <w:rPr>
                                  <w:rFonts w:ascii="Arial" w:hAnsi="Arial" w:cs="Arial"/>
                                  <w:b/>
                                  <w:color w:val="C00000"/>
                                  <w:sz w:val="20"/>
                                  <w:szCs w:val="20"/>
                                </w:rPr>
                                <w:br/>
                              </w:r>
                              <w:r w:rsidRPr="005A66E1">
                                <w:rPr>
                                  <w:rFonts w:ascii="Arial" w:hAnsi="Arial" w:cs="Arial"/>
                                  <w:sz w:val="20"/>
                                  <w:szCs w:val="20"/>
                                </w:rPr>
                                <w:t>Ausbildung: J+S Trainer 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B1B46" id="_x0000_s1064" style="position:absolute;left:0;text-align:left;margin-left:-1.15pt;margin-top:0;width:502pt;height:81.7pt;z-index:-251244032"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uizQgMAAOwLAAAOAAAAZHJzL2Uyb0RvYy54bWzsVm1P2zAQ/j5p/8Hy95HXpiQiRVAGmgQb&#10;GuwHuInzoiV2Zruk7NfvbCel7bQBHdqLtFaK7Ni+3D333OM7Ol61DbqjQtacpdg7cDGiLON5zcoU&#10;f7o9f3OIkVSE5aThjKb4nkp8PHv96qjvEurzijc5FQiMMJn0XYorpbrEcWRW0ZbIA95RBosFFy1R&#10;MBWlkwvSg/W2cXzXjZyei7wTPKNSwtszu4hnxn5R0Ex9KApJFWpSDL4p8xTmudBPZ3ZEklKQrqqz&#10;wQ2yhxctqRl8dG3qjCiClqL+zlRbZ4JLXqiDjLcOL4o6oyYGiMZzd6K5EHzZmVjKpC+7NUwA7Q5O&#10;e5vN3t9diO6muxbWexhe8uyzBFycviuTzXU9L+1mtOiveA75JEvFTeCrQrTaBISEVgbf+zW+dKVQ&#10;Bi+jYDoJXUhDBmueC7N4yEBWQZr0Oc91Y4xg2Q/iQ5udrHo7nI8PYb857E/DQK86JLEfNs4Ozunk&#10;A5vkA2Dy1wC7qUhHTR6kBuRaoDpP8dT1MWKkBRQ+As8IKxuKosBEpB2AnSOu0oKKGJ9XsI+eCMH7&#10;ipIcHPNMHFsH9ERCSh5F2Z/Ekx20RqzDKAb3NND+JPS3sCJJJ6S6oLxFepBiAe6bJJK7S6ksrOMW&#10;nVPJmzo/r5vGTES5mDcC3REoqdNz/R+sb21rmN7MuD5mLeo3kCYbms3Rguf3EKbgti5BR2BQcfEV&#10;ox5qMsXyy5IIilHzjgFUsReGuojNJJxMfZiIzZXF5gphGZhKscLIDufKFv6yE3VZwZc8EzTjJ0Di&#10;ojaBa/+sV4OzQKPfxqdg5JN2yJAORZEGd4sdkI+XpJNFX9cl/AwgQwl704kllxdNDIFIMpLLUMqQ&#10;K3SD8OfkKhreA+uFuiJsSSCR3XJPss2ti5ZN/8n2xEvkR+IVjmS71Vk95SsUGina4BpSK3g/1smL&#10;sm7jqvB8H5oELVQREBCy+8CzII6gJoyI+eEjPHtMxNZSRJInaZNaLVZG50FlhhJ8plytpWotUzCw&#10;EgWDf0+eQA3sdfenGTMNQRa3m4RRmYIwGBmz2yI8+9rbnzHrQvpbGWPaJWgpTQc1tL+6Z92cmwvw&#10;oUmffQMAAP//AwBQSwMEFAAGAAgAAAAhAKgfaKXfAAAACAEAAA8AAABkcnMvZG93bnJldi54bWxM&#10;j0FLw0AQhe+C/2EZwVu7m0arxGxKKeqpCLaCeNtmp0lodjZkt0n6752e9DaP93jzvXw1uVYM2IfG&#10;k4ZkrkAgld42VGn42r/NnkGEaMia1hNquGCAVXF7k5vM+pE+cdjFSnAJhcxoqGPsMilDWaMzYe47&#10;JPaOvncmsuwraXszcrlr5UKppXSmIf5Qmw43NZan3dlpeB/NuE6T12F7Om4uP/vHj+9tglrf303r&#10;FxARp/gXhis+o0PBTAd/JhtEq2G2SDmpgQddXaWSJxAHvpbpA8gil/8HFL8AAAD//wMAUEsBAi0A&#10;FAAGAAgAAAAhALaDOJL+AAAA4QEAABMAAAAAAAAAAAAAAAAAAAAAAFtDb250ZW50X1R5cGVzXS54&#10;bWxQSwECLQAUAAYACAAAACEAOP0h/9YAAACUAQAACwAAAAAAAAAAAAAAAAAvAQAAX3JlbHMvLnJl&#10;bHNQSwECLQAUAAYACAAAACEAM6bos0IDAADsCwAADgAAAAAAAAAAAAAAAAAuAgAAZHJzL2Uyb0Rv&#10;Yy54bWxQSwECLQAUAAYACAAAACEAqB9opd8AAAAIAQAADwAAAAAAAAAAAAAAAACcBQAAZHJzL2Rv&#10;d25yZXYueG1sUEsFBgAAAAAEAAQA8wAAAKgGAAAAAA==&#10;">
                <v:rect id="Rectangle 630" o:spid="_x0000_s1065"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97jxQAAANwAAAAPAAAAZHJzL2Rvd25yZXYueG1sRI9Pa8JA&#10;FMTvgt9heYKXUHe1UNvUVWyp6M2/eH5kX5PQ7NuQXU3003cLBY/DzPyGmS06W4krNb50rGE8UiCI&#10;M2dKzjWcjqunVxA+IBusHJOGG3lYzPu9GabGtbyn6yHkIkLYp6ihCKFOpfRZQRb9yNXE0ft2jcUQ&#10;ZZNL02Ab4baSE6VepMWS40KBNX0WlP0cLlZDUj+fP9r7bpNsV+r2tT7v3/Kk03o46JbvIAJ14RH+&#10;b2+MhqmawN+ZeATk/BcAAP//AwBQSwECLQAUAAYACAAAACEA2+H2y+4AAACFAQAAEwAAAAAAAAAA&#10;AAAAAAAAAAAAW0NvbnRlbnRfVHlwZXNdLnhtbFBLAQItABQABgAIAAAAIQBa9CxbvwAAABUBAAAL&#10;AAAAAAAAAAAAAAAAAB8BAABfcmVscy8ucmVsc1BLAQItABQABgAIAAAAIQBJa97jxQAAANwAAAAP&#10;AAAAAAAAAAAAAAAAAAcCAABkcnMvZG93bnJldi54bWxQSwUGAAAAAAMAAwC3AAAA+QIAAAAA&#10;" fillcolor="#bfbfbf" stroked="f"/>
                <v:shape id="AutoShape 66" o:spid="_x0000_s1066"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YlJxgAAANwAAAAPAAAAZHJzL2Rvd25yZXYueG1sRI9PSwMx&#10;FMTvgt8hPKE3m21FLdumRSyKXpRde2hvj83bPzR5WZJ0u/XTG0HwOMzMb5jVZrRGDORD51jBbJqB&#10;IK6c7rhRsPt6uV2ACBFZo3FMCi4UYLO+vlphrt2ZCxrK2IgE4ZCjgjbGPpcyVC1ZDFPXEyevdt5i&#10;TNI3Uns8J7g1cp5lD9Jix2mhxZ6eW6qO5ckqwK03xf69Ll535cF8f9zX9edlUGpyMz4tQUQa43/4&#10;r/2mFTxmd/B7Jh0Buf4BAAD//wMAUEsBAi0AFAAGAAgAAAAhANvh9svuAAAAhQEAABMAAAAAAAAA&#10;AAAAAAAAAAAAAFtDb250ZW50X1R5cGVzXS54bWxQSwECLQAUAAYACAAAACEAWvQsW78AAAAVAQAA&#10;CwAAAAAAAAAAAAAAAAAfAQAAX3JlbHMvLnJlbHNQSwECLQAUAAYACAAAACEAgkWJScYAAADcAAAA&#10;DwAAAAAAAAAAAAAAAAAHAgAAZHJzL2Rvd25yZXYueG1sUEsFBgAAAAADAAMAtwAAAPoCAAAAAA==&#10;" fillcolor="#c00000" stroked="f"/>
                <v:shape id="Text Box 41" o:spid="_x0000_s1067"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QnQxgAAANwAAAAPAAAAZHJzL2Rvd25yZXYueG1sRI9fSwMx&#10;EMTfC36HsIJvbdIiKmfTIlahD61/qoK+rZf17vCyOZLt9frtjSD4OMzMb5j5cvCt6immJrCF6cSA&#10;Ii6Da7iy8PpyP74ClQTZYRuYLBwpwXJxMppj4cKBn6nfSaUyhFOBFmqRrtA6lTV5TJPQEWfvK0SP&#10;kmWstIt4yHDf6pkxF9pjw3mhxo5uayq/d3tvoX1PcfNp5KNfVVt5etT7t7vpg7Vnp8PNNSihQf7D&#10;f+21s3BpzuH3TD4CevEDAAD//wMAUEsBAi0AFAAGAAgAAAAhANvh9svuAAAAhQEAABMAAAAAAAAA&#10;AAAAAAAAAAAAAFtDb250ZW50X1R5cGVzXS54bWxQSwECLQAUAAYACAAAACEAWvQsW78AAAAVAQAA&#10;CwAAAAAAAAAAAAAAAAAfAQAAX3JlbHMvLnJlbHNQSwECLQAUAAYACAAAACEAuREJ0MYAAADcAAAA&#10;DwAAAAAAAAAAAAAAAAAHAgAAZHJzL2Rvd25yZXYueG1sUEsFBgAAAAADAAMAtwAAAPoCAAAAAA==&#10;" filled="f" stroked="f" strokeweight=".5pt">
                  <v:textbox inset="0,0,0,0">
                    <w:txbxContent>
                      <w:p w14:paraId="0C1FE888" w14:textId="77777777" w:rsidR="006C12FF" w:rsidRDefault="006C12FF" w:rsidP="00046586">
                        <w:pPr>
                          <w:spacing w:after="0" w:line="240" w:lineRule="auto"/>
                          <w:rPr>
                            <w:rFonts w:ascii="Arial" w:hAnsi="Arial" w:cs="Arial"/>
                            <w:color w:val="FFFFFF"/>
                            <w:sz w:val="32"/>
                            <w:szCs w:val="32"/>
                          </w:rPr>
                        </w:pPr>
                        <w:r>
                          <w:rPr>
                            <w:rFonts w:ascii="Arial" w:hAnsi="Arial" w:cs="Arial"/>
                            <w:color w:val="FFFFFF"/>
                            <w:sz w:val="32"/>
                            <w:szCs w:val="32"/>
                          </w:rPr>
                          <w:t>Trainer</w:t>
                        </w:r>
                      </w:p>
                      <w:p w14:paraId="3F285F5B" w14:textId="77777777" w:rsidR="006C12FF" w:rsidRPr="002F1332" w:rsidRDefault="006C12FF" w:rsidP="00046586">
                        <w:pPr>
                          <w:spacing w:after="0" w:line="240" w:lineRule="auto"/>
                          <w:rPr>
                            <w:rFonts w:ascii="Arial" w:hAnsi="Arial" w:cs="Arial"/>
                            <w:color w:val="FFFFFF"/>
                            <w:sz w:val="32"/>
                            <w:szCs w:val="32"/>
                          </w:rPr>
                        </w:pPr>
                      </w:p>
                      <w:p w14:paraId="0ADEF782" w14:textId="77777777" w:rsidR="006C12FF" w:rsidRPr="002F1332" w:rsidRDefault="006C12FF" w:rsidP="00046586">
                        <w:pPr>
                          <w:spacing w:after="0" w:line="240" w:lineRule="auto"/>
                          <w:rPr>
                            <w:rFonts w:ascii="Arial" w:hAnsi="Arial" w:cs="Arial"/>
                            <w:b/>
                            <w:color w:val="FFFFFF"/>
                            <w:sz w:val="36"/>
                            <w:szCs w:val="36"/>
                          </w:rPr>
                        </w:pPr>
                        <w:r>
                          <w:rPr>
                            <w:rFonts w:ascii="Arial" w:hAnsi="Arial" w:cs="Arial"/>
                            <w:b/>
                            <w:color w:val="FFFFFF"/>
                            <w:sz w:val="36"/>
                            <w:szCs w:val="36"/>
                          </w:rPr>
                          <w:t>Marcel Zürcher</w:t>
                        </w:r>
                      </w:p>
                      <w:p w14:paraId="26C9FAB6" w14:textId="77777777" w:rsidR="006C12FF" w:rsidRPr="00210C86" w:rsidRDefault="006C12FF" w:rsidP="00046586">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2DA3F2B5" w14:textId="77777777" w:rsidR="006C12FF" w:rsidRPr="00210C86" w:rsidRDefault="006C12FF" w:rsidP="00046586">
                        <w:pPr>
                          <w:spacing w:after="0" w:line="240" w:lineRule="auto"/>
                          <w:rPr>
                            <w:rFonts w:ascii="Arial" w:hAnsi="Arial" w:cs="Arial"/>
                            <w:color w:val="FFFFFF"/>
                            <w:sz w:val="24"/>
                            <w:szCs w:val="20"/>
                          </w:rPr>
                        </w:pPr>
                      </w:p>
                      <w:p w14:paraId="05A2D463" w14:textId="77777777" w:rsidR="006C12FF" w:rsidRPr="00210C86" w:rsidRDefault="006C12FF" w:rsidP="00046586">
                        <w:pPr>
                          <w:spacing w:after="0" w:line="240" w:lineRule="auto"/>
                          <w:rPr>
                            <w:rFonts w:ascii="Arial" w:hAnsi="Arial" w:cs="Arial"/>
                            <w:color w:val="FFFFFF"/>
                            <w:sz w:val="24"/>
                            <w:szCs w:val="20"/>
                          </w:rPr>
                        </w:pPr>
                      </w:p>
                    </w:txbxContent>
                  </v:textbox>
                </v:shape>
                <v:shape id="Text Box 41" o:spid="_x0000_s1068"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xLxwAAANwAAAAPAAAAZHJzL2Rvd25yZXYueG1sRI9LSwNB&#10;EITvAf/D0IK3ZCYBH6yZBDEKOSQ+ooLe2p12d3GnZ5npbDb/3hEEj0VVfUXNl4NvVU8xNYEtTCcG&#10;FHEZXMOVhdeX+/EVqCTIDtvAZOFICZaLk9EcCxcO/Ez9TiqVIZwKtFCLdIXWqazJY5qEjjh7XyF6&#10;lCxjpV3EQ4b7Vs+MudAeG84LNXZ0W1P5vdt7C+17iptPIx/9qtrK06Pev91NH6w9Ox1urkEJDfIf&#10;/muvnYVLcw6/Z/IR0IsfAAAA//8DAFBLAQItABQABgAIAAAAIQDb4fbL7gAAAIUBAAATAAAAAAAA&#10;AAAAAAAAAAAAAABbQ29udGVudF9UeXBlc10ueG1sUEsBAi0AFAAGAAgAAAAhAFr0LFu/AAAAFQEA&#10;AAsAAAAAAAAAAAAAAAAAHwEAAF9yZWxzLy5yZWxzUEsBAi0AFAAGAAgAAAAhANZdrEvHAAAA3AAA&#10;AA8AAAAAAAAAAAAAAAAABwIAAGRycy9kb3ducmV2LnhtbFBLBQYAAAAAAwADALcAAAD7AgAAAAA=&#10;" filled="f" stroked="f" strokeweight=".5pt">
                  <v:textbox inset="0,0,0,0">
                    <w:txbxContent>
                      <w:p w14:paraId="59527F69" w14:textId="77777777" w:rsidR="006C12FF" w:rsidRPr="002F1332" w:rsidRDefault="006C12FF" w:rsidP="00046586">
                        <w:pPr>
                          <w:spacing w:after="0"/>
                          <w:jc w:val="both"/>
                          <w:rPr>
                            <w:rFonts w:ascii="Arial" w:hAnsi="Arial" w:cs="Arial"/>
                            <w:sz w:val="20"/>
                            <w:szCs w:val="20"/>
                          </w:rPr>
                        </w:pPr>
                        <w:r>
                          <w:rPr>
                            <w:rFonts w:ascii="Arial" w:hAnsi="Arial" w:cs="Arial"/>
                            <w:sz w:val="20"/>
                            <w:szCs w:val="20"/>
                          </w:rPr>
                          <w:t>Kirchenfeldstrasse 25</w:t>
                        </w:r>
                      </w:p>
                      <w:p w14:paraId="4CEED468" w14:textId="77777777" w:rsidR="006C12FF" w:rsidRPr="005A66E1" w:rsidRDefault="006C12FF" w:rsidP="00046586">
                        <w:pPr>
                          <w:spacing w:after="0"/>
                          <w:rPr>
                            <w:rFonts w:ascii="Arial" w:hAnsi="Arial" w:cs="Arial"/>
                            <w:sz w:val="20"/>
                            <w:szCs w:val="20"/>
                          </w:rPr>
                        </w:pPr>
                        <w:r w:rsidRPr="005A66E1">
                          <w:rPr>
                            <w:rFonts w:ascii="Arial" w:hAnsi="Arial" w:cs="Arial"/>
                            <w:sz w:val="20"/>
                            <w:szCs w:val="20"/>
                          </w:rPr>
                          <w:t>3005 Bern</w:t>
                        </w:r>
                        <w:r w:rsidRPr="005A66E1">
                          <w:rPr>
                            <w:rFonts w:ascii="Arial" w:hAnsi="Arial" w:cs="Arial"/>
                            <w:sz w:val="20"/>
                            <w:szCs w:val="20"/>
                          </w:rPr>
                          <w:br/>
                        </w:r>
                        <w:r w:rsidRPr="005A66E1">
                          <w:rPr>
                            <w:rFonts w:ascii="Arial" w:hAnsi="Arial" w:cs="Arial"/>
                            <w:sz w:val="20"/>
                            <w:szCs w:val="20"/>
                          </w:rPr>
                          <w:br/>
                          <w:t>076/578 27 20N</w:t>
                        </w:r>
                      </w:p>
                      <w:p w14:paraId="01577DE4" w14:textId="77777777" w:rsidR="006C12FF" w:rsidRPr="005A66E1" w:rsidRDefault="006C12FF" w:rsidP="00046586">
                        <w:pPr>
                          <w:spacing w:after="0"/>
                          <w:jc w:val="both"/>
                          <w:rPr>
                            <w:rFonts w:ascii="Arial" w:hAnsi="Arial" w:cs="Arial"/>
                            <w:sz w:val="20"/>
                            <w:szCs w:val="20"/>
                          </w:rPr>
                        </w:pPr>
                        <w:r w:rsidRPr="005A66E1">
                          <w:rPr>
                            <w:rFonts w:ascii="Arial" w:hAnsi="Arial" w:cs="Arial"/>
                            <w:b/>
                            <w:color w:val="C00000"/>
                            <w:sz w:val="20"/>
                            <w:szCs w:val="20"/>
                          </w:rPr>
                          <w:t>marcel.zuercher@ttcbern.ch</w:t>
                        </w:r>
                        <w:r w:rsidRPr="005A66E1">
                          <w:rPr>
                            <w:rFonts w:ascii="Arial" w:hAnsi="Arial" w:cs="Arial"/>
                            <w:b/>
                            <w:color w:val="C00000"/>
                            <w:sz w:val="20"/>
                            <w:szCs w:val="20"/>
                          </w:rPr>
                          <w:br/>
                        </w:r>
                        <w:r w:rsidRPr="005A66E1">
                          <w:rPr>
                            <w:rFonts w:ascii="Arial" w:hAnsi="Arial" w:cs="Arial"/>
                            <w:sz w:val="20"/>
                            <w:szCs w:val="20"/>
                          </w:rPr>
                          <w:t>Ausbildung: J+S Trainer C</w:t>
                        </w:r>
                      </w:p>
                    </w:txbxContent>
                  </v:textbox>
                </v:shape>
              </v:group>
            </w:pict>
          </mc:Fallback>
        </mc:AlternateContent>
      </w:r>
    </w:p>
    <w:p w14:paraId="6DB37C83" w14:textId="77777777" w:rsidR="00046586" w:rsidRDefault="00046586" w:rsidP="00210729">
      <w:pPr>
        <w:pStyle w:val="KeinLeerraum"/>
        <w:jc w:val="both"/>
        <w:rPr>
          <w:rFonts w:cs="Arial"/>
          <w:sz w:val="24"/>
          <w:szCs w:val="24"/>
        </w:rPr>
      </w:pPr>
    </w:p>
    <w:p w14:paraId="19BCA4BA" w14:textId="77777777" w:rsidR="00046586" w:rsidRDefault="00046586" w:rsidP="00210729">
      <w:pPr>
        <w:pStyle w:val="KeinLeerraum"/>
        <w:jc w:val="both"/>
        <w:rPr>
          <w:rFonts w:cs="Arial"/>
          <w:sz w:val="24"/>
          <w:szCs w:val="24"/>
        </w:rPr>
      </w:pPr>
    </w:p>
    <w:p w14:paraId="75084637" w14:textId="77777777" w:rsidR="00046586" w:rsidRDefault="00046586" w:rsidP="00210729">
      <w:pPr>
        <w:pStyle w:val="KeinLeerraum"/>
        <w:jc w:val="both"/>
        <w:rPr>
          <w:rFonts w:cs="Arial"/>
          <w:sz w:val="24"/>
          <w:szCs w:val="24"/>
        </w:rPr>
      </w:pPr>
    </w:p>
    <w:p w14:paraId="597A933B" w14:textId="77777777" w:rsidR="00046586" w:rsidRPr="00021939" w:rsidRDefault="00046586" w:rsidP="00210729">
      <w:pPr>
        <w:pStyle w:val="KeinLeerraum"/>
        <w:jc w:val="both"/>
        <w:rPr>
          <w:rFonts w:cs="Arial"/>
          <w:sz w:val="24"/>
          <w:szCs w:val="24"/>
        </w:rPr>
      </w:pPr>
    </w:p>
    <w:p w14:paraId="4E6F23F6" w14:textId="77777777" w:rsidR="00210729" w:rsidRPr="00021939" w:rsidRDefault="00210729" w:rsidP="00210729">
      <w:pPr>
        <w:pStyle w:val="KeinLeerraum"/>
        <w:jc w:val="both"/>
        <w:rPr>
          <w:rFonts w:cs="Arial"/>
          <w:sz w:val="24"/>
          <w:szCs w:val="24"/>
        </w:rPr>
      </w:pPr>
    </w:p>
    <w:p w14:paraId="18C372EE" w14:textId="2CDD936D" w:rsidR="00210729" w:rsidRPr="00021939" w:rsidRDefault="00046586" w:rsidP="00210729">
      <w:pPr>
        <w:pStyle w:val="KeinLeerraum"/>
        <w:jc w:val="both"/>
        <w:rPr>
          <w:rFonts w:cs="Arial"/>
          <w:sz w:val="24"/>
          <w:szCs w:val="24"/>
        </w:rPr>
      </w:pPr>
      <w:r>
        <w:rPr>
          <w:rFonts w:cs="Arial"/>
          <w:noProof/>
          <w:sz w:val="24"/>
          <w:szCs w:val="24"/>
          <w:lang w:eastAsia="de-CH"/>
        </w:rPr>
        <mc:AlternateContent>
          <mc:Choice Requires="wpg">
            <w:drawing>
              <wp:anchor distT="0" distB="0" distL="114300" distR="114300" simplePos="0" relativeHeight="251618816" behindDoc="1" locked="0" layoutInCell="1" allowOverlap="1" wp14:anchorId="466114CA" wp14:editId="156763F9">
                <wp:simplePos x="0" y="0"/>
                <wp:positionH relativeFrom="column">
                  <wp:posOffset>-11430</wp:posOffset>
                </wp:positionH>
                <wp:positionV relativeFrom="paragraph">
                  <wp:posOffset>126365</wp:posOffset>
                </wp:positionV>
                <wp:extent cx="6375400" cy="1037590"/>
                <wp:effectExtent l="0" t="0" r="6350" b="10160"/>
                <wp:wrapNone/>
                <wp:docPr id="694"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695"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6"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8"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62A62BC"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331AACFD" w14:textId="77777777" w:rsidR="006C12FF" w:rsidRPr="002F1332" w:rsidRDefault="006C12FF" w:rsidP="00210729">
                              <w:pPr>
                                <w:spacing w:after="0" w:line="240" w:lineRule="auto"/>
                                <w:rPr>
                                  <w:rFonts w:ascii="Arial" w:hAnsi="Arial" w:cs="Arial"/>
                                  <w:color w:val="FFFFFF"/>
                                  <w:sz w:val="32"/>
                                  <w:szCs w:val="32"/>
                                </w:rPr>
                              </w:pPr>
                            </w:p>
                            <w:p w14:paraId="216B2A3F"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Noel Rüttimann</w:t>
                              </w:r>
                            </w:p>
                            <w:p w14:paraId="27407F8A"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7069A400" w14:textId="77777777" w:rsidR="006C12FF" w:rsidRPr="00210C86" w:rsidRDefault="006C12FF" w:rsidP="00210729">
                              <w:pPr>
                                <w:spacing w:after="0" w:line="240" w:lineRule="auto"/>
                                <w:rPr>
                                  <w:rFonts w:ascii="Arial" w:hAnsi="Arial" w:cs="Arial"/>
                                  <w:color w:val="FFFFFF"/>
                                  <w:sz w:val="24"/>
                                  <w:szCs w:val="20"/>
                                </w:rPr>
                              </w:pPr>
                            </w:p>
                            <w:p w14:paraId="1FC59029" w14:textId="77777777" w:rsidR="006C12FF" w:rsidRPr="00210C86" w:rsidRDefault="006C12FF" w:rsidP="00210729">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699"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54D779"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Freiburgstrasse 173</w:t>
                              </w:r>
                            </w:p>
                            <w:p w14:paraId="23DB3F8F" w14:textId="77777777" w:rsidR="006C12FF" w:rsidRPr="00DE3BCD" w:rsidRDefault="006C12FF" w:rsidP="00210729">
                              <w:pPr>
                                <w:spacing w:after="0"/>
                                <w:rPr>
                                  <w:rFonts w:ascii="Arial" w:hAnsi="Arial" w:cs="Arial"/>
                                  <w:sz w:val="20"/>
                                  <w:szCs w:val="20"/>
                                </w:rPr>
                              </w:pPr>
                              <w:r>
                                <w:rPr>
                                  <w:rFonts w:ascii="Arial" w:hAnsi="Arial" w:cs="Arial"/>
                                  <w:sz w:val="20"/>
                                  <w:szCs w:val="20"/>
                                </w:rPr>
                                <w:t>3008 Bern</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078/974 48 50 </w:t>
                              </w:r>
                              <w:r w:rsidRPr="00DE3BCD">
                                <w:rPr>
                                  <w:rFonts w:ascii="Arial" w:hAnsi="Arial" w:cs="Arial"/>
                                  <w:sz w:val="20"/>
                                  <w:szCs w:val="20"/>
                                </w:rPr>
                                <w:t>N</w:t>
                              </w:r>
                            </w:p>
                            <w:p w14:paraId="2D221B81" w14:textId="77777777" w:rsidR="006C12FF" w:rsidRPr="00210729" w:rsidRDefault="006C12FF" w:rsidP="00210729">
                              <w:pPr>
                                <w:spacing w:after="0"/>
                                <w:jc w:val="both"/>
                                <w:rPr>
                                  <w:rFonts w:ascii="Arial" w:hAnsi="Arial" w:cs="Arial"/>
                                  <w:sz w:val="20"/>
                                  <w:szCs w:val="20"/>
                                </w:rPr>
                              </w:pPr>
                              <w:r w:rsidRPr="00210729">
                                <w:rPr>
                                  <w:rFonts w:ascii="Arial" w:hAnsi="Arial" w:cs="Arial"/>
                                  <w:b/>
                                  <w:color w:val="C00000"/>
                                  <w:sz w:val="20"/>
                                  <w:szCs w:val="20"/>
                                </w:rPr>
                                <w:t>noel.ruettimann@ttcbern.ch</w:t>
                              </w:r>
                              <w:r w:rsidRPr="00210729">
                                <w:rPr>
                                  <w:rFonts w:ascii="Arial" w:hAnsi="Arial" w:cs="Arial"/>
                                  <w:b/>
                                  <w:color w:val="C00000"/>
                                  <w:sz w:val="20"/>
                                  <w:szCs w:val="20"/>
                                </w:rPr>
                                <w:br/>
                              </w:r>
                              <w:r w:rsidRPr="00210729">
                                <w:rPr>
                                  <w:rFonts w:ascii="Arial" w:hAnsi="Arial" w:cs="Arial"/>
                                  <w:sz w:val="20"/>
                                  <w:szCs w:val="20"/>
                                </w:rPr>
                                <w:t>Ausbildung: J+S Trainer 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6114CA" id="_x0000_s1069" style="position:absolute;left:0;text-align:left;margin-left:-.9pt;margin-top:9.95pt;width:502pt;height:81.7pt;z-index:-251697664"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th1PQMAAOwLAAAOAAAAZHJzL2Uyb0RvYy54bWzsVttO3DAQfa/Uf7D8XnLdLInIIlgKqgQt&#10;KvQDvIlzURM7tb0k9Os7trM3eoFuUUWl7kqRHduTmTNnjufoeGgbdEeFrDlLsXfgYkRZxvOalSn+&#10;dHv+5hAjqQjLScMZTfE9lfh49vrVUd8l1OcVb3IqEBhhMum7FFdKdYnjyKyiLZEHvKMMFgsuWqJg&#10;KkonF6QH623j+K4bOT0XeSd4RqWEt2d2Ec+M/aKgmfpQFJIq1KQYfFPmKcxzoZ/O7IgkpSBdVWej&#10;G2QPL1pSM/jo2tQZUQQtRf2dqbbOBJe8UAcZbx1eFHVGTQwQjec+iOZC8GVnYimTvuzWMAG0D3Da&#10;22z2/u5CdDfdtbDew/CSZ58l4OL0XZlsr+t5aTejRX/Fc8gnWSpuAh8K0WoTEBIaDL73a3zpoFAG&#10;L6NgOgldSEMGa54Ls3jMQFZBmvQ5z3VjjGDZD+JDm52sejuejw9hvznsT8NArzoksR82zo7O6eQD&#10;m+QGMPlngN1UpKMmD1IDci1QnUM08QQjRlpA4SPwjLCyoSgKTETaAdi5wlVaUBHj8wr20RMheF9R&#10;koNjnolj54CeSEjJoyj7E+3DDlorrMMo9kesJqG/gxVJOiHVBeUt0oMUC3DfJJHcXUplYV1t0TmV&#10;vKnz87ppzESUi3kj0B2Bkjo91//R+s62hunNjOtj1qJ+A2myodkcLXh+D2EKbusSdAQGFRdfMeqh&#10;JlMsvyyJoBg17xhAFXthqIvYTMLJ1IeJ2F5ZbK8QloGpFCuM7HCubOEvO1GXFXzJM0EzfgIkLmoT&#10;uPbPejU6CzT6a3yKVnzSDhnSoSjS4O6wA/LxnHSy6Ou6hJ8BZCxhbzqx5PKiiSEQSVbk8jWlTCGG&#10;bhD+mlxFw3tgvVBXhC0JJLJb7km2uXXRsuk/2Z54ifxMvOBituJ1q7N6ygcUGina4hpSA7xf1cmz&#10;sm7rqvB8H3zRIhYBASG7G54FcRSMIuaHj/DsMRFbSxFJnqRNalgMRud9Q/6NMDxZrtZStZYpGFiJ&#10;gsG/J09wMb8MxkxDkMUfX3tBGKwY87BF+O1rb3/GmN7kJTPGtEvQUpoOamx/dc+6PTcX4KZJn30D&#10;AAD//wMAUEsDBBQABgAIAAAAIQDG4fR14AAAAAoBAAAPAAAAZHJzL2Rvd25yZXYueG1sTI9Pa8JA&#10;EMXvhX6HZYTedPOHFo3ZiEjbkxSqhdLbmh2TYHY2ZNckfvuOp/Y2b97w3m/yzWRbMWDvG0cK4kUE&#10;Aql0pqFKwdfxbb4E4YMmo1tHqOCGHjbF40OuM+NG+sThECrBIeQzraAOocuk9GWNVvuF65DYO7ve&#10;6sCyr6Tp9cjhtpVJFL1Iqxvihlp3uKuxvByuVsH7qMdtGr8O+8t5d/s5Pn9872NU6mk2bdcgAk7h&#10;7xju+IwOBTOd3JWMF62CeczkgferFYi7H0VJAuLE0zJNQRa5/P9C8QsAAP//AwBQSwECLQAUAAYA&#10;CAAAACEAtoM4kv4AAADhAQAAEwAAAAAAAAAAAAAAAAAAAAAAW0NvbnRlbnRfVHlwZXNdLnhtbFBL&#10;AQItABQABgAIAAAAIQA4/SH/1gAAAJQBAAALAAAAAAAAAAAAAAAAAC8BAABfcmVscy8ucmVsc1BL&#10;AQItABQABgAIAAAAIQBa3th1PQMAAOwLAAAOAAAAAAAAAAAAAAAAAC4CAABkcnMvZTJvRG9jLnht&#10;bFBLAQItABQABgAIAAAAIQDG4fR14AAAAAoBAAAPAAAAAAAAAAAAAAAAAJcFAABkcnMvZG93bnJl&#10;di54bWxQSwUGAAAAAAQABADzAAAApAYAAAAA&#10;">
                <v:rect id="Rectangle 630" o:spid="_x0000_s1070"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dyNxgAAANwAAAAPAAAAZHJzL2Rvd25yZXYueG1sRI9Pa8JA&#10;FMTvhX6H5RW8BN1UqTTRVapU9Nb6h5wf2dckNPs2ZLcm+uldQehxmJnfMPNlb2pxptZVlhW8jmIQ&#10;xLnVFRcKTsfN8B2E88gaa8uk4EIOlovnpzmm2na8p/PBFyJA2KWooPS+SaV0eUkG3cg2xMH7sa1B&#10;H2RbSN1iF+CmluM4nkqDFYeFEhtal5T/Hv6MgqiZZKvu+r2Lvjbx5XOb7ZMi6pUavPQfMxCeev8f&#10;frR3WsE0eYP7mXAE5OIGAAD//wMAUEsBAi0AFAAGAAgAAAAhANvh9svuAAAAhQEAABMAAAAAAAAA&#10;AAAAAAAAAAAAAFtDb250ZW50X1R5cGVzXS54bWxQSwECLQAUAAYACAAAACEAWvQsW78AAAAVAQAA&#10;CwAAAAAAAAAAAAAAAAAfAQAAX3JlbHMvLnJlbHNQSwECLQAUAAYACAAAACEAWGncjcYAAADcAAAA&#10;DwAAAAAAAAAAAAAAAAAHAgAAZHJzL2Rvd25yZXYueG1sUEsFBgAAAAADAAMAtwAAAPoCAAAAAA==&#10;" fillcolor="#bfbfbf" stroked="f"/>
                <v:shape id="AutoShape 66" o:spid="_x0000_s1071"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bDLxgAAANwAAAAPAAAAZHJzL2Rvd25yZXYueG1sRI9PSwMx&#10;FMTvgt8hPMGbzVpwqWvTIhbFXiq79qC3x+btH0xeliRut/30jVDwOMzMb5jlerJGjORD71jB/SwD&#10;QVw73XOrYP/5ercAESKyRuOYFBwpwHp1fbXEQrsDlzRWsRUJwqFABV2MQyFlqDuyGGZuIE5e47zF&#10;mKRvpfZ4SHBr5DzLcmmx57TQ4UAvHdU/1a9VgBtvyq9tU77tq29z2j00zcdxVOr2Znp+AhFpiv/h&#10;S/tdK8gfc/g7k46AXJ0BAAD//wMAUEsBAi0AFAAGAAgAAAAhANvh9svuAAAAhQEAABMAAAAAAAAA&#10;AAAAAAAAAAAAAFtDb250ZW50X1R5cGVzXS54bWxQSwECLQAUAAYACAAAACEAWvQsW78AAAAVAQAA&#10;CwAAAAAAAAAAAAAAAAAfAQAAX3JlbHMvLnJlbHNQSwECLQAUAAYACAAAACEADNmwy8YAAADcAAAA&#10;DwAAAAAAAAAAAAAAAAAHAgAAZHJzL2Rvd25yZXYueG1sUEsFBgAAAAADAAMAtwAAAPoCAAAAAA==&#10;" fillcolor="#c00000" stroked="f"/>
                <v:shape id="Text Box 41" o:spid="_x0000_s1072"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5nPwwAAANwAAAAPAAAAZHJzL2Rvd25yZXYueG1sRE9LT8JA&#10;EL6b+B82Y8JNtnggWlmIEUk4IC810dvYHduG7myzO5Ty79mDCccv33sy612jOgqx9mxgNMxAERfe&#10;1lwa+PxY3D+CioJssfFMBs4UYTa9vZlgbv2Jd9TtpVQphGOOBiqRNtc6FhU5jEPfEifuzweHkmAo&#10;tQ14SuGu0Q9ZNtYOa04NFbb0WlFx2B+dgeY7htVvJj/dvHyX7UYfv95Ga2MGd/3LMyihXq7if/fS&#10;Ghg/pbXpTDoCenoBAAD//wMAUEsBAi0AFAAGAAgAAAAhANvh9svuAAAAhQEAABMAAAAAAAAAAAAA&#10;AAAAAAAAAFtDb250ZW50X1R5cGVzXS54bWxQSwECLQAUAAYACAAAACEAWvQsW78AAAAVAQAACwAA&#10;AAAAAAAAAAAAAAAfAQAAX3JlbHMvLnJlbHNQSwECLQAUAAYACAAAACEApreZz8MAAADcAAAADwAA&#10;AAAAAAAAAAAAAAAHAgAAZHJzL2Rvd25yZXYueG1sUEsFBgAAAAADAAMAtwAAAPcCAAAAAA==&#10;" filled="f" stroked="f" strokeweight=".5pt">
                  <v:textbox inset="0,0,0,0">
                    <w:txbxContent>
                      <w:p w14:paraId="562A62BC"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331AACFD" w14:textId="77777777" w:rsidR="006C12FF" w:rsidRPr="002F1332" w:rsidRDefault="006C12FF" w:rsidP="00210729">
                        <w:pPr>
                          <w:spacing w:after="0" w:line="240" w:lineRule="auto"/>
                          <w:rPr>
                            <w:rFonts w:ascii="Arial" w:hAnsi="Arial" w:cs="Arial"/>
                            <w:color w:val="FFFFFF"/>
                            <w:sz w:val="32"/>
                            <w:szCs w:val="32"/>
                          </w:rPr>
                        </w:pPr>
                      </w:p>
                      <w:p w14:paraId="216B2A3F"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Noel Rüttimann</w:t>
                        </w:r>
                      </w:p>
                      <w:p w14:paraId="27407F8A"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7069A400" w14:textId="77777777" w:rsidR="006C12FF" w:rsidRPr="00210C86" w:rsidRDefault="006C12FF" w:rsidP="00210729">
                        <w:pPr>
                          <w:spacing w:after="0" w:line="240" w:lineRule="auto"/>
                          <w:rPr>
                            <w:rFonts w:ascii="Arial" w:hAnsi="Arial" w:cs="Arial"/>
                            <w:color w:val="FFFFFF"/>
                            <w:sz w:val="24"/>
                            <w:szCs w:val="20"/>
                          </w:rPr>
                        </w:pPr>
                      </w:p>
                      <w:p w14:paraId="1FC59029" w14:textId="77777777" w:rsidR="006C12FF" w:rsidRPr="00210C86" w:rsidRDefault="006C12FF" w:rsidP="00210729">
                        <w:pPr>
                          <w:spacing w:after="0" w:line="240" w:lineRule="auto"/>
                          <w:rPr>
                            <w:rFonts w:ascii="Arial" w:hAnsi="Arial" w:cs="Arial"/>
                            <w:color w:val="FFFFFF"/>
                            <w:sz w:val="24"/>
                            <w:szCs w:val="20"/>
                          </w:rPr>
                        </w:pPr>
                      </w:p>
                    </w:txbxContent>
                  </v:textbox>
                </v:shape>
                <v:shape id="Text Box 41" o:spid="_x0000_s1073"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UxwAAANwAAAAPAAAAZHJzL2Rvd25yZXYueG1sRI9PS8NA&#10;FMTvgt9heYI3u6mHYmO3RfwDHtS2sQW9vWZfk2D2bdh9TeO3d4VCj8PM/IaZLQbXqp5CbDwbGI8y&#10;UMSltw1XBjafLzd3oKIgW2w9k4FfirCYX17MMLf+yGvqC6lUgnDM0UAt0uVax7Imh3HkO+Lk7X1w&#10;KEmGStuAxwR3rb7Nsol22HBaqLGjx5rKn+LgDLRfMbztMvnun6p3WS31Yfs8/jDm+mp4uAclNMg5&#10;fGq/WgOT6RT+z6QjoOd/AAAA//8DAFBLAQItABQABgAIAAAAIQDb4fbL7gAAAIUBAAATAAAAAAAA&#10;AAAAAAAAAAAAAABbQ29udGVudF9UeXBlc10ueG1sUEsBAi0AFAAGAAgAAAAhAFr0LFu/AAAAFQEA&#10;AAsAAAAAAAAAAAAAAAAAHwEAAF9yZWxzLy5yZWxzUEsBAi0AFAAGAAgAAAAhAMn7PFTHAAAA3AAA&#10;AA8AAAAAAAAAAAAAAAAABwIAAGRycy9kb3ducmV2LnhtbFBLBQYAAAAAAwADALcAAAD7AgAAAAA=&#10;" filled="f" stroked="f" strokeweight=".5pt">
                  <v:textbox inset="0,0,0,0">
                    <w:txbxContent>
                      <w:p w14:paraId="7A54D779"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Freiburgstrasse 173</w:t>
                        </w:r>
                      </w:p>
                      <w:p w14:paraId="23DB3F8F" w14:textId="77777777" w:rsidR="006C12FF" w:rsidRPr="00DE3BCD" w:rsidRDefault="006C12FF" w:rsidP="00210729">
                        <w:pPr>
                          <w:spacing w:after="0"/>
                          <w:rPr>
                            <w:rFonts w:ascii="Arial" w:hAnsi="Arial" w:cs="Arial"/>
                            <w:sz w:val="20"/>
                            <w:szCs w:val="20"/>
                          </w:rPr>
                        </w:pPr>
                        <w:r>
                          <w:rPr>
                            <w:rFonts w:ascii="Arial" w:hAnsi="Arial" w:cs="Arial"/>
                            <w:sz w:val="20"/>
                            <w:szCs w:val="20"/>
                          </w:rPr>
                          <w:t>3008 Bern</w:t>
                        </w:r>
                        <w:r>
                          <w:rPr>
                            <w:rFonts w:ascii="Arial" w:hAnsi="Arial" w:cs="Arial"/>
                            <w:sz w:val="20"/>
                            <w:szCs w:val="20"/>
                          </w:rPr>
                          <w:br/>
                        </w:r>
                        <w:r w:rsidRPr="00DE3BCD">
                          <w:rPr>
                            <w:rFonts w:ascii="Arial" w:hAnsi="Arial" w:cs="Arial"/>
                            <w:sz w:val="20"/>
                            <w:szCs w:val="20"/>
                          </w:rPr>
                          <w:br/>
                        </w:r>
                        <w:r>
                          <w:rPr>
                            <w:rFonts w:ascii="Arial" w:hAnsi="Arial" w:cs="Arial"/>
                            <w:sz w:val="20"/>
                            <w:szCs w:val="20"/>
                          </w:rPr>
                          <w:t xml:space="preserve">078/974 48 50 </w:t>
                        </w:r>
                        <w:r w:rsidRPr="00DE3BCD">
                          <w:rPr>
                            <w:rFonts w:ascii="Arial" w:hAnsi="Arial" w:cs="Arial"/>
                            <w:sz w:val="20"/>
                            <w:szCs w:val="20"/>
                          </w:rPr>
                          <w:t>N</w:t>
                        </w:r>
                      </w:p>
                      <w:p w14:paraId="2D221B81" w14:textId="77777777" w:rsidR="006C12FF" w:rsidRPr="00210729" w:rsidRDefault="006C12FF" w:rsidP="00210729">
                        <w:pPr>
                          <w:spacing w:after="0"/>
                          <w:jc w:val="both"/>
                          <w:rPr>
                            <w:rFonts w:ascii="Arial" w:hAnsi="Arial" w:cs="Arial"/>
                            <w:sz w:val="20"/>
                            <w:szCs w:val="20"/>
                          </w:rPr>
                        </w:pPr>
                        <w:r w:rsidRPr="00210729">
                          <w:rPr>
                            <w:rFonts w:ascii="Arial" w:hAnsi="Arial" w:cs="Arial"/>
                            <w:b/>
                            <w:color w:val="C00000"/>
                            <w:sz w:val="20"/>
                            <w:szCs w:val="20"/>
                          </w:rPr>
                          <w:t>noel.ruettimann@ttcbern.ch</w:t>
                        </w:r>
                        <w:r w:rsidRPr="00210729">
                          <w:rPr>
                            <w:rFonts w:ascii="Arial" w:hAnsi="Arial" w:cs="Arial"/>
                            <w:b/>
                            <w:color w:val="C00000"/>
                            <w:sz w:val="20"/>
                            <w:szCs w:val="20"/>
                          </w:rPr>
                          <w:br/>
                        </w:r>
                        <w:r w:rsidRPr="00210729">
                          <w:rPr>
                            <w:rFonts w:ascii="Arial" w:hAnsi="Arial" w:cs="Arial"/>
                            <w:sz w:val="20"/>
                            <w:szCs w:val="20"/>
                          </w:rPr>
                          <w:t>Ausbildung: J+S Trainer C</w:t>
                        </w:r>
                      </w:p>
                    </w:txbxContent>
                  </v:textbox>
                </v:shape>
              </v:group>
            </w:pict>
          </mc:Fallback>
        </mc:AlternateContent>
      </w:r>
    </w:p>
    <w:p w14:paraId="1D1CD0C8" w14:textId="77777777" w:rsidR="00210729" w:rsidRPr="00021939" w:rsidRDefault="00210729" w:rsidP="00210729">
      <w:pPr>
        <w:pStyle w:val="KeinLeerraum"/>
        <w:jc w:val="both"/>
        <w:rPr>
          <w:rFonts w:cs="Arial"/>
          <w:sz w:val="24"/>
          <w:szCs w:val="24"/>
        </w:rPr>
      </w:pPr>
    </w:p>
    <w:p w14:paraId="75824499" w14:textId="77777777" w:rsidR="00210729" w:rsidRPr="00021939" w:rsidRDefault="00210729" w:rsidP="00210729">
      <w:pPr>
        <w:pStyle w:val="KeinLeerraum"/>
        <w:jc w:val="both"/>
        <w:rPr>
          <w:rFonts w:cs="Arial"/>
          <w:sz w:val="24"/>
          <w:szCs w:val="24"/>
        </w:rPr>
      </w:pPr>
    </w:p>
    <w:p w14:paraId="218E8769" w14:textId="77777777" w:rsidR="00210729" w:rsidRPr="00021939" w:rsidRDefault="00210729" w:rsidP="00210729">
      <w:pPr>
        <w:pStyle w:val="KeinLeerraum"/>
        <w:jc w:val="both"/>
        <w:rPr>
          <w:rFonts w:cs="Arial"/>
          <w:sz w:val="24"/>
          <w:szCs w:val="24"/>
        </w:rPr>
      </w:pPr>
    </w:p>
    <w:p w14:paraId="73ED9B49" w14:textId="77777777" w:rsidR="00210729" w:rsidRPr="00021939" w:rsidRDefault="00210729" w:rsidP="00210729">
      <w:pPr>
        <w:pStyle w:val="KeinLeerraum"/>
        <w:jc w:val="both"/>
        <w:rPr>
          <w:rFonts w:cs="Arial"/>
          <w:sz w:val="24"/>
          <w:szCs w:val="24"/>
        </w:rPr>
      </w:pPr>
    </w:p>
    <w:p w14:paraId="7D6B3F0B" w14:textId="77777777" w:rsidR="00210729" w:rsidRPr="00021939" w:rsidRDefault="00210729" w:rsidP="00210729">
      <w:pPr>
        <w:pStyle w:val="KeinLeerraum"/>
        <w:jc w:val="both"/>
        <w:rPr>
          <w:rFonts w:cs="Arial"/>
          <w:sz w:val="24"/>
          <w:szCs w:val="24"/>
        </w:rPr>
      </w:pPr>
    </w:p>
    <w:p w14:paraId="165E8F32" w14:textId="77777777" w:rsidR="00210729" w:rsidRPr="00021939" w:rsidRDefault="00210729" w:rsidP="00210729">
      <w:pPr>
        <w:pStyle w:val="KeinLeerraum"/>
        <w:jc w:val="both"/>
        <w:rPr>
          <w:rFonts w:cs="Arial"/>
          <w:sz w:val="24"/>
          <w:szCs w:val="24"/>
        </w:rPr>
      </w:pPr>
    </w:p>
    <w:p w14:paraId="44A830EE" w14:textId="77777777" w:rsidR="00210729" w:rsidRPr="00021939" w:rsidRDefault="00046586" w:rsidP="00210729">
      <w:pPr>
        <w:pStyle w:val="KeinLeerraum"/>
        <w:jc w:val="both"/>
        <w:rPr>
          <w:rFonts w:cs="Arial"/>
          <w:sz w:val="24"/>
          <w:szCs w:val="24"/>
        </w:rPr>
      </w:pPr>
      <w:r>
        <w:rPr>
          <w:rFonts w:cs="Arial"/>
          <w:noProof/>
          <w:sz w:val="24"/>
          <w:szCs w:val="24"/>
          <w:lang w:eastAsia="de-CH"/>
        </w:rPr>
        <mc:AlternateContent>
          <mc:Choice Requires="wpg">
            <w:drawing>
              <wp:anchor distT="0" distB="0" distL="114300" distR="114300" simplePos="0" relativeHeight="251614720" behindDoc="1" locked="0" layoutInCell="1" allowOverlap="1" wp14:anchorId="58B30994" wp14:editId="67835E23">
                <wp:simplePos x="0" y="0"/>
                <wp:positionH relativeFrom="column">
                  <wp:posOffset>-10795</wp:posOffset>
                </wp:positionH>
                <wp:positionV relativeFrom="paragraph">
                  <wp:posOffset>23124</wp:posOffset>
                </wp:positionV>
                <wp:extent cx="6375400" cy="1037590"/>
                <wp:effectExtent l="0" t="0" r="6350" b="10160"/>
                <wp:wrapNone/>
                <wp:docPr id="679"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5400" cy="1037590"/>
                          <a:chOff x="1009" y="2398"/>
                          <a:chExt cx="9890" cy="2743"/>
                        </a:xfrm>
                      </wpg:grpSpPr>
                      <wps:wsp>
                        <wps:cNvPr id="680" name="Rectangle 630"/>
                        <wps:cNvSpPr>
                          <a:spLocks noChangeArrowheads="1"/>
                        </wps:cNvSpPr>
                        <wps:spPr bwMode="auto">
                          <a:xfrm>
                            <a:off x="2595" y="2398"/>
                            <a:ext cx="4692" cy="2542"/>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1" name="AutoShape 66"/>
                        <wps:cNvSpPr>
                          <a:spLocks noChangeArrowheads="1"/>
                        </wps:cNvSpPr>
                        <wps:spPr bwMode="auto">
                          <a:xfrm rot="5400000">
                            <a:off x="1755" y="1652"/>
                            <a:ext cx="2542" cy="4034"/>
                          </a:xfrm>
                          <a:prstGeom prst="flowChartManualInpu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2" name="Text Box 41"/>
                        <wps:cNvSpPr txBox="1">
                          <a:spLocks noChangeArrowheads="1"/>
                        </wps:cNvSpPr>
                        <wps:spPr bwMode="auto">
                          <a:xfrm>
                            <a:off x="1228" y="2600"/>
                            <a:ext cx="3963" cy="2244"/>
                          </a:xfrm>
                          <a:prstGeom prst="rect">
                            <a:avLst/>
                          </a:prstGeom>
                          <a:no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D8E5C7"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04F3F82F" w14:textId="77777777" w:rsidR="006C12FF" w:rsidRPr="002F1332" w:rsidRDefault="006C12FF" w:rsidP="00210729">
                              <w:pPr>
                                <w:spacing w:after="0" w:line="240" w:lineRule="auto"/>
                                <w:rPr>
                                  <w:rFonts w:ascii="Arial" w:hAnsi="Arial" w:cs="Arial"/>
                                  <w:color w:val="FFFFFF"/>
                                  <w:sz w:val="32"/>
                                  <w:szCs w:val="32"/>
                                </w:rPr>
                              </w:pPr>
                            </w:p>
                            <w:p w14:paraId="1E84E457"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Maik Jung</w:t>
                              </w:r>
                            </w:p>
                            <w:p w14:paraId="6B389919"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75563676" w14:textId="77777777" w:rsidR="006C12FF" w:rsidRPr="00210C86" w:rsidRDefault="006C12FF" w:rsidP="00210729">
                              <w:pPr>
                                <w:spacing w:after="0" w:line="240" w:lineRule="auto"/>
                                <w:rPr>
                                  <w:rFonts w:ascii="Arial" w:hAnsi="Arial" w:cs="Arial"/>
                                  <w:color w:val="FFFFFF"/>
                                  <w:sz w:val="24"/>
                                  <w:szCs w:val="20"/>
                                </w:rPr>
                              </w:pPr>
                            </w:p>
                            <w:p w14:paraId="077439BE" w14:textId="77777777" w:rsidR="006C12FF" w:rsidRPr="00210C86" w:rsidRDefault="006C12FF" w:rsidP="00210729">
                              <w:pPr>
                                <w:spacing w:after="0" w:line="240" w:lineRule="auto"/>
                                <w:rPr>
                                  <w:rFonts w:ascii="Arial" w:hAnsi="Arial" w:cs="Arial"/>
                                  <w:color w:val="FFFFFF"/>
                                  <w:sz w:val="24"/>
                                  <w:szCs w:val="20"/>
                                </w:rPr>
                              </w:pPr>
                            </w:p>
                          </w:txbxContent>
                        </wps:txbx>
                        <wps:bodyPr rot="0" vert="horz" wrap="square" lIns="0" tIns="0" rIns="0" bIns="0" anchor="t" anchorCtr="0" upright="1">
                          <a:noAutofit/>
                        </wps:bodyPr>
                      </wps:wsp>
                      <wps:wsp>
                        <wps:cNvPr id="683" name="Text Box 41"/>
                        <wps:cNvSpPr txBox="1">
                          <a:spLocks noChangeArrowheads="1"/>
                        </wps:cNvSpPr>
                        <wps:spPr bwMode="auto">
                          <a:xfrm>
                            <a:off x="7466" y="2398"/>
                            <a:ext cx="3433" cy="2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858216"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Krosenrain 17</w:t>
                              </w:r>
                            </w:p>
                            <w:p w14:paraId="50DC6287" w14:textId="77777777" w:rsidR="006C12FF" w:rsidRPr="00DE3BCD" w:rsidRDefault="006C12FF" w:rsidP="00210729">
                              <w:pPr>
                                <w:spacing w:after="0"/>
                                <w:rPr>
                                  <w:rFonts w:ascii="Arial" w:hAnsi="Arial" w:cs="Arial"/>
                                  <w:sz w:val="20"/>
                                  <w:szCs w:val="20"/>
                                </w:rPr>
                              </w:pPr>
                              <w:r>
                                <w:rPr>
                                  <w:rFonts w:ascii="Arial" w:hAnsi="Arial" w:cs="Arial"/>
                                  <w:sz w:val="20"/>
                                  <w:szCs w:val="20"/>
                                </w:rPr>
                                <w:t>3283 Kallnach</w:t>
                              </w:r>
                              <w:r>
                                <w:rPr>
                                  <w:rFonts w:ascii="Arial" w:hAnsi="Arial" w:cs="Arial"/>
                                  <w:sz w:val="20"/>
                                  <w:szCs w:val="20"/>
                                </w:rPr>
                                <w:br/>
                              </w:r>
                              <w:r w:rsidRPr="00DE3BCD">
                                <w:rPr>
                                  <w:rFonts w:ascii="Arial" w:hAnsi="Arial" w:cs="Arial"/>
                                  <w:sz w:val="20"/>
                                  <w:szCs w:val="20"/>
                                </w:rPr>
                                <w:br/>
                                <w:t>079</w:t>
                              </w:r>
                              <w:r>
                                <w:rPr>
                                  <w:rFonts w:ascii="Arial" w:hAnsi="Arial" w:cs="Arial"/>
                                  <w:sz w:val="20"/>
                                  <w:szCs w:val="20"/>
                                </w:rPr>
                                <w:t xml:space="preserve">/195 22 68 </w:t>
                              </w:r>
                              <w:r w:rsidRPr="00DE3BCD">
                                <w:rPr>
                                  <w:rFonts w:ascii="Arial" w:hAnsi="Arial" w:cs="Arial"/>
                                  <w:sz w:val="20"/>
                                  <w:szCs w:val="20"/>
                                </w:rPr>
                                <w:t>N</w:t>
                              </w:r>
                            </w:p>
                            <w:p w14:paraId="31BCBB65" w14:textId="77777777" w:rsidR="006C12FF" w:rsidRPr="005A1F8A" w:rsidRDefault="006C12FF" w:rsidP="00210729">
                              <w:pPr>
                                <w:spacing w:after="0"/>
                                <w:jc w:val="both"/>
                                <w:rPr>
                                  <w:rFonts w:ascii="Arial" w:hAnsi="Arial" w:cs="Arial"/>
                                  <w:sz w:val="20"/>
                                  <w:szCs w:val="20"/>
                                </w:rPr>
                              </w:pPr>
                              <w:r w:rsidRPr="005A1F8A">
                                <w:rPr>
                                  <w:rFonts w:ascii="Arial" w:hAnsi="Arial" w:cs="Arial"/>
                                  <w:b/>
                                  <w:color w:val="C00000"/>
                                  <w:sz w:val="20"/>
                                  <w:szCs w:val="20"/>
                                </w:rPr>
                                <w:t>maik.jung@ttcbern.ch</w:t>
                              </w:r>
                              <w:r w:rsidRPr="005A1F8A">
                                <w:rPr>
                                  <w:rFonts w:ascii="Arial" w:hAnsi="Arial" w:cs="Arial"/>
                                  <w:b/>
                                  <w:color w:val="C00000"/>
                                  <w:sz w:val="20"/>
                                  <w:szCs w:val="20"/>
                                </w:rPr>
                                <w:br/>
                              </w:r>
                              <w:r w:rsidRPr="005A1F8A">
                                <w:rPr>
                                  <w:rFonts w:ascii="Arial" w:hAnsi="Arial" w:cs="Arial"/>
                                  <w:sz w:val="20"/>
                                  <w:szCs w:val="20"/>
                                </w:rPr>
                                <w:t>Ausbildung: STT Trainer 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B30994" id="_x0000_s1074" style="position:absolute;left:0;text-align:left;margin-left:-.85pt;margin-top:1.8pt;width:502pt;height:81.7pt;z-index:-251701760" coordorigin="1009,2398" coordsize="9890,2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SUQgMAAOwLAAAOAAAAZHJzL2Uyb0RvYy54bWzsVttu1DAQfUfiH6y809yzm6jZqt3SCqmF&#10;ipYP8CbORSR2sL3Nlq9nbCd7Q9B2qSqQ2JUiO7YnM2fOHM/xyapt0D3homY0tdwjx0KEZiyvaZla&#10;X+4u3k0tJCSmOW4YJan1QIR1Mnv75rjvEuKxijU54QiMUJH0XWpVUnaJbYusIi0WR6wjFBYLxlss&#10;YcpLO+e4B+ttY3uOE9k943nHWUaEgLfnZtGaaftFQTL5qSgEkahJLfBN6ifXz4V62rNjnJQcd1Wd&#10;DW7gA7xocU3ho2tT51hitOT1T6baOuNMsEIeZay1WVHUGdExQDSusxfNJWfLTsdSJn3ZrWECaPdw&#10;Oths9vH+kne33Q033sPwimVfBeBi912ZbK+reWk2o0V/zXLIJ15KpgNfFbxVJiAktNL4PqzxJSuJ&#10;MngZ+ZMwcCANGay5DsziIQNZBWlS51zHiS0Ey54fT012sur9cD6ewn592JsEvlq1cWI+rJ0dnFPJ&#10;BzaJDWDizwC7rXBHdB6EAuSGozqHaKbgDMUtoPAZeIZp2RAU+Toi5QDsHHEVBlRE2byCfeSUc9ZX&#10;BOfgmKvj2DmgJgJS8ijKXhiHe2iNWAdR7A1YhYG3gxVOOi7kJWEtUoPU4uC+TiK+vxLSwDpuUTkV&#10;rKnzi7pp9ISXi3nD0T2Gkjq7UP/B+s62hqrNlKljxqJ6A2kyoZkcLVj+AGFyZuoSdAQGFePfLdRD&#10;TaaW+LbEnFio+UABqtgNAlXEehKEEw8mfHtlsb2CaQamUktayAzn0hT+suN1WcGXXB00ZadA4qLW&#10;gSv/jFeDs0CjV+OTO/JJOaRJh6JIgbvDDsjHS9LJoK/qEn4akKGE3UloyOVGoSYQTkZyeYpSuhAD&#10;xw9+T66iYT2wnstrTJcYEtktDyTb3Lho2PSfbE+8RH4lXpBAI153KqtnbIUCLUVbXENyBe/HOnlR&#10;1m1dFa7nQZOgJD8CAkJ2Nzzz48gfRMwLHuHZYyK2liKcPEmb5Gqx0jrv6Q9vhOHJcrWWqrVMwcBI&#10;FAz+PXmCVPwdjJkEIIu7TcKoTH7gj4zZbxGefe0dzphwFO1nXnCvxhjdLkFLqTuoof1VPev2XF+A&#10;myZ99gMAAP//AwBQSwMEFAAGAAgAAAAhADQLIK/fAAAACQEAAA8AAABkcnMvZG93bnJldi54bWxM&#10;j0FrwkAQhe+F/odlCr3pbgyNJWYjIm1PUqgWircxGZNgdjZk1yT++66n9vaG93jvm2w9mVYM1LvG&#10;soZorkAQF7ZsuNLwfXifvYJwHrnE1jJpuJGDdf74kGFa2pG/aNj7SoQSdilqqL3vUildUZNBN7cd&#10;cfDOtjfow9lXsuxxDOWmlQulEmmw4bBQY0fbmorL/mo0fIw4buLobdhdztvb8fDy+bOLSOvnp2mz&#10;AuFp8n9huOMHdMgD08leuXSi1TCLliGpIU5A3G2lFjGIU1DJUoHMM/n/g/wXAAD//wMAUEsBAi0A&#10;FAAGAAgAAAAhALaDOJL+AAAA4QEAABMAAAAAAAAAAAAAAAAAAAAAAFtDb250ZW50X1R5cGVzXS54&#10;bWxQSwECLQAUAAYACAAAACEAOP0h/9YAAACUAQAACwAAAAAAAAAAAAAAAAAvAQAAX3JlbHMvLnJl&#10;bHNQSwECLQAUAAYACAAAACEANPyklEIDAADsCwAADgAAAAAAAAAAAAAAAAAuAgAAZHJzL2Uyb0Rv&#10;Yy54bWxQSwECLQAUAAYACAAAACEANAsgr98AAAAJAQAADwAAAAAAAAAAAAAAAACcBQAAZHJzL2Rv&#10;d25yZXYueG1sUEsFBgAAAAAEAAQA8wAAAKgGAAAAAA==&#10;">
                <v:rect id="Rectangle 630" o:spid="_x0000_s1075" style="position:absolute;left:2595;top:2398;width:4692;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nIwwAAANwAAAAPAAAAZHJzL2Rvd25yZXYueG1sRE9Na8JA&#10;EL0X/A/LFHoJuqkFsdFVbDHUW00qOQ/ZMQnNzobsNon99d1DwePjfW/3k2nFQL1rLCt4XsQgiEur&#10;G64UXL7S+RqE88gaW8uk4EYO9rvZwxYTbUfOaMh9JUIIuwQV1N53iZSurMmgW9iOOHBX2xv0AfaV&#10;1D2OIdy0chnHK2mw4dBQY0fvNZXf+Y9REHUvxdv4ez5Fn2l8O34U2WsVTUo9PU6HDQhPk7+L/90n&#10;rWC1DvPDmXAE5O4PAAD//wMAUEsBAi0AFAAGAAgAAAAhANvh9svuAAAAhQEAABMAAAAAAAAAAAAA&#10;AAAAAAAAAFtDb250ZW50X1R5cGVzXS54bWxQSwECLQAUAAYACAAAACEAWvQsW78AAAAVAQAACwAA&#10;AAAAAAAAAAAAAAAfAQAAX3JlbHMvLnJlbHNQSwECLQAUAAYACAAAACEAzcfpyMMAAADcAAAADwAA&#10;AAAAAAAAAAAAAAAHAgAAZHJzL2Rvd25yZXYueG1sUEsFBgAAAAADAAMAtwAAAPcCAAAAAA==&#10;" fillcolor="#bfbfbf" stroked="f"/>
                <v:shape id="AutoShape 66" o:spid="_x0000_s1076" type="#_x0000_t118" style="position:absolute;left:1755;top:1652;width:2542;height:40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b5ixgAAANwAAAAPAAAAZHJzL2Rvd25yZXYueG1sRI9PSwMx&#10;FMTvBb9DeIK3NluhpaxNiyiWelF23YPeHpu3fzB5WZJ0u/XTG0HocZiZ3zDb/WSNGMmH3rGC5SID&#10;QVw73XOroPp4mW9AhIis0TgmBRcKsN/dzLaYa3fmgsYytiJBOOSooItxyKUMdUcWw8INxMlrnLcY&#10;k/St1B7PCW6NvM+ytbTYc1rocKCnjurv8mQV4LM3xedrUxyq8sv8vK2a5v0yKnV3Oz0+gIg0xWv4&#10;v33UCtabJfydSUdA7n4BAAD//wMAUEsBAi0AFAAGAAgAAAAhANvh9svuAAAAhQEAABMAAAAAAAAA&#10;AAAAAAAAAAAAAFtDb250ZW50X1R5cGVzXS54bWxQSwECLQAUAAYACAAAACEAWvQsW78AAAAVAQAA&#10;CwAAAAAAAAAAAAAAAAAfAQAAX3JlbHMvLnJlbHNQSwECLQAUAAYACAAAACEABum+YsYAAADcAAAA&#10;DwAAAAAAAAAAAAAAAAAHAgAAZHJzL2Rvd25yZXYueG1sUEsFBgAAAAADAAMAtwAAAPoCAAAAAA==&#10;" fillcolor="#c00000" stroked="f"/>
                <v:shape id="Text Box 41" o:spid="_x0000_s1077" type="#_x0000_t202" style="position:absolute;left:1228;top:2600;width:39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j4xgAAANwAAAAPAAAAZHJzL2Rvd25yZXYueG1sRI9La8Mw&#10;EITvhfwHsYHeGjk5hOBGCaVNoYe+8oLktrG2tom1MtLGcf99VSj0OMzMN8x82btGdRRi7dnAeJSB&#10;Ii68rbk0sNs+381ARUG22HgmA98UYbkY3Mwxt/7Ka+o2UqoE4ZijgUqkzbWORUUO48i3xMn78sGh&#10;JBlKbQNeE9w1epJlU+2w5rRQYUuPFRXnzcUZaA4xvJ4yOXZP5Zt8fujLfjV+N+Z22D/cgxLq5T/8&#10;136xBqazCfyeSUdAL34AAAD//wMAUEsBAi0AFAAGAAgAAAAhANvh9svuAAAAhQEAABMAAAAAAAAA&#10;AAAAAAAAAAAAAFtDb250ZW50X1R5cGVzXS54bWxQSwECLQAUAAYACAAAACEAWvQsW78AAAAVAQAA&#10;CwAAAAAAAAAAAAAAAAAfAQAAX3JlbHMvLnJlbHNQSwECLQAUAAYACAAAACEAQoY4+MYAAADcAAAA&#10;DwAAAAAAAAAAAAAAAAAHAgAAZHJzL2Rvd25yZXYueG1sUEsFBgAAAAADAAMAtwAAAPoCAAAAAA==&#10;" filled="f" stroked="f" strokeweight=".5pt">
                  <v:textbox inset="0,0,0,0">
                    <w:txbxContent>
                      <w:p w14:paraId="7DD8E5C7" w14:textId="77777777" w:rsidR="006C12FF" w:rsidRDefault="006C12FF" w:rsidP="00210729">
                        <w:pPr>
                          <w:spacing w:after="0" w:line="240" w:lineRule="auto"/>
                          <w:rPr>
                            <w:rFonts w:ascii="Arial" w:hAnsi="Arial" w:cs="Arial"/>
                            <w:color w:val="FFFFFF"/>
                            <w:sz w:val="32"/>
                            <w:szCs w:val="32"/>
                          </w:rPr>
                        </w:pPr>
                        <w:r>
                          <w:rPr>
                            <w:rFonts w:ascii="Arial" w:hAnsi="Arial" w:cs="Arial"/>
                            <w:color w:val="FFFFFF"/>
                            <w:sz w:val="32"/>
                            <w:szCs w:val="32"/>
                          </w:rPr>
                          <w:t>Trainer</w:t>
                        </w:r>
                      </w:p>
                      <w:p w14:paraId="04F3F82F" w14:textId="77777777" w:rsidR="006C12FF" w:rsidRPr="002F1332" w:rsidRDefault="006C12FF" w:rsidP="00210729">
                        <w:pPr>
                          <w:spacing w:after="0" w:line="240" w:lineRule="auto"/>
                          <w:rPr>
                            <w:rFonts w:ascii="Arial" w:hAnsi="Arial" w:cs="Arial"/>
                            <w:color w:val="FFFFFF"/>
                            <w:sz w:val="32"/>
                            <w:szCs w:val="32"/>
                          </w:rPr>
                        </w:pPr>
                      </w:p>
                      <w:p w14:paraId="1E84E457" w14:textId="77777777" w:rsidR="006C12FF" w:rsidRPr="002F1332" w:rsidRDefault="006C12FF" w:rsidP="00210729">
                        <w:pPr>
                          <w:spacing w:after="0" w:line="240" w:lineRule="auto"/>
                          <w:rPr>
                            <w:rFonts w:ascii="Arial" w:hAnsi="Arial" w:cs="Arial"/>
                            <w:b/>
                            <w:color w:val="FFFFFF"/>
                            <w:sz w:val="36"/>
                            <w:szCs w:val="36"/>
                          </w:rPr>
                        </w:pPr>
                        <w:r>
                          <w:rPr>
                            <w:rFonts w:ascii="Arial" w:hAnsi="Arial" w:cs="Arial"/>
                            <w:b/>
                            <w:color w:val="FFFFFF"/>
                            <w:sz w:val="36"/>
                            <w:szCs w:val="36"/>
                          </w:rPr>
                          <w:t>Maik Jung</w:t>
                        </w:r>
                      </w:p>
                      <w:p w14:paraId="6B389919" w14:textId="77777777" w:rsidR="006C12FF" w:rsidRPr="00210C86" w:rsidRDefault="006C12FF" w:rsidP="00210729">
                        <w:pPr>
                          <w:spacing w:after="0" w:line="240" w:lineRule="auto"/>
                          <w:rPr>
                            <w:rFonts w:ascii="Arial" w:hAnsi="Arial" w:cs="Arial"/>
                            <w:color w:val="FFFFFF"/>
                            <w:sz w:val="36"/>
                            <w:szCs w:val="20"/>
                          </w:rPr>
                        </w:pP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r w:rsidRPr="00210C86">
                          <w:rPr>
                            <w:rFonts w:ascii="Arial" w:hAnsi="Arial" w:cs="Arial"/>
                            <w:color w:val="FFFFFF"/>
                            <w:sz w:val="36"/>
                            <w:szCs w:val="20"/>
                          </w:rPr>
                          <w:tab/>
                        </w:r>
                      </w:p>
                      <w:p w14:paraId="75563676" w14:textId="77777777" w:rsidR="006C12FF" w:rsidRPr="00210C86" w:rsidRDefault="006C12FF" w:rsidP="00210729">
                        <w:pPr>
                          <w:spacing w:after="0" w:line="240" w:lineRule="auto"/>
                          <w:rPr>
                            <w:rFonts w:ascii="Arial" w:hAnsi="Arial" w:cs="Arial"/>
                            <w:color w:val="FFFFFF"/>
                            <w:sz w:val="24"/>
                            <w:szCs w:val="20"/>
                          </w:rPr>
                        </w:pPr>
                      </w:p>
                      <w:p w14:paraId="077439BE" w14:textId="77777777" w:rsidR="006C12FF" w:rsidRPr="00210C86" w:rsidRDefault="006C12FF" w:rsidP="00210729">
                        <w:pPr>
                          <w:spacing w:after="0" w:line="240" w:lineRule="auto"/>
                          <w:rPr>
                            <w:rFonts w:ascii="Arial" w:hAnsi="Arial" w:cs="Arial"/>
                            <w:color w:val="FFFFFF"/>
                            <w:sz w:val="24"/>
                            <w:szCs w:val="20"/>
                          </w:rPr>
                        </w:pPr>
                      </w:p>
                    </w:txbxContent>
                  </v:textbox>
                </v:shape>
                <v:shape id="Text Box 41" o:spid="_x0000_s1078" type="#_x0000_t202" style="position:absolute;left:7466;top:2398;width:343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1jxgAAANwAAAAPAAAAZHJzL2Rvd25yZXYueG1sRI9BS8NA&#10;FITvBf/D8oTe2k1bKCV2W0QreGi11hb09sw+k2D2bdh9TeO/dwXB4zAz3zDLde8a1VGItWcDk3EG&#10;irjwtubSwPH1YbQAFQXZYuOZDHxThPXqarDE3PoLv1B3kFIlCMccDVQiba51LCpyGMe+JU7epw8O&#10;JclQahvwkuCu0dMsm2uHNaeFClu6q6j4OpydgeYthu1HJu/dfbmT/bM+nzaTJ2OG1/3tDSihXv7D&#10;f+1Ha2C+mMHvmXQE9OoHAAD//wMAUEsBAi0AFAAGAAgAAAAhANvh9svuAAAAhQEAABMAAAAAAAAA&#10;AAAAAAAAAAAAAFtDb250ZW50X1R5cGVzXS54bWxQSwECLQAUAAYACAAAACEAWvQsW78AAAAVAQAA&#10;CwAAAAAAAAAAAAAAAAAfAQAAX3JlbHMvLnJlbHNQSwECLQAUAAYACAAAACEALcqdY8YAAADcAAAA&#10;DwAAAAAAAAAAAAAAAAAHAgAAZHJzL2Rvd25yZXYueG1sUEsFBgAAAAADAAMAtwAAAPoCAAAAAA==&#10;" filled="f" stroked="f" strokeweight=".5pt">
                  <v:textbox inset="0,0,0,0">
                    <w:txbxContent>
                      <w:p w14:paraId="44858216" w14:textId="77777777" w:rsidR="006C12FF" w:rsidRPr="002F1332" w:rsidRDefault="006C12FF" w:rsidP="00210729">
                        <w:pPr>
                          <w:spacing w:after="0"/>
                          <w:jc w:val="both"/>
                          <w:rPr>
                            <w:rFonts w:ascii="Arial" w:hAnsi="Arial" w:cs="Arial"/>
                            <w:sz w:val="20"/>
                            <w:szCs w:val="20"/>
                          </w:rPr>
                        </w:pPr>
                        <w:r>
                          <w:rPr>
                            <w:rFonts w:ascii="Arial" w:hAnsi="Arial" w:cs="Arial"/>
                            <w:sz w:val="20"/>
                            <w:szCs w:val="20"/>
                          </w:rPr>
                          <w:t>Krosenrain 17</w:t>
                        </w:r>
                      </w:p>
                      <w:p w14:paraId="50DC6287" w14:textId="77777777" w:rsidR="006C12FF" w:rsidRPr="00DE3BCD" w:rsidRDefault="006C12FF" w:rsidP="00210729">
                        <w:pPr>
                          <w:spacing w:after="0"/>
                          <w:rPr>
                            <w:rFonts w:ascii="Arial" w:hAnsi="Arial" w:cs="Arial"/>
                            <w:sz w:val="20"/>
                            <w:szCs w:val="20"/>
                          </w:rPr>
                        </w:pPr>
                        <w:r>
                          <w:rPr>
                            <w:rFonts w:ascii="Arial" w:hAnsi="Arial" w:cs="Arial"/>
                            <w:sz w:val="20"/>
                            <w:szCs w:val="20"/>
                          </w:rPr>
                          <w:t>3283 Kallnach</w:t>
                        </w:r>
                        <w:r>
                          <w:rPr>
                            <w:rFonts w:ascii="Arial" w:hAnsi="Arial" w:cs="Arial"/>
                            <w:sz w:val="20"/>
                            <w:szCs w:val="20"/>
                          </w:rPr>
                          <w:br/>
                        </w:r>
                        <w:r w:rsidRPr="00DE3BCD">
                          <w:rPr>
                            <w:rFonts w:ascii="Arial" w:hAnsi="Arial" w:cs="Arial"/>
                            <w:sz w:val="20"/>
                            <w:szCs w:val="20"/>
                          </w:rPr>
                          <w:br/>
                          <w:t>079</w:t>
                        </w:r>
                        <w:r>
                          <w:rPr>
                            <w:rFonts w:ascii="Arial" w:hAnsi="Arial" w:cs="Arial"/>
                            <w:sz w:val="20"/>
                            <w:szCs w:val="20"/>
                          </w:rPr>
                          <w:t xml:space="preserve">/195 22 68 </w:t>
                        </w:r>
                        <w:r w:rsidRPr="00DE3BCD">
                          <w:rPr>
                            <w:rFonts w:ascii="Arial" w:hAnsi="Arial" w:cs="Arial"/>
                            <w:sz w:val="20"/>
                            <w:szCs w:val="20"/>
                          </w:rPr>
                          <w:t>N</w:t>
                        </w:r>
                      </w:p>
                      <w:p w14:paraId="31BCBB65" w14:textId="77777777" w:rsidR="006C12FF" w:rsidRPr="005A1F8A" w:rsidRDefault="006C12FF" w:rsidP="00210729">
                        <w:pPr>
                          <w:spacing w:after="0"/>
                          <w:jc w:val="both"/>
                          <w:rPr>
                            <w:rFonts w:ascii="Arial" w:hAnsi="Arial" w:cs="Arial"/>
                            <w:sz w:val="20"/>
                            <w:szCs w:val="20"/>
                          </w:rPr>
                        </w:pPr>
                        <w:r w:rsidRPr="005A1F8A">
                          <w:rPr>
                            <w:rFonts w:ascii="Arial" w:hAnsi="Arial" w:cs="Arial"/>
                            <w:b/>
                            <w:color w:val="C00000"/>
                            <w:sz w:val="20"/>
                            <w:szCs w:val="20"/>
                          </w:rPr>
                          <w:t>maik.jung@ttcbern.ch</w:t>
                        </w:r>
                        <w:r w:rsidRPr="005A1F8A">
                          <w:rPr>
                            <w:rFonts w:ascii="Arial" w:hAnsi="Arial" w:cs="Arial"/>
                            <w:b/>
                            <w:color w:val="C00000"/>
                            <w:sz w:val="20"/>
                            <w:szCs w:val="20"/>
                          </w:rPr>
                          <w:br/>
                        </w:r>
                        <w:r w:rsidRPr="005A1F8A">
                          <w:rPr>
                            <w:rFonts w:ascii="Arial" w:hAnsi="Arial" w:cs="Arial"/>
                            <w:sz w:val="20"/>
                            <w:szCs w:val="20"/>
                          </w:rPr>
                          <w:t>Ausbildung: STT Trainer D</w:t>
                        </w:r>
                      </w:p>
                    </w:txbxContent>
                  </v:textbox>
                </v:shape>
              </v:group>
            </w:pict>
          </mc:Fallback>
        </mc:AlternateContent>
      </w:r>
    </w:p>
    <w:p w14:paraId="0369E40B" w14:textId="77777777" w:rsidR="00210729" w:rsidRPr="00021939" w:rsidRDefault="00210729" w:rsidP="00210729">
      <w:pPr>
        <w:pStyle w:val="KeinLeerraum"/>
        <w:jc w:val="both"/>
        <w:rPr>
          <w:rFonts w:cs="Arial"/>
          <w:sz w:val="24"/>
          <w:szCs w:val="24"/>
        </w:rPr>
      </w:pPr>
    </w:p>
    <w:p w14:paraId="105E3BB6" w14:textId="77777777" w:rsidR="00210729" w:rsidRPr="00021939" w:rsidRDefault="00210729" w:rsidP="00210729">
      <w:pPr>
        <w:pStyle w:val="KeinLeerraum"/>
        <w:jc w:val="both"/>
        <w:rPr>
          <w:rFonts w:cs="Arial"/>
          <w:sz w:val="24"/>
          <w:szCs w:val="24"/>
        </w:rPr>
      </w:pPr>
    </w:p>
    <w:p w14:paraId="0A257410" w14:textId="77777777" w:rsidR="00210729" w:rsidRPr="00021939" w:rsidRDefault="00210729" w:rsidP="00210729">
      <w:pPr>
        <w:pStyle w:val="KeinLeerraum"/>
        <w:jc w:val="both"/>
        <w:rPr>
          <w:rFonts w:cs="Arial"/>
          <w:sz w:val="24"/>
          <w:szCs w:val="24"/>
        </w:rPr>
      </w:pPr>
    </w:p>
    <w:p w14:paraId="59E22D1A" w14:textId="77777777" w:rsidR="00210729" w:rsidRPr="00021939" w:rsidRDefault="00210729" w:rsidP="00210729">
      <w:pPr>
        <w:pStyle w:val="KeinLeerraum"/>
        <w:jc w:val="both"/>
        <w:rPr>
          <w:rFonts w:cs="Arial"/>
          <w:sz w:val="24"/>
          <w:szCs w:val="24"/>
        </w:rPr>
      </w:pPr>
    </w:p>
    <w:p w14:paraId="54E92D7D" w14:textId="77777777" w:rsidR="00210729" w:rsidRPr="00021939" w:rsidRDefault="00210729" w:rsidP="00210729">
      <w:pPr>
        <w:pStyle w:val="KeinLeerraum"/>
        <w:jc w:val="both"/>
        <w:rPr>
          <w:rFonts w:cs="Arial"/>
          <w:sz w:val="24"/>
          <w:szCs w:val="24"/>
        </w:rPr>
      </w:pPr>
    </w:p>
    <w:p w14:paraId="1082F598" w14:textId="77777777" w:rsidR="00210729" w:rsidRPr="00021939" w:rsidRDefault="00210729" w:rsidP="00210729">
      <w:pPr>
        <w:pStyle w:val="KeinLeerraum"/>
        <w:jc w:val="both"/>
        <w:rPr>
          <w:rFonts w:cs="Arial"/>
          <w:sz w:val="24"/>
          <w:szCs w:val="24"/>
        </w:rPr>
      </w:pPr>
      <w:r w:rsidRPr="00021939">
        <w:rPr>
          <w:rFonts w:cs="Arial"/>
          <w:b/>
          <w:sz w:val="24"/>
          <w:szCs w:val="24"/>
        </w:rPr>
        <w:t>Die Trainer</w:t>
      </w:r>
      <w:r w:rsidRPr="00021939">
        <w:rPr>
          <w:rFonts w:cs="Arial"/>
          <w:sz w:val="24"/>
          <w:szCs w:val="24"/>
        </w:rPr>
        <w:t xml:space="preserve"> erarbeiten zusammen mit dem Nachwuchsverantwortlichen die Trainings und fördern und fordern den Nachwuchs ihrer Spielstärke entsprechend. Sie betreuen gemäss Planung mit dem Nachwuchsverantwortlichen die Nachwuchsspieler bei ihren Meisterschaftsspielen und Turnieren. </w:t>
      </w:r>
    </w:p>
    <w:p w14:paraId="0B149240" w14:textId="77777777" w:rsidR="00EA08A5" w:rsidRPr="00021939" w:rsidRDefault="00EA08A5" w:rsidP="00210729">
      <w:pPr>
        <w:pStyle w:val="KeinLeerraum"/>
        <w:jc w:val="both"/>
        <w:rPr>
          <w:rFonts w:cs="Arial"/>
          <w:sz w:val="24"/>
          <w:szCs w:val="24"/>
        </w:rPr>
      </w:pPr>
    </w:p>
    <w:p w14:paraId="2F3B6669" w14:textId="77777777" w:rsidR="0006445D" w:rsidRDefault="00EA08A5" w:rsidP="0006445D">
      <w:pPr>
        <w:pStyle w:val="KeinLeerraum"/>
        <w:jc w:val="both"/>
        <w:rPr>
          <w:rFonts w:cs="Arial"/>
          <w:sz w:val="24"/>
          <w:szCs w:val="24"/>
        </w:rPr>
      </w:pPr>
      <w:r w:rsidRPr="00021939">
        <w:rPr>
          <w:rFonts w:cs="Arial"/>
          <w:sz w:val="24"/>
          <w:szCs w:val="24"/>
        </w:rPr>
        <w:t>Als J+S (Jugend + Sport) Trainer müssen sie um ihre Anerkennung zu behalten, jeweils nach 2 Jahren ei</w:t>
      </w:r>
      <w:bookmarkStart w:id="0" w:name="_Toc141803340"/>
      <w:r w:rsidR="0006445D">
        <w:rPr>
          <w:rFonts w:cs="Arial"/>
          <w:sz w:val="24"/>
          <w:szCs w:val="24"/>
        </w:rPr>
        <w:t>nen Widerholungskurs besuchen.</w:t>
      </w:r>
    </w:p>
    <w:p w14:paraId="14D496B9" w14:textId="77777777" w:rsidR="00B47CE9" w:rsidRDefault="00B47CE9" w:rsidP="0006445D">
      <w:pPr>
        <w:pStyle w:val="KeinLeerraum"/>
        <w:jc w:val="both"/>
        <w:rPr>
          <w:rFonts w:cs="Arial"/>
          <w:sz w:val="24"/>
          <w:szCs w:val="24"/>
        </w:rPr>
      </w:pPr>
    </w:p>
    <w:p w14:paraId="3AA7031C" w14:textId="77777777" w:rsidR="00B47CE9" w:rsidRDefault="00B47CE9" w:rsidP="0006445D">
      <w:pPr>
        <w:pStyle w:val="KeinLeerraum"/>
        <w:jc w:val="both"/>
        <w:rPr>
          <w:rFonts w:cs="Arial"/>
          <w:sz w:val="24"/>
          <w:szCs w:val="24"/>
        </w:rPr>
      </w:pPr>
      <w:r>
        <w:rPr>
          <w:rFonts w:cs="Arial"/>
          <w:b/>
          <w:sz w:val="24"/>
          <w:szCs w:val="24"/>
        </w:rPr>
        <w:t>Trainerausbildung</w:t>
      </w:r>
    </w:p>
    <w:p w14:paraId="342F2316" w14:textId="77777777" w:rsidR="0006445D" w:rsidRDefault="0006445D" w:rsidP="0006445D">
      <w:pPr>
        <w:pStyle w:val="KeinLeerraum"/>
        <w:jc w:val="both"/>
        <w:rPr>
          <w:rFonts w:cs="Arial"/>
          <w:sz w:val="24"/>
          <w:szCs w:val="24"/>
        </w:rPr>
      </w:pPr>
    </w:p>
    <w:p w14:paraId="0F61DBA3" w14:textId="77777777" w:rsidR="00B47CE9" w:rsidRDefault="00B47CE9" w:rsidP="0006445D">
      <w:pPr>
        <w:pStyle w:val="KeinLeerraum"/>
        <w:jc w:val="both"/>
        <w:rPr>
          <w:rFonts w:cs="Arial"/>
          <w:sz w:val="24"/>
          <w:szCs w:val="24"/>
        </w:rPr>
      </w:pPr>
      <w:r>
        <w:rPr>
          <w:rFonts w:cs="Arial"/>
          <w:sz w:val="24"/>
          <w:szCs w:val="24"/>
        </w:rPr>
        <w:t xml:space="preserve">Der TTC Bern </w:t>
      </w:r>
      <w:r w:rsidR="002A0D85">
        <w:rPr>
          <w:rFonts w:cs="Arial"/>
          <w:sz w:val="24"/>
          <w:szCs w:val="24"/>
        </w:rPr>
        <w:t xml:space="preserve">ist immer auf der Suche nach interessierten Mitgliedern welche gerne eine Trainerausbildung machen möchten. </w:t>
      </w:r>
      <w:r w:rsidR="00405CDB">
        <w:rPr>
          <w:rFonts w:cs="Arial"/>
          <w:sz w:val="24"/>
          <w:szCs w:val="24"/>
        </w:rPr>
        <w:t xml:space="preserve">Unser Verein übernimmt dabei die Ausbildung und Reisekosten. </w:t>
      </w:r>
      <w:r w:rsidR="002A0D85">
        <w:rPr>
          <w:rFonts w:cs="Arial"/>
          <w:sz w:val="24"/>
          <w:szCs w:val="24"/>
        </w:rPr>
        <w:t xml:space="preserve">Von der Ausbildung unter professioneller Leitung profitieren </w:t>
      </w:r>
      <w:r w:rsidR="00405CDB">
        <w:rPr>
          <w:rFonts w:cs="Arial"/>
          <w:sz w:val="24"/>
          <w:szCs w:val="24"/>
        </w:rPr>
        <w:t xml:space="preserve">schlussendlich </w:t>
      </w:r>
      <w:r w:rsidR="002A0D85">
        <w:rPr>
          <w:rFonts w:cs="Arial"/>
          <w:sz w:val="24"/>
          <w:szCs w:val="24"/>
        </w:rPr>
        <w:t>nicht nur die</w:t>
      </w:r>
      <w:r w:rsidR="00405CDB">
        <w:rPr>
          <w:rFonts w:cs="Arial"/>
          <w:sz w:val="24"/>
          <w:szCs w:val="24"/>
        </w:rPr>
        <w:t xml:space="preserve"> Kinder sondern auch die angehenden Trainer</w:t>
      </w:r>
      <w:r w:rsidR="002A0D85">
        <w:rPr>
          <w:rFonts w:cs="Arial"/>
          <w:sz w:val="24"/>
          <w:szCs w:val="24"/>
        </w:rPr>
        <w:t>.</w:t>
      </w:r>
      <w:r w:rsidR="00405CDB">
        <w:rPr>
          <w:rFonts w:cs="Arial"/>
          <w:sz w:val="24"/>
          <w:szCs w:val="24"/>
        </w:rPr>
        <w:t xml:space="preserve"> </w:t>
      </w:r>
    </w:p>
    <w:p w14:paraId="3833AB1F" w14:textId="77777777" w:rsidR="00405CDB" w:rsidRDefault="00405CDB" w:rsidP="0006445D">
      <w:pPr>
        <w:pStyle w:val="KeinLeerraum"/>
        <w:jc w:val="both"/>
        <w:rPr>
          <w:rFonts w:cs="Arial"/>
          <w:sz w:val="24"/>
          <w:szCs w:val="24"/>
        </w:rPr>
      </w:pPr>
    </w:p>
    <w:p w14:paraId="313892DD" w14:textId="77777777" w:rsidR="00405CDB" w:rsidRDefault="00405CDB" w:rsidP="0006445D">
      <w:pPr>
        <w:pStyle w:val="KeinLeerraum"/>
        <w:jc w:val="both"/>
        <w:rPr>
          <w:rFonts w:cs="Arial"/>
          <w:sz w:val="24"/>
          <w:szCs w:val="24"/>
        </w:rPr>
      </w:pPr>
      <w:r>
        <w:rPr>
          <w:rFonts w:cs="Arial"/>
          <w:sz w:val="24"/>
          <w:szCs w:val="24"/>
        </w:rPr>
        <w:t>Der Trainer STT D kann bereits im 16. Altersjahr gemacht werden und dauert 1 Tag</w:t>
      </w:r>
    </w:p>
    <w:p w14:paraId="6266F084" w14:textId="77777777" w:rsidR="00405CDB" w:rsidRDefault="00405CDB" w:rsidP="0006445D">
      <w:pPr>
        <w:pStyle w:val="KeinLeerraum"/>
        <w:jc w:val="both"/>
        <w:rPr>
          <w:rFonts w:cs="Arial"/>
          <w:sz w:val="24"/>
          <w:szCs w:val="24"/>
        </w:rPr>
      </w:pPr>
    </w:p>
    <w:p w14:paraId="2225D5B1" w14:textId="77777777" w:rsidR="00405CDB" w:rsidRDefault="00405CDB" w:rsidP="0006445D">
      <w:pPr>
        <w:pStyle w:val="KeinLeerraum"/>
        <w:jc w:val="both"/>
        <w:rPr>
          <w:rFonts w:cs="Arial"/>
          <w:sz w:val="24"/>
          <w:szCs w:val="24"/>
        </w:rPr>
      </w:pPr>
      <w:r>
        <w:rPr>
          <w:rFonts w:cs="Arial"/>
          <w:sz w:val="24"/>
          <w:szCs w:val="24"/>
        </w:rPr>
        <w:t>Die J+S Trainer C Ausbildung kann im 18. Altersjahr gemacht werden und dauert 5-6 Tage.</w:t>
      </w:r>
    </w:p>
    <w:p w14:paraId="2083A3B2" w14:textId="77777777" w:rsidR="00405CDB" w:rsidRDefault="00405CDB" w:rsidP="0006445D">
      <w:pPr>
        <w:pStyle w:val="KeinLeerraum"/>
        <w:jc w:val="both"/>
        <w:rPr>
          <w:rFonts w:cs="Arial"/>
          <w:sz w:val="24"/>
          <w:szCs w:val="24"/>
        </w:rPr>
      </w:pPr>
    </w:p>
    <w:p w14:paraId="752BA692" w14:textId="77777777" w:rsidR="0006445D" w:rsidRDefault="00405CDB" w:rsidP="0006445D">
      <w:pPr>
        <w:pStyle w:val="KeinLeerraum"/>
        <w:jc w:val="both"/>
        <w:rPr>
          <w:rFonts w:cs="Arial"/>
          <w:sz w:val="24"/>
          <w:szCs w:val="24"/>
        </w:rPr>
      </w:pPr>
      <w:r w:rsidRPr="00405CDB">
        <w:rPr>
          <w:rFonts w:cs="Arial"/>
          <w:b/>
          <w:sz w:val="24"/>
          <w:szCs w:val="24"/>
        </w:rPr>
        <w:t xml:space="preserve">Für die Ausbildung J+S müssen Kandidaten im Übrigen keine Ferientage daran geben! </w:t>
      </w:r>
    </w:p>
    <w:p w14:paraId="26A2371C" w14:textId="77777777" w:rsidR="001C2967" w:rsidRPr="001A6FDF" w:rsidRDefault="00276A68" w:rsidP="001C2967">
      <w:pPr>
        <w:keepNext/>
        <w:tabs>
          <w:tab w:val="left" w:pos="2268"/>
          <w:tab w:val="left" w:pos="4253"/>
          <w:tab w:val="left" w:pos="6521"/>
          <w:tab w:val="right" w:pos="9639"/>
        </w:tabs>
        <w:spacing w:after="0" w:line="240" w:lineRule="auto"/>
        <w:jc w:val="both"/>
        <w:outlineLvl w:val="0"/>
        <w:rPr>
          <w:rFonts w:eastAsia="Times New Roman" w:cs="Arial"/>
          <w:b/>
          <w:color w:val="C00000"/>
          <w:sz w:val="28"/>
          <w:szCs w:val="20"/>
          <w:lang w:eastAsia="de-DE"/>
        </w:rPr>
      </w:pPr>
      <w:r>
        <w:rPr>
          <w:rFonts w:cs="Arial"/>
          <w:noProof/>
          <w:sz w:val="24"/>
          <w:szCs w:val="24"/>
          <w:u w:val="single"/>
          <w:lang w:eastAsia="de-CH"/>
        </w:rPr>
        <w:lastRenderedPageBreak/>
        <mc:AlternateContent>
          <mc:Choice Requires="wps">
            <w:drawing>
              <wp:anchor distT="0" distB="0" distL="114300" distR="114300" simplePos="0" relativeHeight="251973120" behindDoc="0" locked="0" layoutInCell="1" allowOverlap="1" wp14:anchorId="35BF49B8" wp14:editId="067BEBFE">
                <wp:simplePos x="0" y="0"/>
                <wp:positionH relativeFrom="column">
                  <wp:posOffset>-106680</wp:posOffset>
                </wp:positionH>
                <wp:positionV relativeFrom="paragraph">
                  <wp:posOffset>-831586</wp:posOffset>
                </wp:positionV>
                <wp:extent cx="6132830" cy="603250"/>
                <wp:effectExtent l="0" t="0" r="0" b="6350"/>
                <wp:wrapNone/>
                <wp:docPr id="767" name="Textfeld 767"/>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3CA10" w14:textId="77777777" w:rsidR="006C12FF" w:rsidRDefault="006C12FF" w:rsidP="00583500">
                            <w:r>
                              <w:rPr>
                                <w:rFonts w:ascii="Arial" w:hAnsi="Arial" w:cs="Arial"/>
                                <w:color w:val="C00000"/>
                                <w:sz w:val="56"/>
                                <w:szCs w:val="80"/>
                              </w:rPr>
                              <w:t>Trainingsbetrieb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BF49B8" id="Textfeld 767" o:spid="_x0000_s1079" type="#_x0000_t202" style="position:absolute;left:0;text-align:left;margin-left:-8.4pt;margin-top:-65.5pt;width:482.9pt;height:47.5pt;z-index:25197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NS7awIAAEUFAAAOAAAAZHJzL2Uyb0RvYy54bWysVEtv2zAMvg/YfxB0X51Xsy6IU2QtOgwo&#10;2mLp0LMiS40xWdQkJnb260vJdpJ1u3TYRaLIj29S88umMmynfCjB5nx4NuBMWQlFaZ9z/v3x5sMF&#10;ZwGFLYQBq3K+V4FfLt6/m9dupkawAVMoz8iIDbPa5XyD6GZZFuRGVSKcgVOWhBp8JZCe/jkrvKjJ&#10;emWy0WAwzWrwhfMgVQjEvW6FfJHsa60k3msdFDKTc4oN0+nTuY5ntpiL2bMXblPKLgzxD1FUorTk&#10;9GDqWqBgW1/+YaoqpYcAGs8kVBloXUqVcqBshoNX2aw2wqmUCxUnuEOZwv8zK+92K/fgGTafoaEG&#10;xoLULswCMWM+jfZVvClSRnIq4f5QNtUgk8ScDsejizGJJMmmg/HoPNU1O2o7H/CLgopFIuee2pKq&#10;JXa3AckjQXtIdGbhpjQmtcZYVpPRMZn8TUIaxkaOSk3uzBwjTxTujYoYY78pzcoiJRAZabzUlfFs&#10;J2gwhJTKYso92SV0RGkK4i2KHf4Y1VuU2zx6z2DxoFyVFnzK/lXYxY8+ZN3iqZAneUcSm3VDied8&#10;NO07u4ZiTw330O5CcPKmpK7cioAPwtPwUyNpofGeDm2Aqg8dxdkG/K+/8SOeZpKknNW0TDkPP7fC&#10;K87MV0vT+mk4mcTtS4/J+ccRPfypZH0qsdvqCqgtQ/o6nExkxKPpSe2heqK9X0avJBJWku+cY09e&#10;Ybvi9G9ItVwmEO2bE3hrV05G07FLceYemyfhXTeYSCN9B/3aidmr+WyxUdPCcougyzS8sdBtVbsG&#10;0K6mme7+lfgZnL4T6vj7LV4AAAD//wMAUEsDBBQABgAIAAAAIQC+cyPA4gAAAAwBAAAPAAAAZHJz&#10;L2Rvd25yZXYueG1sTI9BT8JAEIXvJv6HzZh4g21BGyjdEtKEmBg9gFy8TbtL29Cdrd0Fqr/e4aS3&#10;NzMvb76XrUfbiYsZfOtIQTyNQBiqnG6pVnD42E4WIHxA0tg5Mgq+jYd1fn+XYardlXbmsg+14BDy&#10;KSpoQuhTKX3VGIt+6npDfDu6wWLgcailHvDK4baTsyhKpMWW+EODvSkaU532Z6vgtdi+466c2cVP&#10;V7y8HTf91+HzWanHh3GzAhHMGP7McMNndMiZqXRn0l50CiZxwujhJuYxt2LL8mnJouTVPIlA5pn8&#10;XyL/BQAA//8DAFBLAQItABQABgAIAAAAIQC2gziS/gAAAOEBAAATAAAAAAAAAAAAAAAAAAAAAABb&#10;Q29udGVudF9UeXBlc10ueG1sUEsBAi0AFAAGAAgAAAAhADj9If/WAAAAlAEAAAsAAAAAAAAAAAAA&#10;AAAALwEAAF9yZWxzLy5yZWxzUEsBAi0AFAAGAAgAAAAhAGPc1LtrAgAARQUAAA4AAAAAAAAAAAAA&#10;AAAALgIAAGRycy9lMm9Eb2MueG1sUEsBAi0AFAAGAAgAAAAhAL5zI8DiAAAADAEAAA8AAAAAAAAA&#10;AAAAAAAAxQQAAGRycy9kb3ducmV2LnhtbFBLBQYAAAAABAAEAPMAAADUBQAAAAA=&#10;" filled="f" stroked="f" strokeweight=".5pt">
                <v:textbox>
                  <w:txbxContent>
                    <w:p w14:paraId="04A3CA10" w14:textId="77777777" w:rsidR="006C12FF" w:rsidRDefault="006C12FF" w:rsidP="00583500">
                      <w:r>
                        <w:rPr>
                          <w:rFonts w:ascii="Arial" w:hAnsi="Arial" w:cs="Arial"/>
                          <w:color w:val="C00000"/>
                          <w:sz w:val="56"/>
                          <w:szCs w:val="80"/>
                        </w:rPr>
                        <w:t>Trainingsbetrieb</w:t>
                      </w:r>
                    </w:p>
                  </w:txbxContent>
                </v:textbox>
              </v:shape>
            </w:pict>
          </mc:Fallback>
        </mc:AlternateContent>
      </w:r>
      <w:r w:rsidR="0006445D">
        <w:rPr>
          <w:rFonts w:eastAsia="Times New Roman" w:cs="Arial"/>
          <w:b/>
          <w:color w:val="C00000"/>
          <w:sz w:val="28"/>
          <w:szCs w:val="20"/>
          <w:lang w:eastAsia="de-DE"/>
        </w:rPr>
        <w:t>T</w:t>
      </w:r>
      <w:r w:rsidR="001C2967" w:rsidRPr="001A6FDF">
        <w:rPr>
          <w:rFonts w:eastAsia="Times New Roman" w:cs="Arial"/>
          <w:b/>
          <w:color w:val="C00000"/>
          <w:sz w:val="28"/>
          <w:szCs w:val="20"/>
          <w:lang w:eastAsia="de-DE"/>
        </w:rPr>
        <w:t>rainingsbetrieb</w:t>
      </w:r>
    </w:p>
    <w:p w14:paraId="3829019E" w14:textId="77777777" w:rsidR="001C2967" w:rsidRPr="001A6FDF" w:rsidRDefault="001C2967" w:rsidP="001C2967">
      <w:pPr>
        <w:keepNext/>
        <w:tabs>
          <w:tab w:val="left" w:pos="2268"/>
          <w:tab w:val="left" w:pos="4253"/>
          <w:tab w:val="left" w:pos="6521"/>
          <w:tab w:val="right" w:pos="9639"/>
        </w:tabs>
        <w:spacing w:after="0" w:line="240" w:lineRule="auto"/>
        <w:jc w:val="both"/>
        <w:outlineLvl w:val="0"/>
        <w:rPr>
          <w:rFonts w:eastAsia="Times New Roman" w:cs="Arial"/>
          <w:b/>
          <w:color w:val="C00000"/>
          <w:sz w:val="28"/>
          <w:szCs w:val="20"/>
          <w:lang w:eastAsia="de-DE"/>
        </w:rPr>
      </w:pPr>
    </w:p>
    <w:p w14:paraId="182FD913" w14:textId="77777777" w:rsidR="001C2967" w:rsidRPr="00D93E03" w:rsidRDefault="001C2967" w:rsidP="001C2967">
      <w:pPr>
        <w:keepNext/>
        <w:tabs>
          <w:tab w:val="left" w:pos="2268"/>
          <w:tab w:val="left" w:pos="4253"/>
          <w:tab w:val="left" w:pos="6521"/>
          <w:tab w:val="right" w:pos="9639"/>
        </w:tabs>
        <w:spacing w:after="0" w:line="240" w:lineRule="auto"/>
        <w:jc w:val="both"/>
        <w:outlineLvl w:val="0"/>
        <w:rPr>
          <w:sz w:val="24"/>
          <w:szCs w:val="24"/>
        </w:rPr>
      </w:pPr>
      <w:r w:rsidRPr="00D93E03">
        <w:rPr>
          <w:sz w:val="24"/>
          <w:szCs w:val="24"/>
        </w:rPr>
        <w:t>Der TTC Bern führt jeweils am Dienstag und Donnerstag von 18</w:t>
      </w:r>
      <w:r w:rsidR="000945FB">
        <w:rPr>
          <w:sz w:val="24"/>
          <w:szCs w:val="24"/>
        </w:rPr>
        <w:t>:</w:t>
      </w:r>
      <w:r w:rsidRPr="00D93E03">
        <w:rPr>
          <w:sz w:val="24"/>
          <w:szCs w:val="24"/>
        </w:rPr>
        <w:t>15 – 19</w:t>
      </w:r>
      <w:r w:rsidR="000945FB">
        <w:rPr>
          <w:sz w:val="24"/>
          <w:szCs w:val="24"/>
        </w:rPr>
        <w:t>:</w:t>
      </w:r>
      <w:r w:rsidRPr="00D93E03">
        <w:rPr>
          <w:sz w:val="24"/>
          <w:szCs w:val="24"/>
        </w:rPr>
        <w:t>45 Uhr, unter der Leitung unserer J+S Trainer ein allgemeines geleitetes Nachwuchstraining für Kinder und Jugendliche zwischen 6 – 20 Jahren durch. Die Kids lernen beim Spiel mit gleichaltrigen und diversen Sparrings die verschiedenen Schlagarten, Techniken und Regeln kennen.</w:t>
      </w:r>
      <w:r>
        <w:rPr>
          <w:sz w:val="24"/>
          <w:szCs w:val="24"/>
        </w:rPr>
        <w:t xml:space="preserve"> Dabei werden die Nachwuchsspieler ihrem Können entsprechend </w:t>
      </w:r>
      <w:r w:rsidR="003D6B89">
        <w:rPr>
          <w:sz w:val="24"/>
          <w:szCs w:val="24"/>
        </w:rPr>
        <w:t>in zwei Gruppen</w:t>
      </w:r>
      <w:r>
        <w:rPr>
          <w:sz w:val="24"/>
          <w:szCs w:val="24"/>
        </w:rPr>
        <w:t xml:space="preserve"> oder am Balleimer gefördert.</w:t>
      </w:r>
    </w:p>
    <w:p w14:paraId="7EA77D19" w14:textId="77777777" w:rsidR="001C2967" w:rsidRPr="001A6FDF" w:rsidRDefault="001C2967" w:rsidP="001C2967">
      <w:pPr>
        <w:keepNext/>
        <w:tabs>
          <w:tab w:val="left" w:pos="2268"/>
          <w:tab w:val="left" w:pos="4253"/>
          <w:tab w:val="left" w:pos="6521"/>
          <w:tab w:val="right" w:pos="9639"/>
        </w:tabs>
        <w:spacing w:after="0" w:line="240" w:lineRule="auto"/>
        <w:jc w:val="both"/>
        <w:outlineLvl w:val="0"/>
        <w:rPr>
          <w:rFonts w:eastAsia="Times New Roman" w:cs="Arial"/>
          <w:b/>
          <w:color w:val="C00000"/>
          <w:sz w:val="28"/>
          <w:szCs w:val="20"/>
          <w:lang w:eastAsia="de-DE"/>
        </w:rPr>
      </w:pPr>
    </w:p>
    <w:p w14:paraId="7A77280E" w14:textId="77777777" w:rsidR="001C2967" w:rsidRPr="001A6FDF" w:rsidRDefault="001C2967" w:rsidP="001C2967">
      <w:pPr>
        <w:keepNext/>
        <w:tabs>
          <w:tab w:val="left" w:pos="2268"/>
          <w:tab w:val="left" w:pos="4253"/>
          <w:tab w:val="left" w:pos="6521"/>
          <w:tab w:val="right" w:pos="9639"/>
        </w:tabs>
        <w:spacing w:after="0" w:line="240" w:lineRule="auto"/>
        <w:jc w:val="both"/>
        <w:outlineLvl w:val="0"/>
        <w:rPr>
          <w:rFonts w:eastAsia="Times New Roman" w:cs="Arial"/>
          <w:b/>
          <w:color w:val="C00000"/>
          <w:sz w:val="28"/>
          <w:szCs w:val="20"/>
          <w:lang w:eastAsia="de-DE"/>
        </w:rPr>
      </w:pPr>
      <w:r w:rsidRPr="001A6FDF">
        <w:rPr>
          <w:rFonts w:eastAsia="Times New Roman" w:cs="Arial"/>
          <w:b/>
          <w:color w:val="C00000"/>
          <w:sz w:val="28"/>
          <w:szCs w:val="20"/>
          <w:lang w:eastAsia="de-DE"/>
        </w:rPr>
        <w:t>Hallenbelegung Saison 201</w:t>
      </w:r>
      <w:bookmarkEnd w:id="0"/>
      <w:r w:rsidR="00D8622D">
        <w:rPr>
          <w:rFonts w:eastAsia="Times New Roman" w:cs="Arial"/>
          <w:b/>
          <w:color w:val="C00000"/>
          <w:sz w:val="28"/>
          <w:szCs w:val="20"/>
          <w:lang w:eastAsia="de-DE"/>
        </w:rPr>
        <w:t>8/2019</w:t>
      </w:r>
    </w:p>
    <w:p w14:paraId="4848AA94" w14:textId="77777777" w:rsidR="001C2967" w:rsidRPr="00D93E03" w:rsidRDefault="001C2967" w:rsidP="001C2967">
      <w:pPr>
        <w:spacing w:after="0" w:line="240" w:lineRule="auto"/>
        <w:ind w:right="-1134"/>
        <w:rPr>
          <w:rFonts w:ascii="Arial" w:eastAsia="Times New Roman" w:hAnsi="Arial" w:cs="Arial"/>
          <w:sz w:val="24"/>
          <w:szCs w:val="20"/>
          <w:lang w:eastAsia="de-DE"/>
        </w:rPr>
      </w:pP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564"/>
        <w:gridCol w:w="1559"/>
        <w:gridCol w:w="1559"/>
        <w:gridCol w:w="1561"/>
        <w:gridCol w:w="1555"/>
      </w:tblGrid>
      <w:tr w:rsidR="001C2967" w:rsidRPr="00D93E03" w14:paraId="0757C119" w14:textId="77777777" w:rsidTr="00405CDB">
        <w:tc>
          <w:tcPr>
            <w:tcW w:w="999" w:type="pct"/>
            <w:tcBorders>
              <w:top w:val="single" w:sz="4" w:space="0" w:color="auto"/>
              <w:left w:val="single" w:sz="4" w:space="0" w:color="auto"/>
              <w:bottom w:val="single" w:sz="4" w:space="0" w:color="auto"/>
              <w:right w:val="single" w:sz="4" w:space="0" w:color="auto"/>
            </w:tcBorders>
            <w:shd w:val="clear" w:color="auto" w:fill="D9D9D9"/>
          </w:tcPr>
          <w:p w14:paraId="26C4D598"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Was</w:t>
            </w:r>
          </w:p>
        </w:tc>
        <w:tc>
          <w:tcPr>
            <w:tcW w:w="802" w:type="pct"/>
            <w:tcBorders>
              <w:top w:val="single" w:sz="4" w:space="0" w:color="auto"/>
              <w:left w:val="single" w:sz="4" w:space="0" w:color="auto"/>
              <w:bottom w:val="single" w:sz="4" w:space="0" w:color="auto"/>
              <w:right w:val="single" w:sz="4" w:space="0" w:color="auto"/>
            </w:tcBorders>
            <w:shd w:val="clear" w:color="auto" w:fill="D9D9D9"/>
          </w:tcPr>
          <w:p w14:paraId="6842FC49"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Montag</w:t>
            </w:r>
          </w:p>
        </w:tc>
        <w:tc>
          <w:tcPr>
            <w:tcW w:w="800" w:type="pct"/>
            <w:tcBorders>
              <w:top w:val="single" w:sz="4" w:space="0" w:color="auto"/>
              <w:left w:val="single" w:sz="4" w:space="0" w:color="auto"/>
              <w:bottom w:val="single" w:sz="4" w:space="0" w:color="auto"/>
              <w:right w:val="single" w:sz="4" w:space="0" w:color="auto"/>
            </w:tcBorders>
            <w:shd w:val="clear" w:color="auto" w:fill="D9D9D9"/>
          </w:tcPr>
          <w:p w14:paraId="6CD57514"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Dienstag</w:t>
            </w:r>
          </w:p>
        </w:tc>
        <w:tc>
          <w:tcPr>
            <w:tcW w:w="800" w:type="pct"/>
            <w:tcBorders>
              <w:top w:val="single" w:sz="4" w:space="0" w:color="auto"/>
              <w:left w:val="single" w:sz="4" w:space="0" w:color="auto"/>
              <w:bottom w:val="single" w:sz="4" w:space="0" w:color="auto"/>
              <w:right w:val="single" w:sz="4" w:space="0" w:color="auto"/>
            </w:tcBorders>
            <w:shd w:val="clear" w:color="auto" w:fill="D9D9D9"/>
          </w:tcPr>
          <w:p w14:paraId="53F96412"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Mittwoch</w:t>
            </w:r>
          </w:p>
        </w:tc>
        <w:tc>
          <w:tcPr>
            <w:tcW w:w="801" w:type="pct"/>
            <w:tcBorders>
              <w:top w:val="single" w:sz="4" w:space="0" w:color="auto"/>
              <w:left w:val="single" w:sz="4" w:space="0" w:color="auto"/>
              <w:bottom w:val="single" w:sz="4" w:space="0" w:color="auto"/>
              <w:right w:val="single" w:sz="4" w:space="0" w:color="auto"/>
            </w:tcBorders>
            <w:shd w:val="clear" w:color="auto" w:fill="D9D9D9"/>
          </w:tcPr>
          <w:p w14:paraId="2180DE48"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Donnerstag</w:t>
            </w:r>
          </w:p>
        </w:tc>
        <w:tc>
          <w:tcPr>
            <w:tcW w:w="798" w:type="pct"/>
            <w:tcBorders>
              <w:top w:val="single" w:sz="4" w:space="0" w:color="auto"/>
              <w:left w:val="single" w:sz="4" w:space="0" w:color="auto"/>
              <w:bottom w:val="single" w:sz="4" w:space="0" w:color="auto"/>
              <w:right w:val="single" w:sz="4" w:space="0" w:color="auto"/>
            </w:tcBorders>
            <w:shd w:val="clear" w:color="auto" w:fill="D9D9D9"/>
          </w:tcPr>
          <w:p w14:paraId="67DC3E87" w14:textId="77777777" w:rsidR="001C2967" w:rsidRPr="00D93E03" w:rsidRDefault="001C2967" w:rsidP="00F02D30">
            <w:pPr>
              <w:spacing w:after="0" w:line="240" w:lineRule="auto"/>
              <w:ind w:right="-1134"/>
              <w:rPr>
                <w:rFonts w:ascii="Arial" w:eastAsia="Times New Roman" w:hAnsi="Arial" w:cs="Arial"/>
                <w:b/>
                <w:sz w:val="24"/>
                <w:szCs w:val="20"/>
                <w:lang w:eastAsia="de-DE"/>
              </w:rPr>
            </w:pPr>
            <w:r w:rsidRPr="00D93E03">
              <w:rPr>
                <w:rFonts w:ascii="Arial" w:eastAsia="Times New Roman" w:hAnsi="Arial" w:cs="Arial"/>
                <w:b/>
                <w:sz w:val="24"/>
                <w:szCs w:val="20"/>
                <w:lang w:eastAsia="de-DE"/>
              </w:rPr>
              <w:t>Freitag</w:t>
            </w:r>
          </w:p>
        </w:tc>
      </w:tr>
      <w:tr w:rsidR="001C2967" w:rsidRPr="00D93E03" w14:paraId="2FBEBF22" w14:textId="77777777" w:rsidTr="00405CDB">
        <w:tc>
          <w:tcPr>
            <w:tcW w:w="999" w:type="pct"/>
            <w:tcBorders>
              <w:top w:val="single" w:sz="4" w:space="0" w:color="auto"/>
            </w:tcBorders>
            <w:shd w:val="clear" w:color="auto" w:fill="D9D9D9"/>
          </w:tcPr>
          <w:p w14:paraId="4C979FD1" w14:textId="77777777" w:rsidR="001C2967" w:rsidRPr="00D93E03" w:rsidRDefault="001C2967" w:rsidP="00F02D30">
            <w:pPr>
              <w:spacing w:after="0" w:line="240" w:lineRule="auto"/>
              <w:ind w:right="-1134"/>
              <w:rPr>
                <w:rFonts w:ascii="Arial" w:eastAsia="Times New Roman" w:hAnsi="Arial" w:cs="Arial"/>
                <w:sz w:val="24"/>
                <w:szCs w:val="20"/>
                <w:lang w:eastAsia="de-DE"/>
              </w:rPr>
            </w:pPr>
            <w:r w:rsidRPr="00D93E03">
              <w:rPr>
                <w:rFonts w:ascii="Arial" w:eastAsia="Times New Roman" w:hAnsi="Arial" w:cs="Arial"/>
                <w:sz w:val="24"/>
                <w:szCs w:val="20"/>
                <w:lang w:eastAsia="de-DE"/>
              </w:rPr>
              <w:t>Jugendtraining</w:t>
            </w:r>
          </w:p>
        </w:tc>
        <w:tc>
          <w:tcPr>
            <w:tcW w:w="802" w:type="pct"/>
            <w:tcBorders>
              <w:top w:val="single" w:sz="4" w:space="0" w:color="auto"/>
            </w:tcBorders>
            <w:shd w:val="clear" w:color="auto" w:fill="auto"/>
          </w:tcPr>
          <w:p w14:paraId="6FDAF68E"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c>
          <w:tcPr>
            <w:tcW w:w="800" w:type="pct"/>
            <w:tcBorders>
              <w:top w:val="single" w:sz="4" w:space="0" w:color="auto"/>
            </w:tcBorders>
            <w:shd w:val="clear" w:color="auto" w:fill="D9D9D9"/>
          </w:tcPr>
          <w:p w14:paraId="3E31996D" w14:textId="77777777" w:rsidR="001C2967"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18:</w:t>
            </w:r>
            <w:r w:rsidR="001C2967" w:rsidRPr="00D93E03">
              <w:rPr>
                <w:rFonts w:ascii="Arial" w:eastAsia="Times New Roman" w:hAnsi="Arial" w:cs="Arial"/>
                <w:sz w:val="24"/>
                <w:szCs w:val="20"/>
                <w:lang w:eastAsia="de-DE"/>
              </w:rPr>
              <w:t>15-19</w:t>
            </w:r>
            <w:r>
              <w:rPr>
                <w:rFonts w:ascii="Arial" w:eastAsia="Times New Roman" w:hAnsi="Arial" w:cs="Arial"/>
                <w:sz w:val="24"/>
                <w:szCs w:val="20"/>
                <w:lang w:eastAsia="de-DE"/>
              </w:rPr>
              <w:t>:</w:t>
            </w:r>
            <w:r w:rsidR="001C2967" w:rsidRPr="00D93E03">
              <w:rPr>
                <w:rFonts w:ascii="Arial" w:eastAsia="Times New Roman" w:hAnsi="Arial" w:cs="Arial"/>
                <w:sz w:val="24"/>
                <w:szCs w:val="20"/>
                <w:lang w:eastAsia="de-DE"/>
              </w:rPr>
              <w:t>45</w:t>
            </w:r>
          </w:p>
        </w:tc>
        <w:tc>
          <w:tcPr>
            <w:tcW w:w="800" w:type="pct"/>
            <w:tcBorders>
              <w:top w:val="single" w:sz="4" w:space="0" w:color="auto"/>
            </w:tcBorders>
            <w:shd w:val="clear" w:color="auto" w:fill="auto"/>
          </w:tcPr>
          <w:p w14:paraId="0FD7BD8C"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c>
          <w:tcPr>
            <w:tcW w:w="801" w:type="pct"/>
            <w:tcBorders>
              <w:top w:val="single" w:sz="4" w:space="0" w:color="auto"/>
            </w:tcBorders>
            <w:shd w:val="clear" w:color="auto" w:fill="D9D9D9"/>
          </w:tcPr>
          <w:p w14:paraId="628F5A41" w14:textId="77777777" w:rsidR="001C2967" w:rsidRPr="00D93E03" w:rsidRDefault="000945FB" w:rsidP="00F02D30">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18:15-19:</w:t>
            </w:r>
            <w:r w:rsidR="001C2967" w:rsidRPr="00D93E03">
              <w:rPr>
                <w:rFonts w:ascii="Arial" w:eastAsia="Times New Roman" w:hAnsi="Arial" w:cs="Arial"/>
                <w:sz w:val="24"/>
                <w:szCs w:val="20"/>
                <w:lang w:eastAsia="de-DE"/>
              </w:rPr>
              <w:t>45</w:t>
            </w:r>
          </w:p>
        </w:tc>
        <w:tc>
          <w:tcPr>
            <w:tcW w:w="798" w:type="pct"/>
            <w:tcBorders>
              <w:top w:val="single" w:sz="4" w:space="0" w:color="auto"/>
            </w:tcBorders>
            <w:shd w:val="clear" w:color="auto" w:fill="auto"/>
          </w:tcPr>
          <w:p w14:paraId="30866ADF"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r>
      <w:tr w:rsidR="001C2967" w:rsidRPr="00D93E03" w14:paraId="4AF18069" w14:textId="77777777" w:rsidTr="000945FB">
        <w:tc>
          <w:tcPr>
            <w:tcW w:w="999" w:type="pct"/>
            <w:shd w:val="clear" w:color="auto" w:fill="D9D9D9"/>
          </w:tcPr>
          <w:p w14:paraId="43B75830" w14:textId="77777777" w:rsidR="001C2967" w:rsidRPr="00D93E03" w:rsidRDefault="001C2967" w:rsidP="00F02D30">
            <w:pPr>
              <w:spacing w:after="0" w:line="240" w:lineRule="auto"/>
              <w:ind w:right="-1134"/>
              <w:rPr>
                <w:rFonts w:ascii="Arial" w:eastAsia="Times New Roman" w:hAnsi="Arial" w:cs="Arial"/>
                <w:sz w:val="24"/>
                <w:szCs w:val="20"/>
                <w:lang w:eastAsia="de-DE"/>
              </w:rPr>
            </w:pPr>
            <w:r w:rsidRPr="00D93E03">
              <w:rPr>
                <w:rFonts w:ascii="Arial" w:eastAsia="Times New Roman" w:hAnsi="Arial" w:cs="Arial"/>
                <w:sz w:val="24"/>
                <w:szCs w:val="20"/>
                <w:lang w:eastAsia="de-DE"/>
              </w:rPr>
              <w:t>Allg. Training</w:t>
            </w:r>
          </w:p>
        </w:tc>
        <w:tc>
          <w:tcPr>
            <w:tcW w:w="802" w:type="pct"/>
            <w:tcBorders>
              <w:bottom w:val="single" w:sz="4" w:space="0" w:color="auto"/>
            </w:tcBorders>
            <w:shd w:val="clear" w:color="auto" w:fill="auto"/>
          </w:tcPr>
          <w:p w14:paraId="6BBF054C"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c>
          <w:tcPr>
            <w:tcW w:w="800" w:type="pct"/>
            <w:tcBorders>
              <w:bottom w:val="single" w:sz="4" w:space="0" w:color="auto"/>
            </w:tcBorders>
            <w:shd w:val="clear" w:color="auto" w:fill="D9D9D9"/>
          </w:tcPr>
          <w:p w14:paraId="1A3B28FA" w14:textId="77777777" w:rsidR="001C2967" w:rsidRPr="00D93E03" w:rsidRDefault="000945FB" w:rsidP="00F02D30">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19:45-21:45</w:t>
            </w:r>
          </w:p>
        </w:tc>
        <w:tc>
          <w:tcPr>
            <w:tcW w:w="800" w:type="pct"/>
            <w:tcBorders>
              <w:bottom w:val="single" w:sz="4" w:space="0" w:color="auto"/>
            </w:tcBorders>
            <w:shd w:val="clear" w:color="auto" w:fill="auto"/>
          </w:tcPr>
          <w:p w14:paraId="6A9FB5BE"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c>
          <w:tcPr>
            <w:tcW w:w="801" w:type="pct"/>
            <w:tcBorders>
              <w:bottom w:val="single" w:sz="4" w:space="0" w:color="auto"/>
            </w:tcBorders>
            <w:shd w:val="clear" w:color="auto" w:fill="D9D9D9"/>
          </w:tcPr>
          <w:p w14:paraId="0C0C1956" w14:textId="77777777" w:rsidR="001C2967"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19:45-21:45</w:t>
            </w:r>
          </w:p>
        </w:tc>
        <w:tc>
          <w:tcPr>
            <w:tcW w:w="798" w:type="pct"/>
            <w:tcBorders>
              <w:bottom w:val="single" w:sz="4" w:space="0" w:color="auto"/>
            </w:tcBorders>
            <w:shd w:val="clear" w:color="auto" w:fill="auto"/>
          </w:tcPr>
          <w:p w14:paraId="4734AD84" w14:textId="77777777" w:rsidR="001C2967" w:rsidRPr="00D93E03" w:rsidRDefault="001C2967" w:rsidP="00F02D30">
            <w:pPr>
              <w:spacing w:after="0" w:line="240" w:lineRule="auto"/>
              <w:ind w:right="-1134"/>
              <w:rPr>
                <w:rFonts w:ascii="Arial" w:eastAsia="Times New Roman" w:hAnsi="Arial" w:cs="Arial"/>
                <w:sz w:val="24"/>
                <w:szCs w:val="20"/>
                <w:lang w:eastAsia="de-DE"/>
              </w:rPr>
            </w:pPr>
          </w:p>
        </w:tc>
      </w:tr>
      <w:tr w:rsidR="000945FB" w:rsidRPr="00D93E03" w14:paraId="6ABB8E4A" w14:textId="77777777" w:rsidTr="000945FB">
        <w:tc>
          <w:tcPr>
            <w:tcW w:w="999" w:type="pct"/>
            <w:shd w:val="clear" w:color="auto" w:fill="D9D9D9"/>
          </w:tcPr>
          <w:p w14:paraId="2DD825B8" w14:textId="77777777" w:rsidR="000945FB" w:rsidRPr="00D93E03" w:rsidRDefault="000945FB" w:rsidP="00027AC8">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Spez. Trainings*</w:t>
            </w:r>
          </w:p>
        </w:tc>
        <w:tc>
          <w:tcPr>
            <w:tcW w:w="802" w:type="pct"/>
            <w:shd w:val="clear" w:color="auto" w:fill="D9D9D9" w:themeFill="background1" w:themeFillShade="D9"/>
          </w:tcPr>
          <w:p w14:paraId="582BDB0F"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19:00-21:45</w:t>
            </w:r>
          </w:p>
        </w:tc>
        <w:tc>
          <w:tcPr>
            <w:tcW w:w="800" w:type="pct"/>
            <w:shd w:val="clear" w:color="auto" w:fill="FFFFFF" w:themeFill="background1"/>
          </w:tcPr>
          <w:p w14:paraId="257FB8C6" w14:textId="77777777" w:rsidR="000945FB" w:rsidRPr="000945FB" w:rsidRDefault="000945FB" w:rsidP="00027AC8">
            <w:pPr>
              <w:spacing w:after="0" w:line="240" w:lineRule="auto"/>
              <w:ind w:right="-1134"/>
              <w:rPr>
                <w:rFonts w:ascii="Arial" w:eastAsia="Times New Roman" w:hAnsi="Arial" w:cs="Arial"/>
                <w:sz w:val="24"/>
                <w:szCs w:val="20"/>
                <w:lang w:eastAsia="de-DE"/>
              </w:rPr>
            </w:pPr>
          </w:p>
        </w:tc>
        <w:tc>
          <w:tcPr>
            <w:tcW w:w="800" w:type="pct"/>
            <w:shd w:val="clear" w:color="auto" w:fill="D9D9D9" w:themeFill="background1" w:themeFillShade="D9"/>
          </w:tcPr>
          <w:p w14:paraId="2FE0541B"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19:00-21:45</w:t>
            </w:r>
          </w:p>
        </w:tc>
        <w:tc>
          <w:tcPr>
            <w:tcW w:w="801" w:type="pct"/>
            <w:shd w:val="clear" w:color="auto" w:fill="FFFFFF" w:themeFill="background1"/>
          </w:tcPr>
          <w:p w14:paraId="4C0750EC" w14:textId="77777777" w:rsidR="000945FB" w:rsidRPr="00D93E03" w:rsidRDefault="000945FB" w:rsidP="00027AC8">
            <w:pPr>
              <w:spacing w:after="0" w:line="240" w:lineRule="auto"/>
              <w:ind w:right="-1134"/>
              <w:rPr>
                <w:rFonts w:ascii="Arial" w:eastAsia="Times New Roman" w:hAnsi="Arial" w:cs="Arial"/>
                <w:sz w:val="24"/>
                <w:szCs w:val="20"/>
                <w:lang w:eastAsia="de-DE"/>
              </w:rPr>
            </w:pPr>
          </w:p>
        </w:tc>
        <w:tc>
          <w:tcPr>
            <w:tcW w:w="798" w:type="pct"/>
            <w:shd w:val="clear" w:color="auto" w:fill="D9D9D9" w:themeFill="background1" w:themeFillShade="D9"/>
          </w:tcPr>
          <w:p w14:paraId="4FB841A7"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19:0</w:t>
            </w:r>
            <w:r w:rsidRPr="00D93E03">
              <w:rPr>
                <w:rFonts w:ascii="Arial" w:eastAsia="Times New Roman" w:hAnsi="Arial" w:cs="Arial"/>
                <w:sz w:val="24"/>
                <w:szCs w:val="20"/>
                <w:lang w:eastAsia="de-DE"/>
              </w:rPr>
              <w:t>0-2</w:t>
            </w:r>
            <w:r>
              <w:rPr>
                <w:rFonts w:ascii="Arial" w:eastAsia="Times New Roman" w:hAnsi="Arial" w:cs="Arial"/>
                <w:sz w:val="24"/>
                <w:szCs w:val="20"/>
                <w:lang w:eastAsia="de-DE"/>
              </w:rPr>
              <w:t>1:45</w:t>
            </w:r>
          </w:p>
        </w:tc>
      </w:tr>
      <w:tr w:rsidR="000945FB" w:rsidRPr="00D93E03" w14:paraId="37C3E5D9" w14:textId="77777777" w:rsidTr="00405CDB">
        <w:tc>
          <w:tcPr>
            <w:tcW w:w="999" w:type="pct"/>
            <w:shd w:val="clear" w:color="auto" w:fill="D9D9D9"/>
          </w:tcPr>
          <w:p w14:paraId="384E98EE" w14:textId="77777777" w:rsidR="000945FB" w:rsidRPr="00D93E03" w:rsidRDefault="000945FB" w:rsidP="00F02D30">
            <w:pPr>
              <w:spacing w:after="0" w:line="240" w:lineRule="auto"/>
              <w:ind w:right="-1134"/>
              <w:rPr>
                <w:rFonts w:ascii="Arial" w:eastAsia="Times New Roman" w:hAnsi="Arial" w:cs="Arial"/>
                <w:sz w:val="24"/>
                <w:szCs w:val="20"/>
                <w:lang w:eastAsia="de-DE"/>
              </w:rPr>
            </w:pPr>
            <w:r w:rsidRPr="00D93E03">
              <w:rPr>
                <w:rFonts w:ascii="Arial" w:eastAsia="Times New Roman" w:hAnsi="Arial" w:cs="Arial"/>
                <w:sz w:val="24"/>
                <w:szCs w:val="20"/>
                <w:lang w:eastAsia="de-DE"/>
              </w:rPr>
              <w:t>Meisterschaft</w:t>
            </w:r>
          </w:p>
        </w:tc>
        <w:tc>
          <w:tcPr>
            <w:tcW w:w="802" w:type="pct"/>
            <w:shd w:val="clear" w:color="auto" w:fill="D9D9D9"/>
          </w:tcPr>
          <w:p w14:paraId="3A4DB974"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19:30-21:45</w:t>
            </w:r>
          </w:p>
        </w:tc>
        <w:tc>
          <w:tcPr>
            <w:tcW w:w="800" w:type="pct"/>
            <w:shd w:val="clear" w:color="auto" w:fill="auto"/>
          </w:tcPr>
          <w:p w14:paraId="52D06C8F" w14:textId="77777777" w:rsidR="000945FB" w:rsidRPr="00D93E03" w:rsidRDefault="000945FB" w:rsidP="00F02D30">
            <w:pPr>
              <w:spacing w:after="0" w:line="240" w:lineRule="auto"/>
              <w:ind w:right="-1134"/>
              <w:rPr>
                <w:rFonts w:ascii="Arial" w:eastAsia="Times New Roman" w:hAnsi="Arial" w:cs="Arial"/>
                <w:sz w:val="24"/>
                <w:szCs w:val="20"/>
                <w:lang w:eastAsia="de-DE"/>
              </w:rPr>
            </w:pPr>
          </w:p>
        </w:tc>
        <w:tc>
          <w:tcPr>
            <w:tcW w:w="800" w:type="pct"/>
            <w:shd w:val="clear" w:color="auto" w:fill="D9D9D9"/>
          </w:tcPr>
          <w:p w14:paraId="20E1867D"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19:30-21:45</w:t>
            </w:r>
          </w:p>
        </w:tc>
        <w:tc>
          <w:tcPr>
            <w:tcW w:w="801" w:type="pct"/>
            <w:shd w:val="clear" w:color="auto" w:fill="auto"/>
          </w:tcPr>
          <w:p w14:paraId="06F12967" w14:textId="77777777" w:rsidR="000945FB" w:rsidRPr="00D93E03" w:rsidRDefault="000945FB" w:rsidP="00F02D30">
            <w:pPr>
              <w:spacing w:after="0" w:line="240" w:lineRule="auto"/>
              <w:ind w:right="-1134"/>
              <w:rPr>
                <w:rFonts w:ascii="Arial" w:eastAsia="Times New Roman" w:hAnsi="Arial" w:cs="Arial"/>
                <w:sz w:val="24"/>
                <w:szCs w:val="20"/>
                <w:lang w:eastAsia="de-DE"/>
              </w:rPr>
            </w:pPr>
          </w:p>
        </w:tc>
        <w:tc>
          <w:tcPr>
            <w:tcW w:w="798" w:type="pct"/>
            <w:shd w:val="clear" w:color="auto" w:fill="D9D9D9" w:themeFill="background1" w:themeFillShade="D9"/>
          </w:tcPr>
          <w:p w14:paraId="6CCE0C89" w14:textId="77777777" w:rsidR="000945FB" w:rsidRPr="00D93E03" w:rsidRDefault="000945FB" w:rsidP="000945FB">
            <w:pPr>
              <w:spacing w:after="0" w:line="240" w:lineRule="auto"/>
              <w:ind w:right="-1134"/>
              <w:rPr>
                <w:rFonts w:ascii="Arial" w:eastAsia="Times New Roman" w:hAnsi="Arial" w:cs="Arial"/>
                <w:sz w:val="24"/>
                <w:szCs w:val="20"/>
                <w:lang w:eastAsia="de-DE"/>
              </w:rPr>
            </w:pPr>
            <w:r>
              <w:rPr>
                <w:rFonts w:ascii="Arial" w:eastAsia="Times New Roman" w:hAnsi="Arial" w:cs="Arial"/>
                <w:sz w:val="24"/>
                <w:szCs w:val="20"/>
                <w:lang w:eastAsia="de-DE"/>
              </w:rPr>
              <w:t>19:</w:t>
            </w:r>
            <w:r w:rsidRPr="00D93E03">
              <w:rPr>
                <w:rFonts w:ascii="Arial" w:eastAsia="Times New Roman" w:hAnsi="Arial" w:cs="Arial"/>
                <w:sz w:val="24"/>
                <w:szCs w:val="20"/>
                <w:lang w:eastAsia="de-DE"/>
              </w:rPr>
              <w:t>30-2</w:t>
            </w:r>
            <w:r>
              <w:rPr>
                <w:rFonts w:ascii="Arial" w:eastAsia="Times New Roman" w:hAnsi="Arial" w:cs="Arial"/>
                <w:sz w:val="24"/>
                <w:szCs w:val="20"/>
                <w:lang w:eastAsia="de-DE"/>
              </w:rPr>
              <w:t>1:45</w:t>
            </w:r>
          </w:p>
        </w:tc>
      </w:tr>
    </w:tbl>
    <w:p w14:paraId="715575E5" w14:textId="77777777" w:rsidR="001C2967" w:rsidRDefault="001C2967" w:rsidP="001C2967">
      <w:pPr>
        <w:pStyle w:val="KeinLeerraum"/>
        <w:jc w:val="both"/>
        <w:rPr>
          <w:b/>
          <w:color w:val="C00000"/>
          <w:sz w:val="24"/>
          <w:szCs w:val="24"/>
        </w:rPr>
      </w:pPr>
    </w:p>
    <w:p w14:paraId="7698B7A4" w14:textId="77777777" w:rsidR="008F1ACA" w:rsidRPr="008F1ACA" w:rsidRDefault="008F1ACA" w:rsidP="008F1ACA">
      <w:pPr>
        <w:keepNext/>
        <w:tabs>
          <w:tab w:val="left" w:pos="2268"/>
          <w:tab w:val="left" w:pos="4253"/>
          <w:tab w:val="left" w:pos="6521"/>
          <w:tab w:val="right" w:pos="9639"/>
        </w:tabs>
        <w:spacing w:after="0" w:line="240" w:lineRule="auto"/>
        <w:jc w:val="both"/>
        <w:outlineLvl w:val="0"/>
        <w:rPr>
          <w:sz w:val="24"/>
          <w:szCs w:val="24"/>
        </w:rPr>
      </w:pPr>
      <w:r>
        <w:rPr>
          <w:sz w:val="24"/>
          <w:szCs w:val="24"/>
        </w:rPr>
        <w:t>*</w:t>
      </w:r>
      <w:r w:rsidRPr="008F1ACA">
        <w:rPr>
          <w:sz w:val="24"/>
          <w:szCs w:val="24"/>
        </w:rPr>
        <w:t>Spezialtrainings</w:t>
      </w:r>
    </w:p>
    <w:p w14:paraId="5BCA0CAE" w14:textId="77777777" w:rsidR="008F1ACA" w:rsidRPr="008F1ACA" w:rsidRDefault="008F1ACA" w:rsidP="008F1ACA">
      <w:pPr>
        <w:keepNext/>
        <w:tabs>
          <w:tab w:val="left" w:pos="2268"/>
          <w:tab w:val="left" w:pos="4253"/>
          <w:tab w:val="left" w:pos="6521"/>
          <w:tab w:val="right" w:pos="9639"/>
        </w:tabs>
        <w:spacing w:after="0" w:line="240" w:lineRule="auto"/>
        <w:jc w:val="both"/>
        <w:outlineLvl w:val="0"/>
        <w:rPr>
          <w:sz w:val="24"/>
          <w:szCs w:val="24"/>
        </w:rPr>
      </w:pPr>
      <w:r w:rsidRPr="008F1ACA">
        <w:rPr>
          <w:sz w:val="24"/>
          <w:szCs w:val="24"/>
        </w:rPr>
        <w:t>Trainingseinheiten welche Spieler des TTC Bern gemäss WhatsApp Gruppe „TTC Bern“ unter sich ausmachen. Zum Beispiel als Vorbereitung auf ein Meisterschaftsspiel. Dies gilt nur, wenn keines oder höchstes ein Meisterschaftsspiel an diesem Abend stattfindet.</w:t>
      </w:r>
    </w:p>
    <w:p w14:paraId="71556405" w14:textId="77777777" w:rsidR="001C2967" w:rsidRDefault="001C2967" w:rsidP="001C2967">
      <w:pPr>
        <w:pStyle w:val="KeinLeerraum"/>
        <w:jc w:val="both"/>
        <w:rPr>
          <w:b/>
          <w:color w:val="C00000"/>
          <w:sz w:val="24"/>
          <w:szCs w:val="24"/>
        </w:rPr>
      </w:pPr>
    </w:p>
    <w:p w14:paraId="73EB1AD6" w14:textId="77777777" w:rsidR="001C2967" w:rsidRPr="001A6FDF" w:rsidRDefault="001C2967" w:rsidP="001C2967">
      <w:pPr>
        <w:tabs>
          <w:tab w:val="left" w:pos="2694"/>
          <w:tab w:val="left" w:pos="4820"/>
          <w:tab w:val="left" w:pos="7230"/>
        </w:tabs>
        <w:spacing w:after="0" w:line="240" w:lineRule="auto"/>
        <w:ind w:right="-1134"/>
        <w:rPr>
          <w:rFonts w:eastAsia="Times New Roman" w:cs="Arial"/>
          <w:color w:val="C00000"/>
          <w:sz w:val="28"/>
          <w:szCs w:val="28"/>
          <w:lang w:eastAsia="de-DE"/>
        </w:rPr>
      </w:pPr>
      <w:r w:rsidRPr="001A6FDF">
        <w:rPr>
          <w:rFonts w:eastAsia="Times New Roman" w:cs="Arial"/>
          <w:b/>
          <w:color w:val="C00000"/>
          <w:sz w:val="28"/>
          <w:szCs w:val="28"/>
          <w:lang w:eastAsia="de-DE"/>
        </w:rPr>
        <w:t>Adresse Schulanlage Kleefeld</w:t>
      </w:r>
      <w:r w:rsidRPr="001A6FDF">
        <w:rPr>
          <w:rFonts w:eastAsia="Times New Roman" w:cs="Arial"/>
          <w:color w:val="C00000"/>
          <w:sz w:val="28"/>
          <w:szCs w:val="28"/>
          <w:lang w:eastAsia="de-DE"/>
        </w:rPr>
        <w:t xml:space="preserve"> (Trainingslokal):</w:t>
      </w:r>
    </w:p>
    <w:p w14:paraId="1D7169DF" w14:textId="77777777" w:rsidR="001C2967" w:rsidRPr="001A6FDF" w:rsidRDefault="001C2967" w:rsidP="001C2967">
      <w:pPr>
        <w:tabs>
          <w:tab w:val="left" w:pos="2694"/>
          <w:tab w:val="left" w:pos="4820"/>
          <w:tab w:val="left" w:pos="7230"/>
        </w:tabs>
        <w:spacing w:after="0" w:line="240" w:lineRule="auto"/>
        <w:ind w:right="-1134"/>
        <w:rPr>
          <w:rFonts w:eastAsia="Times New Roman" w:cs="Arial"/>
          <w:sz w:val="24"/>
          <w:szCs w:val="20"/>
          <w:lang w:eastAsia="de-DE"/>
        </w:rPr>
      </w:pPr>
    </w:p>
    <w:p w14:paraId="22F759AB" w14:textId="77777777" w:rsidR="001C2967" w:rsidRPr="001A6FDF" w:rsidRDefault="001C2967" w:rsidP="001C2967">
      <w:pPr>
        <w:tabs>
          <w:tab w:val="left" w:pos="2694"/>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Mehrzweckhalle Kleefeld, Turnhalle 3, Mädergutstrasse. 56/58, 3018 Bern-Bümpliz</w:t>
      </w:r>
    </w:p>
    <w:p w14:paraId="0637BDCE" w14:textId="77777777" w:rsidR="001C2967" w:rsidRPr="001A6FDF" w:rsidRDefault="001C2967" w:rsidP="001C2967">
      <w:pPr>
        <w:tabs>
          <w:tab w:val="left" w:pos="2694"/>
          <w:tab w:val="left" w:pos="4820"/>
          <w:tab w:val="left" w:pos="7230"/>
        </w:tabs>
        <w:spacing w:after="0" w:line="240" w:lineRule="auto"/>
        <w:ind w:right="-1134"/>
        <w:rPr>
          <w:rFonts w:eastAsia="Times New Roman" w:cs="Arial"/>
          <w:sz w:val="24"/>
          <w:szCs w:val="20"/>
          <w:lang w:eastAsia="de-DE"/>
        </w:rPr>
      </w:pPr>
    </w:p>
    <w:p w14:paraId="237942A8" w14:textId="77777777" w:rsidR="001C2967" w:rsidRPr="001A6FDF" w:rsidRDefault="001C2967" w:rsidP="001C2967">
      <w:pPr>
        <w:tabs>
          <w:tab w:val="left" w:pos="1560"/>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 xml:space="preserve">Abwart: </w:t>
      </w:r>
      <w:r w:rsidRPr="001A6FDF">
        <w:rPr>
          <w:rFonts w:eastAsia="Times New Roman" w:cs="Arial"/>
          <w:sz w:val="24"/>
          <w:szCs w:val="20"/>
          <w:lang w:eastAsia="de-DE"/>
        </w:rPr>
        <w:tab/>
        <w:t>Daniel + Carine Wüthrich</w:t>
      </w:r>
    </w:p>
    <w:p w14:paraId="7DFEF10F" w14:textId="77777777" w:rsidR="001C2967" w:rsidRPr="001A6FDF" w:rsidRDefault="001C2967" w:rsidP="001C2967">
      <w:pPr>
        <w:tabs>
          <w:tab w:val="left" w:pos="1560"/>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ab/>
        <w:t>Mädergutstrasse 56</w:t>
      </w:r>
    </w:p>
    <w:p w14:paraId="3872B7F9" w14:textId="77777777" w:rsidR="001C2967" w:rsidRPr="001A6FDF" w:rsidRDefault="001C2967" w:rsidP="001C2967">
      <w:pPr>
        <w:tabs>
          <w:tab w:val="left" w:pos="1560"/>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ab/>
        <w:t>3018 Bern-Bümpliz</w:t>
      </w:r>
    </w:p>
    <w:p w14:paraId="2408981C" w14:textId="77777777" w:rsidR="001C2967" w:rsidRPr="001A6FDF" w:rsidRDefault="001C2967" w:rsidP="001C2967">
      <w:pPr>
        <w:tabs>
          <w:tab w:val="left" w:pos="1560"/>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ab/>
        <w:t>Telefon: 031 980 24 24</w:t>
      </w:r>
    </w:p>
    <w:p w14:paraId="78C03D0A" w14:textId="77777777" w:rsidR="001C2967" w:rsidRPr="001A6FDF" w:rsidRDefault="001C2967" w:rsidP="001C2967">
      <w:pPr>
        <w:tabs>
          <w:tab w:val="left" w:pos="1560"/>
          <w:tab w:val="left" w:pos="4820"/>
          <w:tab w:val="left" w:pos="7230"/>
        </w:tabs>
        <w:spacing w:after="0" w:line="240" w:lineRule="auto"/>
        <w:ind w:right="-1134"/>
        <w:rPr>
          <w:rFonts w:eastAsia="Times New Roman" w:cs="Arial"/>
          <w:sz w:val="24"/>
          <w:szCs w:val="20"/>
          <w:lang w:eastAsia="de-DE"/>
        </w:rPr>
      </w:pPr>
      <w:r w:rsidRPr="001A6FDF">
        <w:rPr>
          <w:rFonts w:eastAsia="Times New Roman" w:cs="Arial"/>
          <w:sz w:val="24"/>
          <w:szCs w:val="20"/>
          <w:lang w:eastAsia="de-DE"/>
        </w:rPr>
        <w:tab/>
        <w:t>Natel: 079 418 61 02</w:t>
      </w:r>
    </w:p>
    <w:p w14:paraId="01F2A4CB" w14:textId="77777777" w:rsidR="001C2967" w:rsidRDefault="001C2967" w:rsidP="001C2967">
      <w:pPr>
        <w:pStyle w:val="KeinLeerraum"/>
        <w:jc w:val="both"/>
        <w:rPr>
          <w:b/>
          <w:color w:val="C00000"/>
          <w:sz w:val="24"/>
          <w:szCs w:val="24"/>
        </w:rPr>
      </w:pPr>
    </w:p>
    <w:p w14:paraId="54A8B279" w14:textId="77777777" w:rsidR="001C2967" w:rsidRPr="001142C6" w:rsidRDefault="001C2967" w:rsidP="001C2967">
      <w:pPr>
        <w:pStyle w:val="KeinLeerraum"/>
        <w:jc w:val="both"/>
        <w:rPr>
          <w:b/>
          <w:color w:val="C00000"/>
          <w:sz w:val="28"/>
          <w:szCs w:val="28"/>
        </w:rPr>
      </w:pPr>
      <w:r w:rsidRPr="001142C6">
        <w:rPr>
          <w:b/>
          <w:color w:val="C00000"/>
          <w:sz w:val="28"/>
          <w:szCs w:val="28"/>
        </w:rPr>
        <w:t>Schulferien</w:t>
      </w:r>
    </w:p>
    <w:p w14:paraId="66D3A4AC" w14:textId="77777777" w:rsidR="001C2967" w:rsidRDefault="001C2967" w:rsidP="001C2967">
      <w:pPr>
        <w:pStyle w:val="KeinLeerraum"/>
        <w:jc w:val="both"/>
        <w:rPr>
          <w:b/>
          <w:color w:val="C00000"/>
          <w:sz w:val="24"/>
          <w:szCs w:val="24"/>
        </w:rPr>
      </w:pPr>
    </w:p>
    <w:p w14:paraId="60614DB9" w14:textId="77777777" w:rsidR="008F1ACA" w:rsidRDefault="003D6B89" w:rsidP="001C2967">
      <w:pPr>
        <w:pStyle w:val="KeinLeerraum"/>
        <w:jc w:val="both"/>
        <w:rPr>
          <w:rFonts w:eastAsia="Times New Roman" w:cs="Arial"/>
          <w:sz w:val="24"/>
          <w:szCs w:val="20"/>
          <w:lang w:eastAsia="de-DE"/>
        </w:rPr>
      </w:pPr>
      <w:r w:rsidRPr="003D6B89">
        <w:rPr>
          <w:rFonts w:eastAsia="Times New Roman" w:cs="Arial"/>
          <w:sz w:val="24"/>
          <w:szCs w:val="20"/>
          <w:lang w:eastAsia="de-DE"/>
        </w:rPr>
        <w:t>In den Ferien findet generell kein Nachwuchstraining statt. In den Winterferien, den ersten 3 Wochen der Sommerferien und der ersten Woche der Herbstferien, ist die Halle auch für das Erwachsenentraining geschlossen.</w:t>
      </w:r>
    </w:p>
    <w:p w14:paraId="0FEF99FC" w14:textId="77777777" w:rsidR="003D6B89" w:rsidRPr="001A6FDF" w:rsidRDefault="003D6B89" w:rsidP="001C2967">
      <w:pPr>
        <w:pStyle w:val="KeinLeerraum"/>
        <w:jc w:val="both"/>
        <w:rPr>
          <w:rFonts w:eastAsia="Times New Roman" w:cs="Arial"/>
          <w:sz w:val="24"/>
          <w:szCs w:val="20"/>
          <w:lang w:eastAsia="de-DE"/>
        </w:rPr>
      </w:pPr>
    </w:p>
    <w:p w14:paraId="75F321F9" w14:textId="77777777" w:rsidR="008F1ACA" w:rsidRPr="008F1ACA" w:rsidRDefault="008F1ACA" w:rsidP="008F1ACA">
      <w:pPr>
        <w:pStyle w:val="KeinLeerraum"/>
        <w:jc w:val="both"/>
        <w:rPr>
          <w:rFonts w:eastAsia="Times New Roman" w:cs="Arial"/>
          <w:sz w:val="24"/>
          <w:szCs w:val="20"/>
          <w:lang w:eastAsia="de-DE"/>
        </w:rPr>
      </w:pPr>
      <w:r w:rsidRPr="008F1ACA">
        <w:rPr>
          <w:rFonts w:eastAsia="Times New Roman" w:cs="Arial"/>
          <w:sz w:val="24"/>
          <w:szCs w:val="20"/>
          <w:lang w:eastAsia="de-DE"/>
        </w:rPr>
        <w:t xml:space="preserve">Winterferien: </w:t>
      </w:r>
      <w:r>
        <w:rPr>
          <w:rFonts w:eastAsia="Times New Roman" w:cs="Arial"/>
          <w:sz w:val="24"/>
          <w:szCs w:val="20"/>
          <w:lang w:eastAsia="de-DE"/>
        </w:rPr>
        <w:tab/>
      </w:r>
      <w:r>
        <w:rPr>
          <w:rFonts w:eastAsia="Times New Roman" w:cs="Arial"/>
          <w:sz w:val="24"/>
          <w:szCs w:val="20"/>
          <w:lang w:eastAsia="de-DE"/>
        </w:rPr>
        <w:tab/>
      </w:r>
      <w:r w:rsidR="003D6B89" w:rsidRPr="003D6B89">
        <w:rPr>
          <w:rFonts w:eastAsia="Times New Roman" w:cs="Arial"/>
          <w:sz w:val="24"/>
          <w:szCs w:val="20"/>
          <w:lang w:eastAsia="de-DE"/>
        </w:rPr>
        <w:t>22.12.2018 – 06.01.2019</w:t>
      </w:r>
    </w:p>
    <w:p w14:paraId="0B6B4DF6" w14:textId="77777777" w:rsidR="008F1ACA" w:rsidRPr="008F1ACA" w:rsidRDefault="008F1ACA" w:rsidP="008F1ACA">
      <w:pPr>
        <w:pStyle w:val="KeinLeerraum"/>
        <w:jc w:val="both"/>
        <w:rPr>
          <w:rFonts w:eastAsia="Times New Roman" w:cs="Arial"/>
          <w:sz w:val="24"/>
          <w:szCs w:val="20"/>
          <w:lang w:eastAsia="de-DE"/>
        </w:rPr>
      </w:pPr>
      <w:r w:rsidRPr="008F1ACA">
        <w:rPr>
          <w:rFonts w:eastAsia="Times New Roman" w:cs="Arial"/>
          <w:sz w:val="24"/>
          <w:szCs w:val="20"/>
          <w:lang w:eastAsia="de-DE"/>
        </w:rPr>
        <w:t xml:space="preserve">Sportferien: </w:t>
      </w:r>
      <w:r>
        <w:rPr>
          <w:rFonts w:eastAsia="Times New Roman" w:cs="Arial"/>
          <w:sz w:val="24"/>
          <w:szCs w:val="20"/>
          <w:lang w:eastAsia="de-DE"/>
        </w:rPr>
        <w:tab/>
      </w:r>
      <w:r>
        <w:rPr>
          <w:rFonts w:eastAsia="Times New Roman" w:cs="Arial"/>
          <w:sz w:val="24"/>
          <w:szCs w:val="20"/>
          <w:lang w:eastAsia="de-DE"/>
        </w:rPr>
        <w:tab/>
      </w:r>
      <w:r w:rsidR="003D6B89" w:rsidRPr="003D6B89">
        <w:rPr>
          <w:rFonts w:eastAsia="Times New Roman" w:cs="Arial"/>
          <w:sz w:val="24"/>
          <w:szCs w:val="20"/>
          <w:lang w:eastAsia="de-DE"/>
        </w:rPr>
        <w:t>02.02.2019 – 10.02.2019</w:t>
      </w:r>
    </w:p>
    <w:p w14:paraId="2E9A9DA0" w14:textId="77777777" w:rsidR="008F1ACA" w:rsidRPr="008F1ACA" w:rsidRDefault="008F1ACA" w:rsidP="008F1ACA">
      <w:pPr>
        <w:pStyle w:val="KeinLeerraum"/>
        <w:jc w:val="both"/>
        <w:rPr>
          <w:rFonts w:eastAsia="Times New Roman" w:cs="Arial"/>
          <w:sz w:val="24"/>
          <w:szCs w:val="20"/>
          <w:lang w:eastAsia="de-DE"/>
        </w:rPr>
      </w:pPr>
      <w:r w:rsidRPr="008F1ACA">
        <w:rPr>
          <w:rFonts w:eastAsia="Times New Roman" w:cs="Arial"/>
          <w:sz w:val="24"/>
          <w:szCs w:val="20"/>
          <w:lang w:eastAsia="de-DE"/>
        </w:rPr>
        <w:t xml:space="preserve">Frühlingsferien: </w:t>
      </w:r>
      <w:r>
        <w:rPr>
          <w:rFonts w:eastAsia="Times New Roman" w:cs="Arial"/>
          <w:sz w:val="24"/>
          <w:szCs w:val="20"/>
          <w:lang w:eastAsia="de-DE"/>
        </w:rPr>
        <w:tab/>
      </w:r>
      <w:r w:rsidR="003D6B89" w:rsidRPr="003D6B89">
        <w:rPr>
          <w:rFonts w:eastAsia="Times New Roman" w:cs="Arial"/>
          <w:sz w:val="24"/>
          <w:szCs w:val="20"/>
          <w:lang w:eastAsia="de-DE"/>
        </w:rPr>
        <w:t>06.04.2019 – 22.04.2019</w:t>
      </w:r>
    </w:p>
    <w:p w14:paraId="7C9DD2FF" w14:textId="77777777" w:rsidR="0006445D" w:rsidRDefault="008F1ACA" w:rsidP="008F1ACA">
      <w:pPr>
        <w:pStyle w:val="KeinLeerraum"/>
        <w:jc w:val="both"/>
        <w:rPr>
          <w:rFonts w:eastAsia="Times New Roman" w:cs="Arial"/>
          <w:sz w:val="24"/>
          <w:szCs w:val="20"/>
          <w:lang w:eastAsia="de-DE"/>
        </w:rPr>
      </w:pPr>
      <w:r w:rsidRPr="008F1ACA">
        <w:rPr>
          <w:rFonts w:eastAsia="Times New Roman" w:cs="Arial"/>
          <w:sz w:val="24"/>
          <w:szCs w:val="20"/>
          <w:lang w:eastAsia="de-DE"/>
        </w:rPr>
        <w:t xml:space="preserve">Sommerferien: </w:t>
      </w:r>
      <w:r>
        <w:rPr>
          <w:rFonts w:eastAsia="Times New Roman" w:cs="Arial"/>
          <w:sz w:val="24"/>
          <w:szCs w:val="20"/>
          <w:lang w:eastAsia="de-DE"/>
        </w:rPr>
        <w:tab/>
      </w:r>
      <w:r w:rsidR="003D6B89" w:rsidRPr="003D6B89">
        <w:rPr>
          <w:rFonts w:eastAsia="Times New Roman" w:cs="Arial"/>
          <w:sz w:val="24"/>
          <w:szCs w:val="20"/>
          <w:lang w:eastAsia="de-DE"/>
        </w:rPr>
        <w:t>06.07.2019 – 11.08.2019</w:t>
      </w:r>
    </w:p>
    <w:p w14:paraId="4DB4729A" w14:textId="77777777" w:rsidR="008F1ACA" w:rsidRDefault="00B03B3F" w:rsidP="008F1ACA">
      <w:pPr>
        <w:pStyle w:val="KeinLeerraum"/>
        <w:jc w:val="both"/>
        <w:rPr>
          <w:rFonts w:eastAsia="Times New Roman" w:cs="Arial"/>
          <w:sz w:val="24"/>
          <w:szCs w:val="20"/>
          <w:lang w:eastAsia="de-DE"/>
        </w:rPr>
      </w:pPr>
      <w:r>
        <w:rPr>
          <w:rFonts w:eastAsia="Times New Roman" w:cs="Arial"/>
          <w:sz w:val="24"/>
          <w:szCs w:val="20"/>
          <w:lang w:eastAsia="de-DE"/>
        </w:rPr>
        <w:t>Herbstferien:</w:t>
      </w:r>
      <w:r>
        <w:rPr>
          <w:rFonts w:eastAsia="Times New Roman" w:cs="Arial"/>
          <w:sz w:val="24"/>
          <w:szCs w:val="20"/>
          <w:lang w:eastAsia="de-DE"/>
        </w:rPr>
        <w:tab/>
      </w:r>
      <w:r>
        <w:rPr>
          <w:rFonts w:eastAsia="Times New Roman" w:cs="Arial"/>
          <w:sz w:val="24"/>
          <w:szCs w:val="20"/>
          <w:lang w:eastAsia="de-DE"/>
        </w:rPr>
        <w:tab/>
        <w:t>2</w:t>
      </w:r>
      <w:r w:rsidR="003D6B89">
        <w:rPr>
          <w:rFonts w:eastAsia="Times New Roman" w:cs="Arial"/>
          <w:sz w:val="24"/>
          <w:szCs w:val="20"/>
          <w:lang w:eastAsia="de-DE"/>
        </w:rPr>
        <w:t>1</w:t>
      </w:r>
      <w:r>
        <w:rPr>
          <w:rFonts w:eastAsia="Times New Roman" w:cs="Arial"/>
          <w:sz w:val="24"/>
          <w:szCs w:val="20"/>
          <w:lang w:eastAsia="de-DE"/>
        </w:rPr>
        <w:t>.09.201</w:t>
      </w:r>
      <w:r w:rsidR="003D6B89">
        <w:rPr>
          <w:rFonts w:eastAsia="Times New Roman" w:cs="Arial"/>
          <w:sz w:val="24"/>
          <w:szCs w:val="20"/>
          <w:lang w:eastAsia="de-DE"/>
        </w:rPr>
        <w:t>9</w:t>
      </w:r>
      <w:r>
        <w:rPr>
          <w:rFonts w:eastAsia="Times New Roman" w:cs="Arial"/>
          <w:sz w:val="24"/>
          <w:szCs w:val="20"/>
          <w:lang w:eastAsia="de-DE"/>
        </w:rPr>
        <w:t xml:space="preserve"> – 1</w:t>
      </w:r>
      <w:r w:rsidR="003D6B89">
        <w:rPr>
          <w:rFonts w:eastAsia="Times New Roman" w:cs="Arial"/>
          <w:sz w:val="24"/>
          <w:szCs w:val="20"/>
          <w:lang w:eastAsia="de-DE"/>
        </w:rPr>
        <w:t>3</w:t>
      </w:r>
      <w:r>
        <w:rPr>
          <w:rFonts w:eastAsia="Times New Roman" w:cs="Arial"/>
          <w:sz w:val="24"/>
          <w:szCs w:val="20"/>
          <w:lang w:eastAsia="de-DE"/>
        </w:rPr>
        <w:t>.10.201</w:t>
      </w:r>
      <w:r w:rsidR="003D6B89">
        <w:rPr>
          <w:rFonts w:eastAsia="Times New Roman" w:cs="Arial"/>
          <w:sz w:val="24"/>
          <w:szCs w:val="20"/>
          <w:lang w:eastAsia="de-DE"/>
        </w:rPr>
        <w:t>9</w:t>
      </w:r>
    </w:p>
    <w:p w14:paraId="1E9D626D" w14:textId="77777777" w:rsidR="003D6B89" w:rsidRDefault="003D6B89" w:rsidP="008F1ACA">
      <w:pPr>
        <w:pStyle w:val="KeinLeerraum"/>
        <w:jc w:val="both"/>
        <w:rPr>
          <w:rFonts w:eastAsia="Times New Roman" w:cs="Arial"/>
          <w:sz w:val="24"/>
          <w:szCs w:val="20"/>
          <w:lang w:eastAsia="de-DE"/>
        </w:rPr>
      </w:pPr>
    </w:p>
    <w:p w14:paraId="16D5B954" w14:textId="77777777" w:rsidR="001C2967" w:rsidRPr="00021939" w:rsidRDefault="001C2967" w:rsidP="00210729">
      <w:pPr>
        <w:pStyle w:val="KeinLeerraum"/>
        <w:jc w:val="both"/>
        <w:rPr>
          <w:rFonts w:cs="Arial"/>
          <w:sz w:val="24"/>
          <w:szCs w:val="24"/>
        </w:rPr>
      </w:pPr>
    </w:p>
    <w:p w14:paraId="20339B2B" w14:textId="77777777" w:rsidR="001C2967" w:rsidRPr="00021939" w:rsidRDefault="00583500" w:rsidP="00210729">
      <w:pPr>
        <w:pStyle w:val="KeinLeerraum"/>
        <w:jc w:val="both"/>
        <w:rPr>
          <w:rFonts w:cs="Arial"/>
          <w:sz w:val="24"/>
          <w:szCs w:val="24"/>
        </w:rPr>
      </w:pPr>
      <w:r>
        <w:rPr>
          <w:rFonts w:cs="Arial"/>
          <w:noProof/>
          <w:sz w:val="24"/>
          <w:szCs w:val="24"/>
          <w:u w:val="single"/>
          <w:lang w:eastAsia="de-CH"/>
        </w:rPr>
        <w:lastRenderedPageBreak/>
        <mc:AlternateContent>
          <mc:Choice Requires="wps">
            <w:drawing>
              <wp:anchor distT="0" distB="0" distL="114300" distR="114300" simplePos="0" relativeHeight="251975168" behindDoc="0" locked="0" layoutInCell="1" allowOverlap="1" wp14:anchorId="5B192213" wp14:editId="6E3D1295">
                <wp:simplePos x="0" y="0"/>
                <wp:positionH relativeFrom="column">
                  <wp:posOffset>-169545</wp:posOffset>
                </wp:positionH>
                <wp:positionV relativeFrom="paragraph">
                  <wp:posOffset>-834654</wp:posOffset>
                </wp:positionV>
                <wp:extent cx="6133381" cy="603849"/>
                <wp:effectExtent l="0" t="0" r="0" b="6350"/>
                <wp:wrapNone/>
                <wp:docPr id="96" name="Textfeld 96"/>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E881D3" w14:textId="77777777" w:rsidR="006C12FF" w:rsidRDefault="006C12FF" w:rsidP="00583500">
                            <w:r>
                              <w:rPr>
                                <w:rFonts w:ascii="Arial" w:hAnsi="Arial" w:cs="Arial"/>
                                <w:color w:val="C00000"/>
                                <w:sz w:val="56"/>
                                <w:szCs w:val="80"/>
                              </w:rPr>
                              <w:t>Schweizer Tischtennisverband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B192213" id="Textfeld 96" o:spid="_x0000_s1080" type="#_x0000_t202" style="position:absolute;left:0;text-align:left;margin-left:-13.35pt;margin-top:-65.7pt;width:482.95pt;height:47.55pt;z-index:25197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UyfbQIAAEUFAAAOAAAAZHJzL2Uyb0RvYy54bWysVMtu2zAQvBfoPxC8N/IriWNYDtwEKQoE&#10;SdCkyJmmSFsoxWXJtSX367ukJNtIe0nRi7TkDof7mOX8uqkM2ykfSrA5H54NOFNWQlHadc6/v9x9&#10;mnIWUNhCGLAq53sV+PXi44d57WZqBBswhfKMSGyY1S7nG0Q3y7IgN6oS4QycsuTU4CuBtPTrrPCi&#10;JvbKZKPB4CKrwRfOg1Qh0O5t6+SLxK+1kviodVDITM4pNkxfn76r+M0WczFbe+E2pezCEP8QRSVK&#10;S5ceqG4FCrb15R9UVSk9BNB4JqHKQOtSqpQDZTMcvMnmeSOcSrlQcYI7lCn8P1r5sHt2T55h8xka&#10;amAsSO3CLNBmzKfRvop/ipSRn0q4P5RNNcgkbV4Mx+PxdMiZJN/FYDydXEWa7Hja+YBfFFQsGjn3&#10;1JZULbG7D9hCe0i8zMJdaUxqjbGsJtLx+SAdOHiI3NiIVanJHc0x8mTh3qiIMfab0qwsUgJxI8lL&#10;3RjPdoKEIaRUFlPuiZfQEaUpiPcc7PDHqN5zuM2jvxksHg5XpQWfsn8TdvGjD1m3eKr5Sd7RxGbV&#10;UOI5H132nV1BsaeGe2hnITh5V1JX7kXAJ+FJ/NRjGmh8pI82QNWHzuJsA/7X3/YjnjRJXs5qGqac&#10;h59b4RVn5qsltV4NJ5M4fWkxOb8c0cKfelanHrutboDaQoqi6JIZ8Wh6U3uoXmnul/FWcgkr6e6c&#10;Y2/eYDvi9G5ItVwmEM2bE3hvn52M1LFLUXMvzavwrhMmkqQfoB87MXujzxYbT1pYbhF0mcQbC91W&#10;tWsAzWqSf/euxMfgdJ1Qx9dv8RsAAP//AwBQSwMEFAAGAAgAAAAhAA7mwsnjAAAADAEAAA8AAABk&#10;cnMvZG93bnJldi54bWxMj8tOwzAQRfdI/IM1SOxa5wGhDXGqKlKFhGDR0g27SewmEX6E2G1Dv57p&#10;CnbzOLpzplhNRrOTGn3vrIB4HgFTtnGyt62A/cdmtgDmA1qJ2lkl4Ed5WJW3NwXm0p3tVp12oWUU&#10;Yn2OAroQhpxz33TKoJ+7QVnaHdxoMFA7tlyOeKZwo3kSRRk32Fu60OGgqk41X7ujEfBabd5xWydm&#10;cdHVy9thPXzvPx+FuL+b1s/AgprCHwxXfVKHkpxqd7TSMy1glmRPhFIRp/EDMEKW6TIBVtMozVLg&#10;ZcH/P1H+AgAA//8DAFBLAQItABQABgAIAAAAIQC2gziS/gAAAOEBAAATAAAAAAAAAAAAAAAAAAAA&#10;AABbQ29udGVudF9UeXBlc10ueG1sUEsBAi0AFAAGAAgAAAAhADj9If/WAAAAlAEAAAsAAAAAAAAA&#10;AAAAAAAALwEAAF9yZWxzLy5yZWxzUEsBAi0AFAAGAAgAAAAhAEbZTJ9tAgAARQUAAA4AAAAAAAAA&#10;AAAAAAAALgIAAGRycy9lMm9Eb2MueG1sUEsBAi0AFAAGAAgAAAAhAA7mwsnjAAAADAEAAA8AAAAA&#10;AAAAAAAAAAAAxwQAAGRycy9kb3ducmV2LnhtbFBLBQYAAAAABAAEAPMAAADXBQAAAAA=&#10;" filled="f" stroked="f" strokeweight=".5pt">
                <v:textbox>
                  <w:txbxContent>
                    <w:p w14:paraId="75E881D3" w14:textId="77777777" w:rsidR="006C12FF" w:rsidRDefault="006C12FF" w:rsidP="00583500">
                      <w:r>
                        <w:rPr>
                          <w:rFonts w:ascii="Arial" w:hAnsi="Arial" w:cs="Arial"/>
                          <w:color w:val="C00000"/>
                          <w:sz w:val="56"/>
                          <w:szCs w:val="80"/>
                        </w:rPr>
                        <w:t>Schweizer Tischtennisverband</w:t>
                      </w:r>
                    </w:p>
                  </w:txbxContent>
                </v:textbox>
              </v:shape>
            </w:pict>
          </mc:Fallback>
        </mc:AlternateContent>
      </w:r>
      <w:r w:rsidR="0006445D">
        <w:rPr>
          <w:noProof/>
          <w:lang w:eastAsia="de-CH"/>
        </w:rPr>
        <w:drawing>
          <wp:anchor distT="0" distB="0" distL="114300" distR="114300" simplePos="0" relativeHeight="251603456" behindDoc="1" locked="0" layoutInCell="1" allowOverlap="1" wp14:anchorId="37FEDC9C" wp14:editId="47621786">
            <wp:simplePos x="0" y="0"/>
            <wp:positionH relativeFrom="column">
              <wp:posOffset>-236220</wp:posOffset>
            </wp:positionH>
            <wp:positionV relativeFrom="paragraph">
              <wp:posOffset>-84455</wp:posOffset>
            </wp:positionV>
            <wp:extent cx="6129020" cy="4302125"/>
            <wp:effectExtent l="0" t="0" r="5080" b="3175"/>
            <wp:wrapNone/>
            <wp:docPr id="73" name="Grafik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9020" cy="4302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D47751" w14:textId="77777777" w:rsidR="001C2967" w:rsidRPr="00021939" w:rsidRDefault="001C2967" w:rsidP="00210729">
      <w:pPr>
        <w:pStyle w:val="KeinLeerraum"/>
        <w:jc w:val="both"/>
        <w:rPr>
          <w:rFonts w:cs="Arial"/>
          <w:sz w:val="24"/>
          <w:szCs w:val="24"/>
        </w:rPr>
      </w:pPr>
    </w:p>
    <w:p w14:paraId="4FF24F31" w14:textId="77777777" w:rsidR="00160B49" w:rsidRDefault="00160B49" w:rsidP="00C20FF5">
      <w:pPr>
        <w:pStyle w:val="KeinLeerraum"/>
        <w:jc w:val="both"/>
        <w:rPr>
          <w:rFonts w:ascii="Arial" w:hAnsi="Arial" w:cs="Arial"/>
          <w:sz w:val="24"/>
          <w:szCs w:val="24"/>
        </w:rPr>
      </w:pPr>
    </w:p>
    <w:p w14:paraId="1DD4F2E1" w14:textId="77777777" w:rsidR="004C696C" w:rsidRDefault="004C696C" w:rsidP="00C20FF5">
      <w:pPr>
        <w:pStyle w:val="KeinLeerraum"/>
        <w:jc w:val="both"/>
        <w:rPr>
          <w:rFonts w:ascii="Arial" w:hAnsi="Arial" w:cs="Arial"/>
          <w:sz w:val="24"/>
          <w:szCs w:val="24"/>
        </w:rPr>
      </w:pPr>
    </w:p>
    <w:p w14:paraId="0D7660AE" w14:textId="77777777" w:rsidR="00160B49" w:rsidRPr="00C20FF5" w:rsidRDefault="00160B49" w:rsidP="00C20FF5">
      <w:pPr>
        <w:pStyle w:val="KeinLeerraum"/>
        <w:jc w:val="both"/>
        <w:rPr>
          <w:rFonts w:ascii="Arial" w:hAnsi="Arial" w:cs="Arial"/>
          <w:sz w:val="24"/>
          <w:szCs w:val="24"/>
        </w:rPr>
      </w:pPr>
    </w:p>
    <w:p w14:paraId="1167BCDE" w14:textId="77777777" w:rsidR="00271B79" w:rsidRDefault="00271B79" w:rsidP="00271B79">
      <w:pPr>
        <w:pStyle w:val="KeinLeerraum"/>
      </w:pPr>
    </w:p>
    <w:p w14:paraId="53C55954" w14:textId="77777777" w:rsidR="00271B79" w:rsidRDefault="00271B79" w:rsidP="00271B79">
      <w:pPr>
        <w:pStyle w:val="KeinLeerraum"/>
      </w:pPr>
    </w:p>
    <w:p w14:paraId="5500CCB2" w14:textId="77777777" w:rsidR="00271B79" w:rsidRDefault="00271B79" w:rsidP="00271B79">
      <w:pPr>
        <w:pStyle w:val="KeinLeerraum"/>
      </w:pPr>
    </w:p>
    <w:p w14:paraId="1AB9B90F" w14:textId="77777777" w:rsidR="00271B79" w:rsidRDefault="00271B79" w:rsidP="00271B79">
      <w:pPr>
        <w:pStyle w:val="KeinLeerraum"/>
      </w:pPr>
    </w:p>
    <w:p w14:paraId="61FD399B" w14:textId="77777777" w:rsidR="00271B79" w:rsidRDefault="00271B79" w:rsidP="00271B79">
      <w:pPr>
        <w:pStyle w:val="KeinLeerraum"/>
      </w:pPr>
    </w:p>
    <w:p w14:paraId="4A97E240" w14:textId="77777777" w:rsidR="00271B79" w:rsidRDefault="00271B79" w:rsidP="00271B79">
      <w:pPr>
        <w:pStyle w:val="KeinLeerraum"/>
      </w:pPr>
    </w:p>
    <w:p w14:paraId="3FCF7D27" w14:textId="77777777" w:rsidR="00271B79" w:rsidRDefault="00271B79" w:rsidP="00271B79">
      <w:pPr>
        <w:pStyle w:val="KeinLeerraum"/>
      </w:pPr>
    </w:p>
    <w:p w14:paraId="16011B16" w14:textId="77777777" w:rsidR="00271B79" w:rsidRDefault="00271B79" w:rsidP="00271B79">
      <w:pPr>
        <w:pStyle w:val="KeinLeerraum"/>
      </w:pPr>
    </w:p>
    <w:p w14:paraId="4378CD45" w14:textId="77777777" w:rsidR="00271B79" w:rsidRDefault="00271B79" w:rsidP="00271B79">
      <w:pPr>
        <w:pStyle w:val="KeinLeerraum"/>
      </w:pPr>
    </w:p>
    <w:p w14:paraId="0C67A557" w14:textId="77777777" w:rsidR="00271B79" w:rsidRDefault="00271B79" w:rsidP="00271B79">
      <w:pPr>
        <w:pStyle w:val="KeinLeerraum"/>
      </w:pPr>
    </w:p>
    <w:p w14:paraId="7F3EA2D7" w14:textId="77777777" w:rsidR="00271B79" w:rsidRDefault="00271B79" w:rsidP="00271B79">
      <w:pPr>
        <w:pStyle w:val="KeinLeerraum"/>
      </w:pPr>
    </w:p>
    <w:p w14:paraId="20FA00B4" w14:textId="77777777" w:rsidR="00271B79" w:rsidRDefault="00271B79" w:rsidP="00271B79">
      <w:pPr>
        <w:pStyle w:val="KeinLeerraum"/>
      </w:pPr>
    </w:p>
    <w:p w14:paraId="31F9B0C4" w14:textId="77777777" w:rsidR="00271B79" w:rsidRDefault="00271B79" w:rsidP="00271B79">
      <w:pPr>
        <w:pStyle w:val="KeinLeerraum"/>
      </w:pPr>
    </w:p>
    <w:p w14:paraId="52FF0B98" w14:textId="77777777" w:rsidR="00271B79" w:rsidRDefault="00271B79" w:rsidP="00271B79">
      <w:pPr>
        <w:pStyle w:val="KeinLeerraum"/>
      </w:pPr>
    </w:p>
    <w:p w14:paraId="1D6CAF7F" w14:textId="77777777" w:rsidR="00271B79" w:rsidRDefault="00271B79" w:rsidP="00271B79">
      <w:pPr>
        <w:pStyle w:val="KeinLeerraum"/>
      </w:pPr>
    </w:p>
    <w:p w14:paraId="6D95567A" w14:textId="77777777" w:rsidR="00271B79" w:rsidRDefault="00271B79" w:rsidP="00271B79">
      <w:pPr>
        <w:pStyle w:val="KeinLeerraum"/>
      </w:pPr>
    </w:p>
    <w:p w14:paraId="15238121" w14:textId="77777777" w:rsidR="00271B79" w:rsidRDefault="00271B79" w:rsidP="00271B79">
      <w:pPr>
        <w:pStyle w:val="KeinLeerraum"/>
      </w:pPr>
    </w:p>
    <w:p w14:paraId="0E1D9DBE" w14:textId="77777777" w:rsidR="00271B79" w:rsidRDefault="00271B79" w:rsidP="00271B79">
      <w:pPr>
        <w:pStyle w:val="KeinLeerraum"/>
      </w:pPr>
    </w:p>
    <w:p w14:paraId="213931D4" w14:textId="77777777" w:rsidR="00160B49" w:rsidRPr="00D93E03" w:rsidRDefault="00160B49" w:rsidP="00160B49">
      <w:pPr>
        <w:pStyle w:val="KeinLeerraum"/>
        <w:rPr>
          <w:b/>
          <w:color w:val="C00000"/>
          <w:sz w:val="28"/>
          <w:szCs w:val="28"/>
        </w:rPr>
      </w:pPr>
      <w:r w:rsidRPr="00D93E03">
        <w:rPr>
          <w:b/>
          <w:color w:val="C00000"/>
          <w:sz w:val="28"/>
          <w:szCs w:val="28"/>
        </w:rPr>
        <w:t>STT – Swiss Table Tennis</w:t>
      </w:r>
    </w:p>
    <w:p w14:paraId="2A396783" w14:textId="77777777" w:rsidR="00160B49" w:rsidRPr="00160B49" w:rsidRDefault="00160B49" w:rsidP="00160B49">
      <w:pPr>
        <w:pStyle w:val="KeinLeerraum"/>
        <w:rPr>
          <w:sz w:val="24"/>
          <w:szCs w:val="24"/>
        </w:rPr>
      </w:pPr>
    </w:p>
    <w:p w14:paraId="7744C9BA" w14:textId="77777777" w:rsidR="00160B49" w:rsidRPr="00160B49" w:rsidRDefault="00F113D4" w:rsidP="001142C6">
      <w:pPr>
        <w:pStyle w:val="KeinLeerraum"/>
        <w:jc w:val="both"/>
        <w:rPr>
          <w:sz w:val="24"/>
          <w:szCs w:val="24"/>
        </w:rPr>
      </w:pPr>
      <w:r>
        <w:rPr>
          <w:sz w:val="24"/>
          <w:szCs w:val="24"/>
        </w:rPr>
        <w:t>Der S</w:t>
      </w:r>
      <w:r w:rsidR="00160B49" w:rsidRPr="00160B49">
        <w:rPr>
          <w:sz w:val="24"/>
          <w:szCs w:val="24"/>
        </w:rPr>
        <w:t>chweizerische Tischtennisverband (kurz STT für Swiss Table Tennis) wurde 1931 in Montreux gegründet. Gesamtschweizerisch existieren momentan (Stand 201</w:t>
      </w:r>
      <w:r w:rsidR="007222E9">
        <w:rPr>
          <w:sz w:val="24"/>
          <w:szCs w:val="24"/>
        </w:rPr>
        <w:t>8</w:t>
      </w:r>
      <w:r w:rsidR="00160B49" w:rsidRPr="00160B49">
        <w:rPr>
          <w:sz w:val="24"/>
          <w:szCs w:val="24"/>
        </w:rPr>
        <w:t>) 2</w:t>
      </w:r>
      <w:r w:rsidR="008F1ACA">
        <w:rPr>
          <w:sz w:val="24"/>
          <w:szCs w:val="24"/>
        </w:rPr>
        <w:t>6</w:t>
      </w:r>
      <w:r w:rsidR="007222E9">
        <w:rPr>
          <w:sz w:val="24"/>
          <w:szCs w:val="24"/>
        </w:rPr>
        <w:t>3</w:t>
      </w:r>
      <w:r w:rsidR="00160B49" w:rsidRPr="00160B49">
        <w:rPr>
          <w:sz w:val="24"/>
          <w:szCs w:val="24"/>
        </w:rPr>
        <w:t xml:space="preserve"> Vereine welche in 8 Regionalverbände (kurz RV) eingeteilt sind.  </w:t>
      </w:r>
    </w:p>
    <w:p w14:paraId="24FBED2B" w14:textId="77777777" w:rsidR="00160B49" w:rsidRPr="00160B49" w:rsidRDefault="00160B49" w:rsidP="001142C6">
      <w:pPr>
        <w:pStyle w:val="KeinLeerraum"/>
        <w:jc w:val="both"/>
        <w:rPr>
          <w:sz w:val="24"/>
          <w:szCs w:val="24"/>
        </w:rPr>
      </w:pPr>
    </w:p>
    <w:p w14:paraId="6FC64330" w14:textId="77777777" w:rsidR="00160B49" w:rsidRPr="00160B49" w:rsidRDefault="00160B49" w:rsidP="001142C6">
      <w:pPr>
        <w:pStyle w:val="KeinLeerraum"/>
        <w:jc w:val="both"/>
        <w:rPr>
          <w:sz w:val="24"/>
          <w:szCs w:val="24"/>
        </w:rPr>
      </w:pPr>
      <w:r w:rsidRPr="00160B49">
        <w:rPr>
          <w:sz w:val="24"/>
          <w:szCs w:val="24"/>
        </w:rPr>
        <w:t>AGTT:</w:t>
      </w:r>
      <w:r w:rsidRPr="00160B49">
        <w:rPr>
          <w:sz w:val="24"/>
          <w:szCs w:val="24"/>
        </w:rPr>
        <w:tab/>
      </w:r>
      <w:r w:rsidRPr="00160B49">
        <w:rPr>
          <w:sz w:val="24"/>
          <w:szCs w:val="24"/>
        </w:rPr>
        <w:tab/>
        <w:t>Kanton Genf</w:t>
      </w:r>
    </w:p>
    <w:p w14:paraId="240C8DF6" w14:textId="77777777" w:rsidR="00160B49" w:rsidRPr="00160B49" w:rsidRDefault="00160B49" w:rsidP="001142C6">
      <w:pPr>
        <w:pStyle w:val="KeinLeerraum"/>
        <w:jc w:val="both"/>
        <w:rPr>
          <w:sz w:val="24"/>
          <w:szCs w:val="24"/>
        </w:rPr>
      </w:pPr>
      <w:r w:rsidRPr="00160B49">
        <w:rPr>
          <w:sz w:val="24"/>
          <w:szCs w:val="24"/>
        </w:rPr>
        <w:t>AVVF:</w:t>
      </w:r>
      <w:r w:rsidRPr="00160B49">
        <w:rPr>
          <w:sz w:val="24"/>
          <w:szCs w:val="24"/>
        </w:rPr>
        <w:tab/>
      </w:r>
      <w:r w:rsidRPr="00160B49">
        <w:rPr>
          <w:sz w:val="24"/>
          <w:szCs w:val="24"/>
        </w:rPr>
        <w:tab/>
        <w:t>Kantone Waadt, Wallis und Freiburg (franz. Teil)</w:t>
      </w:r>
    </w:p>
    <w:p w14:paraId="10AEE439" w14:textId="77777777" w:rsidR="00160B49" w:rsidRPr="00160B49" w:rsidRDefault="00160B49" w:rsidP="001142C6">
      <w:pPr>
        <w:pStyle w:val="KeinLeerraum"/>
        <w:jc w:val="both"/>
        <w:rPr>
          <w:sz w:val="24"/>
          <w:szCs w:val="24"/>
        </w:rPr>
      </w:pPr>
      <w:r w:rsidRPr="00160B49">
        <w:rPr>
          <w:sz w:val="24"/>
          <w:szCs w:val="24"/>
        </w:rPr>
        <w:t>ANJTT:</w:t>
      </w:r>
      <w:r w:rsidRPr="00160B49">
        <w:rPr>
          <w:sz w:val="24"/>
          <w:szCs w:val="24"/>
        </w:rPr>
        <w:tab/>
      </w:r>
      <w:r w:rsidRPr="00160B49">
        <w:rPr>
          <w:sz w:val="24"/>
          <w:szCs w:val="24"/>
        </w:rPr>
        <w:tab/>
        <w:t>Kantone Neuenburg, Jura und Bern (</w:t>
      </w:r>
      <w:r w:rsidR="00B03B3F" w:rsidRPr="00160B49">
        <w:rPr>
          <w:sz w:val="24"/>
          <w:szCs w:val="24"/>
        </w:rPr>
        <w:t>juras</w:t>
      </w:r>
      <w:r w:rsidR="00B03B3F">
        <w:rPr>
          <w:sz w:val="24"/>
          <w:szCs w:val="24"/>
        </w:rPr>
        <w:t>sischer</w:t>
      </w:r>
      <w:r w:rsidRPr="00160B49">
        <w:rPr>
          <w:sz w:val="24"/>
          <w:szCs w:val="24"/>
        </w:rPr>
        <w:t xml:space="preserve"> Teil)</w:t>
      </w:r>
    </w:p>
    <w:p w14:paraId="2076079F" w14:textId="77777777" w:rsidR="00160B49" w:rsidRPr="00160B49" w:rsidRDefault="00160B49" w:rsidP="001142C6">
      <w:pPr>
        <w:pStyle w:val="KeinLeerraum"/>
        <w:jc w:val="both"/>
        <w:rPr>
          <w:sz w:val="24"/>
          <w:szCs w:val="24"/>
        </w:rPr>
      </w:pPr>
      <w:r w:rsidRPr="00160B49">
        <w:rPr>
          <w:sz w:val="24"/>
          <w:szCs w:val="24"/>
        </w:rPr>
        <w:t xml:space="preserve">MTTV: </w:t>
      </w:r>
      <w:r w:rsidRPr="00160B49">
        <w:rPr>
          <w:sz w:val="24"/>
          <w:szCs w:val="24"/>
        </w:rPr>
        <w:tab/>
      </w:r>
      <w:r w:rsidRPr="00160B49">
        <w:rPr>
          <w:sz w:val="24"/>
          <w:szCs w:val="24"/>
        </w:rPr>
        <w:tab/>
        <w:t>Kantone Bern, Freiburg (dt. Teil) und Solothurn (oberer Teil)</w:t>
      </w:r>
    </w:p>
    <w:p w14:paraId="6B0F18FB" w14:textId="77777777" w:rsidR="00160B49" w:rsidRPr="00160B49" w:rsidRDefault="00160B49" w:rsidP="001142C6">
      <w:pPr>
        <w:pStyle w:val="KeinLeerraum"/>
        <w:jc w:val="both"/>
        <w:rPr>
          <w:sz w:val="24"/>
          <w:szCs w:val="24"/>
        </w:rPr>
      </w:pPr>
      <w:r w:rsidRPr="00160B49">
        <w:rPr>
          <w:sz w:val="24"/>
          <w:szCs w:val="24"/>
        </w:rPr>
        <w:t>NWTTV:</w:t>
      </w:r>
      <w:r w:rsidRPr="00160B49">
        <w:rPr>
          <w:sz w:val="24"/>
          <w:szCs w:val="24"/>
        </w:rPr>
        <w:tab/>
        <w:t>Kantone Solothurn (unterer Teil), Basel-Stadt, Basel-Land, Aargau</w:t>
      </w:r>
    </w:p>
    <w:p w14:paraId="3D3E3431" w14:textId="77777777" w:rsidR="00160B49" w:rsidRPr="00160B49" w:rsidRDefault="00160B49" w:rsidP="001142C6">
      <w:pPr>
        <w:pStyle w:val="KeinLeerraum"/>
        <w:jc w:val="both"/>
        <w:rPr>
          <w:sz w:val="24"/>
          <w:szCs w:val="24"/>
        </w:rPr>
      </w:pPr>
      <w:r w:rsidRPr="00160B49">
        <w:rPr>
          <w:sz w:val="24"/>
          <w:szCs w:val="24"/>
        </w:rPr>
        <w:t>TTVI:</w:t>
      </w:r>
      <w:r w:rsidRPr="00160B49">
        <w:rPr>
          <w:sz w:val="24"/>
          <w:szCs w:val="24"/>
        </w:rPr>
        <w:tab/>
      </w:r>
      <w:r w:rsidRPr="00160B49">
        <w:rPr>
          <w:sz w:val="24"/>
          <w:szCs w:val="24"/>
        </w:rPr>
        <w:tab/>
        <w:t>Kantone Luzern, Uri, Schwyz, Obwalden, Nidwalden, Zug</w:t>
      </w:r>
    </w:p>
    <w:p w14:paraId="166521EE" w14:textId="77777777" w:rsidR="00160B49" w:rsidRPr="00160B49" w:rsidRDefault="00160B49" w:rsidP="001142C6">
      <w:pPr>
        <w:pStyle w:val="KeinLeerraum"/>
        <w:jc w:val="both"/>
        <w:rPr>
          <w:sz w:val="24"/>
          <w:szCs w:val="24"/>
        </w:rPr>
      </w:pPr>
      <w:r w:rsidRPr="00160B49">
        <w:rPr>
          <w:sz w:val="24"/>
          <w:szCs w:val="24"/>
        </w:rPr>
        <w:t>OTTV:</w:t>
      </w:r>
      <w:r w:rsidRPr="00160B49">
        <w:rPr>
          <w:sz w:val="24"/>
          <w:szCs w:val="24"/>
        </w:rPr>
        <w:tab/>
      </w:r>
      <w:r w:rsidRPr="00160B49">
        <w:rPr>
          <w:sz w:val="24"/>
          <w:szCs w:val="24"/>
        </w:rPr>
        <w:tab/>
        <w:t>Kantone Zürich, Schaffhausen, Thurgau, Appenzell-Innerhoden,</w:t>
      </w:r>
    </w:p>
    <w:p w14:paraId="40D3710A" w14:textId="77777777" w:rsidR="00160B49" w:rsidRPr="00160B49" w:rsidRDefault="00160B49" w:rsidP="001142C6">
      <w:pPr>
        <w:pStyle w:val="KeinLeerraum"/>
        <w:ind w:left="708" w:firstLine="708"/>
        <w:jc w:val="both"/>
        <w:rPr>
          <w:sz w:val="24"/>
          <w:szCs w:val="24"/>
        </w:rPr>
      </w:pPr>
      <w:r w:rsidRPr="00160B49">
        <w:rPr>
          <w:sz w:val="24"/>
          <w:szCs w:val="24"/>
        </w:rPr>
        <w:t xml:space="preserve">Appenzell-Ausserhoden, St. Gallen, Glarus, Graubünden, und </w:t>
      </w:r>
    </w:p>
    <w:p w14:paraId="0AA474B6" w14:textId="77777777" w:rsidR="00160B49" w:rsidRPr="00160B49" w:rsidRDefault="00160B49" w:rsidP="001142C6">
      <w:pPr>
        <w:pStyle w:val="KeinLeerraum"/>
        <w:ind w:left="708" w:firstLine="708"/>
        <w:jc w:val="both"/>
        <w:rPr>
          <w:sz w:val="24"/>
          <w:szCs w:val="24"/>
        </w:rPr>
      </w:pPr>
      <w:r w:rsidRPr="00160B49">
        <w:rPr>
          <w:sz w:val="24"/>
          <w:szCs w:val="24"/>
        </w:rPr>
        <w:t>Fürstentum Liechtenstein.</w:t>
      </w:r>
    </w:p>
    <w:p w14:paraId="621E290E" w14:textId="77777777" w:rsidR="00271B79" w:rsidRDefault="00160B49" w:rsidP="001142C6">
      <w:pPr>
        <w:pStyle w:val="KeinLeerraum"/>
        <w:jc w:val="both"/>
        <w:rPr>
          <w:sz w:val="24"/>
          <w:szCs w:val="24"/>
        </w:rPr>
      </w:pPr>
      <w:r w:rsidRPr="00160B49">
        <w:rPr>
          <w:sz w:val="24"/>
          <w:szCs w:val="24"/>
        </w:rPr>
        <w:t>ATTT:</w:t>
      </w:r>
      <w:r w:rsidRPr="00160B49">
        <w:rPr>
          <w:sz w:val="24"/>
          <w:szCs w:val="24"/>
        </w:rPr>
        <w:tab/>
      </w:r>
      <w:r w:rsidRPr="00160B49">
        <w:rPr>
          <w:sz w:val="24"/>
          <w:szCs w:val="24"/>
        </w:rPr>
        <w:tab/>
        <w:t>Kanton Tessin</w:t>
      </w:r>
    </w:p>
    <w:p w14:paraId="3A19EE1B" w14:textId="77777777" w:rsidR="007E0A73" w:rsidRDefault="007E0A73" w:rsidP="001142C6">
      <w:pPr>
        <w:pStyle w:val="KeinLeerraum"/>
        <w:jc w:val="both"/>
        <w:rPr>
          <w:sz w:val="24"/>
          <w:szCs w:val="24"/>
        </w:rPr>
      </w:pPr>
    </w:p>
    <w:p w14:paraId="0FD04A7E" w14:textId="77777777" w:rsidR="007E0A73" w:rsidRPr="00D93E03" w:rsidRDefault="007E0A73" w:rsidP="001142C6">
      <w:pPr>
        <w:pStyle w:val="KeinLeerraum"/>
        <w:jc w:val="both"/>
        <w:rPr>
          <w:b/>
          <w:color w:val="C00000"/>
          <w:sz w:val="28"/>
          <w:szCs w:val="28"/>
        </w:rPr>
      </w:pPr>
      <w:r w:rsidRPr="00D93E03">
        <w:rPr>
          <w:b/>
          <w:color w:val="C00000"/>
          <w:sz w:val="28"/>
          <w:szCs w:val="28"/>
        </w:rPr>
        <w:t>Der Mittelländische Tischtennisverband (MTTV)</w:t>
      </w:r>
    </w:p>
    <w:p w14:paraId="44C67E98" w14:textId="77777777" w:rsidR="007E0A73" w:rsidRPr="007E0A73" w:rsidRDefault="007E0A73" w:rsidP="001142C6">
      <w:pPr>
        <w:pStyle w:val="KeinLeerraum"/>
        <w:jc w:val="both"/>
        <w:rPr>
          <w:b/>
          <w:sz w:val="24"/>
          <w:szCs w:val="24"/>
        </w:rPr>
      </w:pPr>
    </w:p>
    <w:p w14:paraId="0DF35740" w14:textId="77777777" w:rsidR="00F21B4C" w:rsidRDefault="007E0A73" w:rsidP="007E0A73">
      <w:pPr>
        <w:pStyle w:val="KeinLeerraum"/>
        <w:jc w:val="both"/>
        <w:rPr>
          <w:sz w:val="24"/>
          <w:szCs w:val="24"/>
        </w:rPr>
      </w:pPr>
      <w:r w:rsidRPr="007E0A73">
        <w:rPr>
          <w:sz w:val="24"/>
          <w:szCs w:val="24"/>
        </w:rPr>
        <w:t>Der TTC Bern ist dem Mittelländischen Tischtennisverband (kurz MTTV) angeschlossen. Dieser ist was die Lizenzzahl angeht momentan der viertgrös</w:t>
      </w:r>
      <w:r w:rsidR="00897D00">
        <w:rPr>
          <w:sz w:val="24"/>
          <w:szCs w:val="24"/>
        </w:rPr>
        <w:t>ste RV und verfügt über total 49</w:t>
      </w:r>
      <w:r w:rsidRPr="007E0A73">
        <w:rPr>
          <w:sz w:val="24"/>
          <w:szCs w:val="24"/>
        </w:rPr>
        <w:t xml:space="preserve"> Vereine. Der TTC Bern ist dabei was die Anzahl </w:t>
      </w:r>
      <w:r w:rsidR="007222E9">
        <w:rPr>
          <w:sz w:val="24"/>
          <w:szCs w:val="24"/>
        </w:rPr>
        <w:t xml:space="preserve">lizenzierter </w:t>
      </w:r>
      <w:r w:rsidRPr="007E0A73">
        <w:rPr>
          <w:sz w:val="24"/>
          <w:szCs w:val="24"/>
        </w:rPr>
        <w:t xml:space="preserve">Mitglieder angeht momentan der </w:t>
      </w:r>
      <w:r w:rsidR="008F1ACA">
        <w:rPr>
          <w:sz w:val="24"/>
          <w:szCs w:val="24"/>
        </w:rPr>
        <w:t>zweit</w:t>
      </w:r>
      <w:r w:rsidR="007222E9">
        <w:rPr>
          <w:sz w:val="24"/>
          <w:szCs w:val="24"/>
        </w:rPr>
        <w:t xml:space="preserve">grösste Verein, zählt man die unlizenzierten dazu sollten wir sogar der grösste sein. </w:t>
      </w:r>
    </w:p>
    <w:p w14:paraId="4B66F769" w14:textId="77777777" w:rsidR="00FB1ED6" w:rsidRDefault="00FB1ED6" w:rsidP="007E0A73">
      <w:pPr>
        <w:pStyle w:val="KeinLeerraum"/>
        <w:jc w:val="both"/>
        <w:rPr>
          <w:sz w:val="24"/>
          <w:szCs w:val="24"/>
        </w:rPr>
      </w:pPr>
    </w:p>
    <w:p w14:paraId="482E43B9" w14:textId="77777777" w:rsidR="00FB1ED6" w:rsidRDefault="00583500" w:rsidP="007E0A73">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77216" behindDoc="0" locked="0" layoutInCell="1" allowOverlap="1" wp14:anchorId="192D5B21" wp14:editId="7C0DC698">
                <wp:simplePos x="0" y="0"/>
                <wp:positionH relativeFrom="column">
                  <wp:posOffset>-93716</wp:posOffset>
                </wp:positionH>
                <wp:positionV relativeFrom="paragraph">
                  <wp:posOffset>-836295</wp:posOffset>
                </wp:positionV>
                <wp:extent cx="6133381" cy="603849"/>
                <wp:effectExtent l="0" t="0" r="0" b="6350"/>
                <wp:wrapNone/>
                <wp:docPr id="97" name="Textfeld 97"/>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4B1630" w14:textId="77777777" w:rsidR="006C12FF" w:rsidRDefault="006C12FF" w:rsidP="00583500">
                            <w:r>
                              <w:rPr>
                                <w:rFonts w:ascii="Arial" w:hAnsi="Arial" w:cs="Arial"/>
                                <w:color w:val="C00000"/>
                                <w:sz w:val="56"/>
                                <w:szCs w:val="80"/>
                              </w:rPr>
                              <w:t>Clubinterner Terminplan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2D5B21" id="Textfeld 97" o:spid="_x0000_s1081" type="#_x0000_t202" style="position:absolute;left:0;text-align:left;margin-left:-7.4pt;margin-top:-65.85pt;width:482.95pt;height:47.55pt;z-index:25197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PnEbQIAAEUFAAAOAAAAZHJzL2Uyb0RvYy54bWysVMtu2zAQvBfoPxC8N/IrqWNEDlwHLgoE&#10;SdCkyJmmyFgoxWXJtSX367OkJNtIe0nRi7TkDof7mOXVdVMZtlM+lGBzPjwbcKashKK0Lzn/8bT6&#10;NOUsoLCFMGBVzvcq8Ov5xw9XtZupEWzAFMozIrFhVrucbxDdLMuC3KhKhDNwypJTg68E0tK/ZIUX&#10;NbFXJhsNBhdZDb5wHqQKgXZvWiefJ36tlcR7rYNCZnJOsWH6+vRdx282vxKzFy/cppRdGOIfoqhE&#10;aenSA9WNQMG2vvyDqiqlhwAazyRUGWhdSpVyoGyGgzfZPG6EUykXKk5whzKF/0cr73aP7sEzbL5A&#10;Qw2MBaldmAXajPk02lfxT5Ey8lMJ94eyqQaZpM2L4Xg8ng45k+S7GIynk8tIkx1POx/wq4KKRSPn&#10;ntqSqiV2twFbaA+Jl1lYlcak1hjLaiIdnw/SgYOHyI2NWJWa3NEcI08W7o2KGGO/K83KIiUQN5K8&#10;1NJ4thMkDCGlsphyT7yEjihNQbznYIc/RvWew20e/c1g8XC4Ki34lP2bsIuffci6xVPNT/KOJjbr&#10;hhLP+Wjad3YNxZ4a7qGdheDkqqSu3IqAD8KT+KnHNNB4Tx9tgKoPncXZBvzvv+1HPGmSvJzVNEw5&#10;D7+2wivOzDdLar0cTiZx+tJicv55RAt/6lmfeuy2WgK1hRRF0SUz4tH0pvZQPdPcL+Kt5BJW0t05&#10;x95cYjvi9G5ItVgkEM2bE3hrH52M1LFLUXNPzbPwrhMmkqTvoB87MXujzxYbT1pYbBF0mcQbC91W&#10;tWsAzWqSf/euxMfgdJ1Qx9dv/goAAP//AwBQSwMEFAAGAAgAAAAhAH0Tp4HkAAAADAEAAA8AAABk&#10;cnMvZG93bnJldi54bWxMj8FOwzAQRO9I/IO1SNxaxy0NJcSpqkgVEqKHll64OfE2ibDXIXbbwNfj&#10;nuC2OzuaeZuvRmvYGQffOZIgpgkwpNrpjhoJh/fNZAnMB0VaGUco4Rs9rIrbm1xl2l1oh+d9aFgM&#10;IZ8pCW0Ifca5r1u0yk9djxRvRzdYFeI6NFwP6hLDreGzJEm5VR3Fhlb1WLZYf+5PVsJrudmqXTWz&#10;yx9Tvrwd1/3X4WMh5f3duH4GFnAMf2a44kd0KCJT5U6kPTMSJuIhoofrMBePwKLlaSEEsCpK8zQF&#10;XuT8/xPFLwAAAP//AwBQSwECLQAUAAYACAAAACEAtoM4kv4AAADhAQAAEwAAAAAAAAAAAAAAAAAA&#10;AAAAW0NvbnRlbnRfVHlwZXNdLnhtbFBLAQItABQABgAIAAAAIQA4/SH/1gAAAJQBAAALAAAAAAAA&#10;AAAAAAAAAC8BAABfcmVscy8ucmVsc1BLAQItABQABgAIAAAAIQBFQPnEbQIAAEUFAAAOAAAAAAAA&#10;AAAAAAAAAC4CAABkcnMvZTJvRG9jLnhtbFBLAQItABQABgAIAAAAIQB9E6eB5AAAAAwBAAAPAAAA&#10;AAAAAAAAAAAAAMcEAABkcnMvZG93bnJldi54bWxQSwUGAAAAAAQABADzAAAA2AUAAAAA&#10;" filled="f" stroked="f" strokeweight=".5pt">
                <v:textbox>
                  <w:txbxContent>
                    <w:p w14:paraId="134B1630" w14:textId="77777777" w:rsidR="006C12FF" w:rsidRDefault="006C12FF" w:rsidP="00583500">
                      <w:r>
                        <w:rPr>
                          <w:rFonts w:ascii="Arial" w:hAnsi="Arial" w:cs="Arial"/>
                          <w:color w:val="C00000"/>
                          <w:sz w:val="56"/>
                          <w:szCs w:val="80"/>
                        </w:rPr>
                        <w:t>Clubinterner Terminplan</w:t>
                      </w:r>
                    </w:p>
                  </w:txbxContent>
                </v:textbox>
              </v:shape>
            </w:pict>
          </mc:Fallback>
        </mc:AlternateContent>
      </w:r>
      <w:r w:rsidR="00A32C6C" w:rsidRPr="00A32C6C">
        <w:rPr>
          <w:b/>
          <w:color w:val="C00000"/>
          <w:sz w:val="28"/>
          <w:szCs w:val="28"/>
        </w:rPr>
        <w:t>Clubinterner Terminplan für alle Nachwuchsspieler (Mit und ohne Lizenz)</w:t>
      </w:r>
    </w:p>
    <w:p w14:paraId="31E8DC1C" w14:textId="77777777" w:rsidR="00A32C6C" w:rsidRDefault="00A32C6C" w:rsidP="007E0A73">
      <w:pPr>
        <w:pStyle w:val="KeinLeerraum"/>
        <w:jc w:val="both"/>
        <w:rPr>
          <w:sz w:val="24"/>
          <w:szCs w:val="24"/>
        </w:rPr>
      </w:pPr>
    </w:p>
    <w:p w14:paraId="4D50F816" w14:textId="77777777" w:rsidR="00F21B4C" w:rsidRDefault="00F21B4C" w:rsidP="007E0A73">
      <w:pPr>
        <w:pStyle w:val="KeinLeerraum"/>
        <w:jc w:val="both"/>
        <w:rPr>
          <w:sz w:val="24"/>
          <w:szCs w:val="24"/>
        </w:rPr>
      </w:pPr>
      <w:r>
        <w:rPr>
          <w:sz w:val="24"/>
          <w:szCs w:val="24"/>
        </w:rPr>
        <w:t xml:space="preserve">Der TTC Bern organisiert in der Saison diverse </w:t>
      </w:r>
      <w:r w:rsidR="00EF2D4A">
        <w:rPr>
          <w:sz w:val="24"/>
          <w:szCs w:val="24"/>
        </w:rPr>
        <w:t xml:space="preserve">Clubinterne </w:t>
      </w:r>
      <w:r>
        <w:rPr>
          <w:sz w:val="24"/>
          <w:szCs w:val="24"/>
        </w:rPr>
        <w:t>Turniere welche von allen Nachwuchs</w:t>
      </w:r>
      <w:r w:rsidR="003B43D3">
        <w:rPr>
          <w:sz w:val="24"/>
          <w:szCs w:val="24"/>
        </w:rPr>
        <w:t xml:space="preserve">spielern besucht werden können. Heisst egal ob man eine Lizenz hat oder nicht. </w:t>
      </w:r>
    </w:p>
    <w:p w14:paraId="364A3CA2" w14:textId="77777777" w:rsidR="003B43D3" w:rsidRDefault="003B43D3" w:rsidP="007E0A73">
      <w:pPr>
        <w:pStyle w:val="KeinLeerraum"/>
        <w:jc w:val="both"/>
        <w:rPr>
          <w:sz w:val="24"/>
          <w:szCs w:val="24"/>
        </w:rPr>
      </w:pPr>
    </w:p>
    <w:p w14:paraId="5904E81E" w14:textId="77777777" w:rsidR="004B7719" w:rsidRDefault="007222E9" w:rsidP="007E0A73">
      <w:pPr>
        <w:pStyle w:val="KeinLeerraum"/>
        <w:jc w:val="both"/>
        <w:rPr>
          <w:sz w:val="24"/>
          <w:szCs w:val="24"/>
        </w:rPr>
      </w:pPr>
      <w:r>
        <w:rPr>
          <w:sz w:val="24"/>
          <w:szCs w:val="24"/>
        </w:rPr>
        <w:t>Übersicht aller Termine:</w:t>
      </w:r>
    </w:p>
    <w:p w14:paraId="2C49BBDD" w14:textId="77777777" w:rsidR="004B7719" w:rsidRDefault="004B7719" w:rsidP="007E0A73">
      <w:pPr>
        <w:pStyle w:val="KeinLeerraum"/>
        <w:jc w:val="both"/>
        <w:rPr>
          <w:sz w:val="24"/>
          <w:szCs w:val="24"/>
        </w:rPr>
      </w:pPr>
    </w:p>
    <w:p w14:paraId="23B8D585" w14:textId="77777777" w:rsidR="006667F1" w:rsidRPr="008D37EB" w:rsidRDefault="00200EBE" w:rsidP="008D37EB">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006667F1" w:rsidRPr="008D37EB">
        <w:rPr>
          <w:b/>
          <w:sz w:val="24"/>
          <w:szCs w:val="24"/>
        </w:rPr>
        <w:tab/>
      </w:r>
      <w:r w:rsidR="006667F1" w:rsidRPr="008D37EB">
        <w:rPr>
          <w:b/>
          <w:sz w:val="24"/>
          <w:szCs w:val="24"/>
        </w:rPr>
        <w:tab/>
      </w:r>
      <w:r w:rsidR="006667F1" w:rsidRPr="008D37EB">
        <w:rPr>
          <w:b/>
          <w:sz w:val="24"/>
          <w:szCs w:val="24"/>
        </w:rPr>
        <w:tab/>
      </w:r>
      <w:r w:rsidR="006667F1" w:rsidRPr="008D37EB">
        <w:rPr>
          <w:b/>
          <w:sz w:val="24"/>
          <w:szCs w:val="24"/>
        </w:rPr>
        <w:tab/>
      </w:r>
      <w:r w:rsidR="00E753BF">
        <w:rPr>
          <w:b/>
          <w:sz w:val="24"/>
          <w:szCs w:val="24"/>
        </w:rPr>
        <w:t>Veranstaltung</w:t>
      </w:r>
      <w:r w:rsidR="00E753BF">
        <w:rPr>
          <w:b/>
          <w:sz w:val="24"/>
          <w:szCs w:val="24"/>
        </w:rPr>
        <w:tab/>
      </w:r>
      <w:r w:rsidR="00E753BF">
        <w:rPr>
          <w:b/>
          <w:sz w:val="24"/>
          <w:szCs w:val="24"/>
        </w:rPr>
        <w:tab/>
      </w:r>
      <w:r w:rsidR="00E753BF">
        <w:rPr>
          <w:b/>
          <w:sz w:val="24"/>
          <w:szCs w:val="24"/>
        </w:rPr>
        <w:tab/>
      </w:r>
      <w:r w:rsidR="006667F1" w:rsidRPr="008D37EB">
        <w:rPr>
          <w:b/>
          <w:sz w:val="24"/>
          <w:szCs w:val="24"/>
        </w:rPr>
        <w:tab/>
        <w:t>Infos/Beschreibung</w:t>
      </w:r>
    </w:p>
    <w:p w14:paraId="04E406B1" w14:textId="77777777" w:rsidR="006667F1" w:rsidRPr="008D37EB" w:rsidRDefault="006667F1" w:rsidP="006667F1">
      <w:pPr>
        <w:pStyle w:val="KeinLeerraum"/>
        <w:jc w:val="both"/>
        <w:rPr>
          <w:b/>
          <w:sz w:val="24"/>
          <w:szCs w:val="24"/>
        </w:rPr>
      </w:pPr>
    </w:p>
    <w:p w14:paraId="3AE170B2" w14:textId="77777777" w:rsidR="006667F1" w:rsidRPr="008D37EB" w:rsidRDefault="008F1ACA" w:rsidP="008D37EB">
      <w:pPr>
        <w:pStyle w:val="KeinLeerraum"/>
        <w:shd w:val="clear" w:color="auto" w:fill="C00000"/>
        <w:jc w:val="both"/>
        <w:rPr>
          <w:b/>
          <w:sz w:val="24"/>
          <w:szCs w:val="24"/>
        </w:rPr>
      </w:pPr>
      <w:r>
        <w:rPr>
          <w:b/>
          <w:sz w:val="24"/>
          <w:szCs w:val="24"/>
          <w:u w:val="single"/>
        </w:rPr>
        <w:t>1</w:t>
      </w:r>
      <w:r w:rsidR="007222E9">
        <w:rPr>
          <w:b/>
          <w:sz w:val="24"/>
          <w:szCs w:val="24"/>
          <w:u w:val="single"/>
        </w:rPr>
        <w:t>8</w:t>
      </w:r>
      <w:r w:rsidR="006667F1" w:rsidRPr="00CA4613">
        <w:rPr>
          <w:b/>
          <w:sz w:val="24"/>
          <w:szCs w:val="24"/>
          <w:u w:val="single"/>
        </w:rPr>
        <w:t>.09.201</w:t>
      </w:r>
      <w:r w:rsidR="007222E9">
        <w:rPr>
          <w:b/>
          <w:sz w:val="24"/>
          <w:szCs w:val="24"/>
          <w:u w:val="single"/>
        </w:rPr>
        <w:t>8</w:t>
      </w:r>
      <w:r w:rsidR="006667F1" w:rsidRPr="008D37EB">
        <w:rPr>
          <w:b/>
          <w:sz w:val="24"/>
          <w:szCs w:val="24"/>
        </w:rPr>
        <w:t xml:space="preserve"> – 18:15-19:45h</w:t>
      </w:r>
      <w:r w:rsidR="006667F1" w:rsidRPr="008D37EB">
        <w:rPr>
          <w:b/>
          <w:sz w:val="24"/>
          <w:szCs w:val="24"/>
        </w:rPr>
        <w:tab/>
      </w:r>
      <w:r w:rsidR="006667F1" w:rsidRPr="008D37EB">
        <w:rPr>
          <w:b/>
          <w:sz w:val="24"/>
          <w:szCs w:val="24"/>
        </w:rPr>
        <w:tab/>
        <w:t>1. Ranglistenturnier Nachwuchs</w:t>
      </w:r>
      <w:r w:rsidR="006667F1" w:rsidRPr="008D37EB">
        <w:rPr>
          <w:b/>
          <w:sz w:val="24"/>
          <w:szCs w:val="24"/>
        </w:rPr>
        <w:tab/>
      </w:r>
      <w:r w:rsidR="006C12FF">
        <w:rPr>
          <w:b/>
          <w:sz w:val="24"/>
          <w:szCs w:val="24"/>
        </w:rPr>
        <w:t>Seite 10</w:t>
      </w:r>
    </w:p>
    <w:p w14:paraId="75AD1F92" w14:textId="77777777" w:rsidR="006667F1" w:rsidRPr="008D37EB" w:rsidRDefault="006667F1" w:rsidP="006E5758">
      <w:pPr>
        <w:pStyle w:val="KeinLeerraum"/>
        <w:shd w:val="clear" w:color="auto" w:fill="FFFFFF"/>
        <w:jc w:val="both"/>
        <w:rPr>
          <w:b/>
          <w:sz w:val="24"/>
          <w:szCs w:val="24"/>
        </w:rPr>
      </w:pPr>
    </w:p>
    <w:p w14:paraId="0DA12C1D" w14:textId="77777777" w:rsidR="00897D00" w:rsidRPr="008D37EB" w:rsidRDefault="008F1ACA" w:rsidP="008D37EB">
      <w:pPr>
        <w:pStyle w:val="KeinLeerraum"/>
        <w:shd w:val="clear" w:color="auto" w:fill="C00000"/>
        <w:jc w:val="both"/>
        <w:rPr>
          <w:b/>
          <w:sz w:val="24"/>
          <w:szCs w:val="24"/>
        </w:rPr>
      </w:pPr>
      <w:r>
        <w:rPr>
          <w:b/>
          <w:sz w:val="24"/>
          <w:szCs w:val="24"/>
          <w:u w:val="single"/>
        </w:rPr>
        <w:t>2</w:t>
      </w:r>
      <w:r w:rsidR="007222E9">
        <w:rPr>
          <w:b/>
          <w:sz w:val="24"/>
          <w:szCs w:val="24"/>
          <w:u w:val="single"/>
        </w:rPr>
        <w:t>3</w:t>
      </w:r>
      <w:r w:rsidR="006667F1" w:rsidRPr="00CA4613">
        <w:rPr>
          <w:b/>
          <w:sz w:val="24"/>
          <w:szCs w:val="24"/>
          <w:u w:val="single"/>
        </w:rPr>
        <w:t>.10.201</w:t>
      </w:r>
      <w:r w:rsidR="007222E9">
        <w:rPr>
          <w:b/>
          <w:sz w:val="24"/>
          <w:szCs w:val="24"/>
          <w:u w:val="single"/>
        </w:rPr>
        <w:t>8</w:t>
      </w:r>
      <w:r w:rsidR="006667F1" w:rsidRPr="008D37EB">
        <w:rPr>
          <w:b/>
          <w:sz w:val="24"/>
          <w:szCs w:val="24"/>
        </w:rPr>
        <w:t xml:space="preserve"> – 18:15-19:45h</w:t>
      </w:r>
      <w:r w:rsidR="006667F1" w:rsidRPr="008D37EB">
        <w:rPr>
          <w:b/>
          <w:sz w:val="24"/>
          <w:szCs w:val="24"/>
        </w:rPr>
        <w:tab/>
      </w:r>
      <w:r w:rsidR="006667F1" w:rsidRPr="008D37EB">
        <w:rPr>
          <w:b/>
          <w:sz w:val="24"/>
          <w:szCs w:val="24"/>
        </w:rPr>
        <w:tab/>
        <w:t>2. Ranglistenturnier Nachwuchs</w:t>
      </w:r>
      <w:r w:rsidR="006667F1" w:rsidRPr="008D37EB">
        <w:rPr>
          <w:b/>
          <w:sz w:val="24"/>
          <w:szCs w:val="24"/>
        </w:rPr>
        <w:tab/>
      </w:r>
      <w:r w:rsidR="006C12FF">
        <w:rPr>
          <w:b/>
          <w:sz w:val="24"/>
          <w:szCs w:val="24"/>
        </w:rPr>
        <w:t>Seite 10</w:t>
      </w:r>
    </w:p>
    <w:p w14:paraId="7B26029D" w14:textId="77777777" w:rsidR="00897D00" w:rsidRDefault="00897D00" w:rsidP="006E5758">
      <w:pPr>
        <w:pStyle w:val="KeinLeerraum"/>
        <w:shd w:val="clear" w:color="auto" w:fill="FFFFFF"/>
        <w:jc w:val="both"/>
        <w:rPr>
          <w:b/>
          <w:sz w:val="24"/>
          <w:szCs w:val="24"/>
        </w:rPr>
      </w:pPr>
    </w:p>
    <w:p w14:paraId="7C3F3612" w14:textId="77777777" w:rsidR="008F1ACA" w:rsidRDefault="007222E9" w:rsidP="008F1ACA">
      <w:pPr>
        <w:pStyle w:val="KeinLeerraum"/>
        <w:shd w:val="clear" w:color="auto" w:fill="C00000"/>
        <w:jc w:val="both"/>
        <w:rPr>
          <w:b/>
          <w:sz w:val="24"/>
          <w:szCs w:val="24"/>
        </w:rPr>
      </w:pPr>
      <w:r>
        <w:rPr>
          <w:b/>
          <w:sz w:val="24"/>
          <w:szCs w:val="24"/>
          <w:u w:val="single"/>
        </w:rPr>
        <w:t>20.10.2018</w:t>
      </w:r>
      <w:r w:rsidR="008F1ACA" w:rsidRPr="008D37EB">
        <w:rPr>
          <w:b/>
          <w:sz w:val="24"/>
          <w:szCs w:val="24"/>
        </w:rPr>
        <w:t xml:space="preserve"> – </w:t>
      </w:r>
      <w:r w:rsidR="008F1ACA">
        <w:rPr>
          <w:b/>
          <w:sz w:val="24"/>
          <w:szCs w:val="24"/>
        </w:rPr>
        <w:t>13:30-18:00h</w:t>
      </w:r>
      <w:r w:rsidR="008F1ACA" w:rsidRPr="008D37EB">
        <w:rPr>
          <w:b/>
          <w:sz w:val="24"/>
          <w:szCs w:val="24"/>
        </w:rPr>
        <w:tab/>
      </w:r>
      <w:r w:rsidR="008F1ACA" w:rsidRPr="008D37EB">
        <w:rPr>
          <w:b/>
          <w:sz w:val="24"/>
          <w:szCs w:val="24"/>
        </w:rPr>
        <w:tab/>
      </w:r>
      <w:r w:rsidR="008F1ACA">
        <w:rPr>
          <w:b/>
          <w:sz w:val="24"/>
          <w:szCs w:val="24"/>
        </w:rPr>
        <w:t>4er-Tisch Mutzen</w:t>
      </w:r>
      <w:r w:rsidR="006514E5">
        <w:rPr>
          <w:b/>
          <w:sz w:val="24"/>
          <w:szCs w:val="24"/>
        </w:rPr>
        <w:t>-C</w:t>
      </w:r>
      <w:r w:rsidR="00855BAA">
        <w:rPr>
          <w:b/>
          <w:sz w:val="24"/>
          <w:szCs w:val="24"/>
        </w:rPr>
        <w:t>up</w:t>
      </w:r>
      <w:r w:rsidR="00855BAA">
        <w:rPr>
          <w:b/>
          <w:sz w:val="24"/>
          <w:szCs w:val="24"/>
        </w:rPr>
        <w:tab/>
      </w:r>
      <w:r w:rsidR="00855BAA">
        <w:rPr>
          <w:b/>
          <w:sz w:val="24"/>
          <w:szCs w:val="24"/>
        </w:rPr>
        <w:tab/>
        <w:t>Seite 12</w:t>
      </w:r>
    </w:p>
    <w:p w14:paraId="200A4641" w14:textId="77777777" w:rsidR="008F1ACA" w:rsidRDefault="008F1ACA" w:rsidP="006E5758">
      <w:pPr>
        <w:pStyle w:val="KeinLeerraum"/>
        <w:shd w:val="clear" w:color="auto" w:fill="FFFFFF"/>
        <w:jc w:val="both"/>
        <w:rPr>
          <w:b/>
          <w:sz w:val="24"/>
          <w:szCs w:val="24"/>
        </w:rPr>
      </w:pPr>
    </w:p>
    <w:p w14:paraId="4535ECE0" w14:textId="77777777" w:rsidR="006C12FF" w:rsidRDefault="006C12FF" w:rsidP="006C12FF">
      <w:pPr>
        <w:pStyle w:val="KeinLeerraum"/>
        <w:shd w:val="clear" w:color="auto" w:fill="C00000"/>
        <w:jc w:val="both"/>
        <w:rPr>
          <w:b/>
          <w:sz w:val="24"/>
          <w:szCs w:val="24"/>
        </w:rPr>
      </w:pPr>
      <w:r>
        <w:rPr>
          <w:b/>
          <w:sz w:val="24"/>
          <w:szCs w:val="24"/>
          <w:u w:val="single"/>
        </w:rPr>
        <w:t>30.10</w:t>
      </w:r>
      <w:r w:rsidRPr="00CA4613">
        <w:rPr>
          <w:b/>
          <w:sz w:val="24"/>
          <w:szCs w:val="24"/>
          <w:u w:val="single"/>
        </w:rPr>
        <w:t>.201</w:t>
      </w:r>
      <w:r>
        <w:rPr>
          <w:b/>
          <w:sz w:val="24"/>
          <w:szCs w:val="24"/>
          <w:u w:val="single"/>
        </w:rPr>
        <w:t>8</w:t>
      </w:r>
      <w:r>
        <w:rPr>
          <w:b/>
          <w:sz w:val="24"/>
          <w:szCs w:val="24"/>
        </w:rPr>
        <w:t xml:space="preserve"> – 18:30</w:t>
      </w:r>
      <w:r w:rsidRPr="008D37EB">
        <w:rPr>
          <w:b/>
          <w:sz w:val="24"/>
          <w:szCs w:val="24"/>
        </w:rPr>
        <w:t>-19:45h</w:t>
      </w:r>
      <w:r w:rsidRPr="008D37EB">
        <w:rPr>
          <w:b/>
          <w:sz w:val="24"/>
          <w:szCs w:val="24"/>
        </w:rPr>
        <w:tab/>
      </w:r>
      <w:r w:rsidRPr="008D37EB">
        <w:rPr>
          <w:b/>
          <w:sz w:val="24"/>
          <w:szCs w:val="24"/>
        </w:rPr>
        <w:tab/>
      </w:r>
      <w:r>
        <w:rPr>
          <w:b/>
          <w:sz w:val="24"/>
          <w:szCs w:val="24"/>
        </w:rPr>
        <w:t xml:space="preserve">Elternabend </w:t>
      </w:r>
      <w:r>
        <w:rPr>
          <w:b/>
          <w:sz w:val="24"/>
          <w:szCs w:val="24"/>
        </w:rPr>
        <w:tab/>
      </w:r>
      <w:r>
        <w:rPr>
          <w:b/>
          <w:sz w:val="24"/>
          <w:szCs w:val="24"/>
        </w:rPr>
        <w:tab/>
      </w:r>
      <w:r>
        <w:rPr>
          <w:b/>
          <w:sz w:val="24"/>
          <w:szCs w:val="24"/>
        </w:rPr>
        <w:tab/>
      </w:r>
      <w:r w:rsidRPr="008D37EB">
        <w:rPr>
          <w:b/>
          <w:sz w:val="24"/>
          <w:szCs w:val="24"/>
        </w:rPr>
        <w:tab/>
      </w:r>
      <w:r>
        <w:rPr>
          <w:b/>
          <w:sz w:val="24"/>
          <w:szCs w:val="24"/>
        </w:rPr>
        <w:t>Seite 9</w:t>
      </w:r>
    </w:p>
    <w:p w14:paraId="40CD2F3B" w14:textId="77777777" w:rsidR="006C12FF" w:rsidRPr="008D37EB" w:rsidRDefault="006C12FF" w:rsidP="006E5758">
      <w:pPr>
        <w:pStyle w:val="KeinLeerraum"/>
        <w:shd w:val="clear" w:color="auto" w:fill="FFFFFF"/>
        <w:jc w:val="both"/>
        <w:rPr>
          <w:b/>
          <w:sz w:val="24"/>
          <w:szCs w:val="24"/>
        </w:rPr>
      </w:pPr>
    </w:p>
    <w:p w14:paraId="1A99CCD1" w14:textId="77777777" w:rsidR="006667F1" w:rsidRPr="008D37EB" w:rsidRDefault="007222E9" w:rsidP="008D37EB">
      <w:pPr>
        <w:pStyle w:val="KeinLeerraum"/>
        <w:shd w:val="clear" w:color="auto" w:fill="C00000"/>
        <w:jc w:val="both"/>
        <w:rPr>
          <w:b/>
          <w:sz w:val="24"/>
          <w:szCs w:val="24"/>
        </w:rPr>
      </w:pPr>
      <w:r>
        <w:rPr>
          <w:b/>
          <w:sz w:val="24"/>
          <w:szCs w:val="24"/>
          <w:u w:val="single"/>
        </w:rPr>
        <w:t>13</w:t>
      </w:r>
      <w:r w:rsidR="006667F1" w:rsidRPr="00CA4613">
        <w:rPr>
          <w:b/>
          <w:sz w:val="24"/>
          <w:szCs w:val="24"/>
          <w:u w:val="single"/>
        </w:rPr>
        <w:t>.11.201</w:t>
      </w:r>
      <w:r>
        <w:rPr>
          <w:b/>
          <w:sz w:val="24"/>
          <w:szCs w:val="24"/>
          <w:u w:val="single"/>
        </w:rPr>
        <w:t>8</w:t>
      </w:r>
      <w:r w:rsidR="006667F1" w:rsidRPr="008D37EB">
        <w:rPr>
          <w:b/>
          <w:sz w:val="24"/>
          <w:szCs w:val="24"/>
        </w:rPr>
        <w:t xml:space="preserve"> – 18:15-19:45h</w:t>
      </w:r>
      <w:r w:rsidR="006667F1" w:rsidRPr="008D37EB">
        <w:rPr>
          <w:b/>
          <w:sz w:val="24"/>
          <w:szCs w:val="24"/>
        </w:rPr>
        <w:tab/>
      </w:r>
      <w:r w:rsidR="006667F1" w:rsidRPr="008D37EB">
        <w:rPr>
          <w:b/>
          <w:sz w:val="24"/>
          <w:szCs w:val="24"/>
        </w:rPr>
        <w:tab/>
        <w:t>3. Ranglistenturnier Nachwuchs</w:t>
      </w:r>
      <w:r w:rsidR="006667F1" w:rsidRPr="008D37EB">
        <w:rPr>
          <w:b/>
          <w:sz w:val="24"/>
          <w:szCs w:val="24"/>
        </w:rPr>
        <w:tab/>
      </w:r>
      <w:r w:rsidR="006C12FF">
        <w:rPr>
          <w:b/>
          <w:sz w:val="24"/>
          <w:szCs w:val="24"/>
        </w:rPr>
        <w:t>Seite 10</w:t>
      </w:r>
    </w:p>
    <w:p w14:paraId="1953345C" w14:textId="77777777" w:rsidR="006667F1" w:rsidRPr="008D37EB" w:rsidRDefault="006667F1" w:rsidP="006E5758">
      <w:pPr>
        <w:pStyle w:val="KeinLeerraum"/>
        <w:shd w:val="clear" w:color="auto" w:fill="FFFFFF"/>
        <w:jc w:val="both"/>
        <w:rPr>
          <w:b/>
          <w:sz w:val="24"/>
          <w:szCs w:val="24"/>
        </w:rPr>
      </w:pPr>
    </w:p>
    <w:p w14:paraId="280C7D5F" w14:textId="77777777" w:rsidR="006667F1" w:rsidRPr="008D37EB" w:rsidRDefault="008F1ACA" w:rsidP="008D37EB">
      <w:pPr>
        <w:pStyle w:val="KeinLeerraum"/>
        <w:shd w:val="clear" w:color="auto" w:fill="C00000"/>
        <w:jc w:val="both"/>
        <w:rPr>
          <w:b/>
          <w:sz w:val="24"/>
          <w:szCs w:val="24"/>
        </w:rPr>
      </w:pPr>
      <w:r>
        <w:rPr>
          <w:b/>
          <w:sz w:val="24"/>
          <w:szCs w:val="24"/>
          <w:u w:val="single"/>
        </w:rPr>
        <w:t>0</w:t>
      </w:r>
      <w:r w:rsidR="007222E9">
        <w:rPr>
          <w:b/>
          <w:sz w:val="24"/>
          <w:szCs w:val="24"/>
          <w:u w:val="single"/>
        </w:rPr>
        <w:t>4</w:t>
      </w:r>
      <w:r w:rsidR="006667F1" w:rsidRPr="00CA4613">
        <w:rPr>
          <w:b/>
          <w:sz w:val="24"/>
          <w:szCs w:val="24"/>
          <w:u w:val="single"/>
        </w:rPr>
        <w:t>.12.201</w:t>
      </w:r>
      <w:r w:rsidR="007222E9">
        <w:rPr>
          <w:b/>
          <w:sz w:val="24"/>
          <w:szCs w:val="24"/>
          <w:u w:val="single"/>
        </w:rPr>
        <w:t>8</w:t>
      </w:r>
      <w:r w:rsidR="006667F1" w:rsidRPr="008D37EB">
        <w:rPr>
          <w:b/>
          <w:sz w:val="24"/>
          <w:szCs w:val="24"/>
        </w:rPr>
        <w:t xml:space="preserve"> – 18:15-19:45h</w:t>
      </w:r>
      <w:r w:rsidR="006667F1" w:rsidRPr="008D37EB">
        <w:rPr>
          <w:b/>
          <w:sz w:val="24"/>
          <w:szCs w:val="24"/>
        </w:rPr>
        <w:tab/>
      </w:r>
      <w:r w:rsidR="006667F1" w:rsidRPr="008D37EB">
        <w:rPr>
          <w:b/>
          <w:sz w:val="24"/>
          <w:szCs w:val="24"/>
        </w:rPr>
        <w:tab/>
        <w:t>Chlouseturnier Nachwuchs</w:t>
      </w:r>
      <w:r w:rsidR="006667F1" w:rsidRPr="008D37EB">
        <w:rPr>
          <w:b/>
          <w:sz w:val="24"/>
          <w:szCs w:val="24"/>
        </w:rPr>
        <w:tab/>
      </w:r>
      <w:r w:rsidR="006667F1" w:rsidRPr="008D37EB">
        <w:rPr>
          <w:b/>
          <w:sz w:val="24"/>
          <w:szCs w:val="24"/>
        </w:rPr>
        <w:tab/>
      </w:r>
      <w:r w:rsidR="006C12FF">
        <w:rPr>
          <w:b/>
          <w:sz w:val="24"/>
          <w:szCs w:val="24"/>
        </w:rPr>
        <w:t>Seite 11</w:t>
      </w:r>
    </w:p>
    <w:p w14:paraId="02327816" w14:textId="77777777" w:rsidR="006667F1" w:rsidRPr="008D37EB" w:rsidRDefault="006667F1" w:rsidP="006E5758">
      <w:pPr>
        <w:pStyle w:val="KeinLeerraum"/>
        <w:shd w:val="clear" w:color="auto" w:fill="FFFFFF"/>
        <w:jc w:val="both"/>
        <w:rPr>
          <w:b/>
          <w:sz w:val="24"/>
          <w:szCs w:val="24"/>
        </w:rPr>
      </w:pPr>
    </w:p>
    <w:p w14:paraId="65359DE9" w14:textId="77777777" w:rsidR="00274964" w:rsidRPr="008D37EB" w:rsidRDefault="006667F1" w:rsidP="008D37EB">
      <w:pPr>
        <w:pStyle w:val="KeinLeerraum"/>
        <w:shd w:val="clear" w:color="auto" w:fill="C00000"/>
        <w:jc w:val="both"/>
        <w:rPr>
          <w:b/>
          <w:sz w:val="24"/>
          <w:szCs w:val="24"/>
        </w:rPr>
      </w:pPr>
      <w:r w:rsidRPr="00CA4613">
        <w:rPr>
          <w:b/>
          <w:sz w:val="24"/>
          <w:szCs w:val="24"/>
          <w:u w:val="single"/>
        </w:rPr>
        <w:t>1</w:t>
      </w:r>
      <w:r w:rsidR="00C90A8C">
        <w:rPr>
          <w:b/>
          <w:sz w:val="24"/>
          <w:szCs w:val="24"/>
          <w:u w:val="single"/>
        </w:rPr>
        <w:t>1</w:t>
      </w:r>
      <w:r w:rsidRPr="00CA4613">
        <w:rPr>
          <w:b/>
          <w:sz w:val="24"/>
          <w:szCs w:val="24"/>
          <w:u w:val="single"/>
        </w:rPr>
        <w:t>.12.201</w:t>
      </w:r>
      <w:r w:rsidR="00C90A8C">
        <w:rPr>
          <w:b/>
          <w:sz w:val="24"/>
          <w:szCs w:val="24"/>
          <w:u w:val="single"/>
        </w:rPr>
        <w:t>8</w:t>
      </w:r>
      <w:r w:rsidRPr="008D37EB">
        <w:rPr>
          <w:b/>
          <w:sz w:val="24"/>
          <w:szCs w:val="24"/>
        </w:rPr>
        <w:t xml:space="preserve"> – 18:15-19:45h</w:t>
      </w:r>
      <w:r w:rsidRPr="008D37EB">
        <w:rPr>
          <w:b/>
          <w:sz w:val="24"/>
          <w:szCs w:val="24"/>
        </w:rPr>
        <w:tab/>
      </w:r>
      <w:r w:rsidRPr="008D37EB">
        <w:rPr>
          <w:b/>
          <w:sz w:val="24"/>
          <w:szCs w:val="24"/>
        </w:rPr>
        <w:tab/>
        <w:t>4. Ranglistenturnier Nachwuchs</w:t>
      </w:r>
      <w:r w:rsidRPr="008D37EB">
        <w:rPr>
          <w:b/>
          <w:sz w:val="24"/>
          <w:szCs w:val="24"/>
        </w:rPr>
        <w:tab/>
      </w:r>
      <w:r w:rsidR="006C12FF">
        <w:rPr>
          <w:b/>
          <w:sz w:val="24"/>
          <w:szCs w:val="24"/>
        </w:rPr>
        <w:t>Seite 10</w:t>
      </w:r>
    </w:p>
    <w:p w14:paraId="54F7DD25" w14:textId="77777777" w:rsidR="00274964" w:rsidRPr="008D37EB" w:rsidRDefault="00274964" w:rsidP="006E5758">
      <w:pPr>
        <w:pStyle w:val="KeinLeerraum"/>
        <w:shd w:val="clear" w:color="auto" w:fill="FFFFFF"/>
        <w:jc w:val="both"/>
        <w:rPr>
          <w:b/>
          <w:sz w:val="24"/>
          <w:szCs w:val="24"/>
        </w:rPr>
      </w:pPr>
    </w:p>
    <w:p w14:paraId="43EBBBB1" w14:textId="77777777" w:rsidR="006667F1" w:rsidRDefault="008F1ACA" w:rsidP="001A389C">
      <w:pPr>
        <w:pStyle w:val="KeinLeerraum"/>
        <w:shd w:val="clear" w:color="auto" w:fill="C00000"/>
        <w:jc w:val="both"/>
        <w:rPr>
          <w:b/>
          <w:sz w:val="24"/>
          <w:szCs w:val="24"/>
        </w:rPr>
      </w:pPr>
      <w:r>
        <w:rPr>
          <w:b/>
          <w:sz w:val="24"/>
          <w:szCs w:val="24"/>
          <w:u w:val="single"/>
        </w:rPr>
        <w:t>1</w:t>
      </w:r>
      <w:r w:rsidR="00C90A8C">
        <w:rPr>
          <w:b/>
          <w:sz w:val="24"/>
          <w:szCs w:val="24"/>
          <w:u w:val="single"/>
        </w:rPr>
        <w:t>5</w:t>
      </w:r>
      <w:r w:rsidR="006667F1" w:rsidRPr="00CA4613">
        <w:rPr>
          <w:b/>
          <w:sz w:val="24"/>
          <w:szCs w:val="24"/>
          <w:u w:val="single"/>
        </w:rPr>
        <w:t>.01.201</w:t>
      </w:r>
      <w:r w:rsidR="00C90A8C">
        <w:rPr>
          <w:b/>
          <w:sz w:val="24"/>
          <w:szCs w:val="24"/>
          <w:u w:val="single"/>
        </w:rPr>
        <w:t>9</w:t>
      </w:r>
      <w:r w:rsidR="006667F1" w:rsidRPr="008D37EB">
        <w:rPr>
          <w:b/>
          <w:sz w:val="24"/>
          <w:szCs w:val="24"/>
        </w:rPr>
        <w:t xml:space="preserve"> – 18:15-19:45h</w:t>
      </w:r>
      <w:r w:rsidR="006667F1" w:rsidRPr="008D37EB">
        <w:rPr>
          <w:b/>
          <w:sz w:val="24"/>
          <w:szCs w:val="24"/>
        </w:rPr>
        <w:tab/>
      </w:r>
      <w:r w:rsidR="006667F1" w:rsidRPr="008D37EB">
        <w:rPr>
          <w:b/>
          <w:sz w:val="24"/>
          <w:szCs w:val="24"/>
        </w:rPr>
        <w:tab/>
        <w:t>5. Ranglistenturnier Nachwuchs</w:t>
      </w:r>
      <w:r w:rsidR="006667F1" w:rsidRPr="008D37EB">
        <w:rPr>
          <w:b/>
          <w:sz w:val="24"/>
          <w:szCs w:val="24"/>
        </w:rPr>
        <w:tab/>
      </w:r>
      <w:r w:rsidR="006C12FF">
        <w:rPr>
          <w:b/>
          <w:sz w:val="24"/>
          <w:szCs w:val="24"/>
        </w:rPr>
        <w:t>Seite 10</w:t>
      </w:r>
    </w:p>
    <w:p w14:paraId="458C5AAE" w14:textId="77777777" w:rsidR="00C90A8C" w:rsidRPr="008D37EB" w:rsidRDefault="00C90A8C" w:rsidP="006E5758">
      <w:pPr>
        <w:pStyle w:val="KeinLeerraum"/>
        <w:shd w:val="clear" w:color="auto" w:fill="FFFFFF"/>
        <w:jc w:val="both"/>
        <w:rPr>
          <w:b/>
          <w:sz w:val="24"/>
          <w:szCs w:val="24"/>
        </w:rPr>
      </w:pPr>
    </w:p>
    <w:p w14:paraId="347F95D6" w14:textId="77777777" w:rsidR="006667F1" w:rsidRPr="008D37EB" w:rsidRDefault="00C90A8C" w:rsidP="008D37EB">
      <w:pPr>
        <w:pStyle w:val="KeinLeerraum"/>
        <w:shd w:val="clear" w:color="auto" w:fill="C00000"/>
        <w:jc w:val="both"/>
        <w:rPr>
          <w:b/>
          <w:sz w:val="24"/>
          <w:szCs w:val="24"/>
        </w:rPr>
      </w:pPr>
      <w:r>
        <w:rPr>
          <w:b/>
          <w:sz w:val="24"/>
          <w:szCs w:val="24"/>
          <w:u w:val="single"/>
        </w:rPr>
        <w:t>19</w:t>
      </w:r>
      <w:r w:rsidR="006667F1" w:rsidRPr="00CA4613">
        <w:rPr>
          <w:b/>
          <w:sz w:val="24"/>
          <w:szCs w:val="24"/>
          <w:u w:val="single"/>
        </w:rPr>
        <w:t>.02.201</w:t>
      </w:r>
      <w:r>
        <w:rPr>
          <w:b/>
          <w:sz w:val="24"/>
          <w:szCs w:val="24"/>
          <w:u w:val="single"/>
        </w:rPr>
        <w:t>9</w:t>
      </w:r>
      <w:r w:rsidR="006667F1" w:rsidRPr="008D37EB">
        <w:rPr>
          <w:b/>
          <w:sz w:val="24"/>
          <w:szCs w:val="24"/>
        </w:rPr>
        <w:t xml:space="preserve"> – 18:15-19:45h</w:t>
      </w:r>
      <w:r w:rsidR="006667F1" w:rsidRPr="008D37EB">
        <w:rPr>
          <w:b/>
          <w:sz w:val="24"/>
          <w:szCs w:val="24"/>
        </w:rPr>
        <w:tab/>
      </w:r>
      <w:r w:rsidR="006667F1" w:rsidRPr="008D37EB">
        <w:rPr>
          <w:b/>
          <w:sz w:val="24"/>
          <w:szCs w:val="24"/>
        </w:rPr>
        <w:tab/>
        <w:t>6. Ranglistenturnier Nachwuchs</w:t>
      </w:r>
      <w:r w:rsidR="006667F1" w:rsidRPr="008D37EB">
        <w:rPr>
          <w:b/>
          <w:sz w:val="24"/>
          <w:szCs w:val="24"/>
        </w:rPr>
        <w:tab/>
      </w:r>
      <w:r w:rsidR="006C12FF">
        <w:rPr>
          <w:b/>
          <w:sz w:val="24"/>
          <w:szCs w:val="24"/>
        </w:rPr>
        <w:t>Seite 10</w:t>
      </w:r>
    </w:p>
    <w:p w14:paraId="1DA3F74E" w14:textId="77777777" w:rsidR="00C90A8C" w:rsidRPr="008D37EB" w:rsidRDefault="00C90A8C" w:rsidP="006E5758">
      <w:pPr>
        <w:pStyle w:val="KeinLeerraum"/>
        <w:shd w:val="clear" w:color="auto" w:fill="FFFFFF"/>
        <w:jc w:val="both"/>
        <w:rPr>
          <w:b/>
          <w:sz w:val="24"/>
          <w:szCs w:val="24"/>
        </w:rPr>
      </w:pPr>
    </w:p>
    <w:p w14:paraId="36532688" w14:textId="77777777" w:rsidR="006667F1" w:rsidRPr="008D37EB" w:rsidRDefault="000640F0" w:rsidP="008D37EB">
      <w:pPr>
        <w:pStyle w:val="KeinLeerraum"/>
        <w:shd w:val="clear" w:color="auto" w:fill="C00000"/>
        <w:jc w:val="both"/>
        <w:rPr>
          <w:b/>
          <w:sz w:val="24"/>
          <w:szCs w:val="24"/>
        </w:rPr>
      </w:pPr>
      <w:r>
        <w:rPr>
          <w:b/>
          <w:sz w:val="24"/>
          <w:szCs w:val="24"/>
          <w:u w:val="single"/>
        </w:rPr>
        <w:t>12</w:t>
      </w:r>
      <w:r w:rsidR="006667F1" w:rsidRPr="00CA4613">
        <w:rPr>
          <w:b/>
          <w:sz w:val="24"/>
          <w:szCs w:val="24"/>
          <w:u w:val="single"/>
        </w:rPr>
        <w:t>.03.201</w:t>
      </w:r>
      <w:r>
        <w:rPr>
          <w:b/>
          <w:sz w:val="24"/>
          <w:szCs w:val="24"/>
          <w:u w:val="single"/>
        </w:rPr>
        <w:t>9</w:t>
      </w:r>
      <w:r w:rsidR="006667F1" w:rsidRPr="008D37EB">
        <w:rPr>
          <w:b/>
          <w:sz w:val="24"/>
          <w:szCs w:val="24"/>
        </w:rPr>
        <w:t xml:space="preserve"> – 18:15-19:45h</w:t>
      </w:r>
      <w:r w:rsidR="006667F1" w:rsidRPr="008D37EB">
        <w:rPr>
          <w:b/>
          <w:sz w:val="24"/>
          <w:szCs w:val="24"/>
        </w:rPr>
        <w:tab/>
      </w:r>
      <w:r w:rsidR="006667F1" w:rsidRPr="008D37EB">
        <w:rPr>
          <w:b/>
          <w:sz w:val="24"/>
          <w:szCs w:val="24"/>
        </w:rPr>
        <w:tab/>
        <w:t>7. Ranglistenturnier Nachwuchs</w:t>
      </w:r>
      <w:r w:rsidR="006667F1" w:rsidRPr="008D37EB">
        <w:rPr>
          <w:b/>
          <w:sz w:val="24"/>
          <w:szCs w:val="24"/>
        </w:rPr>
        <w:tab/>
      </w:r>
      <w:r w:rsidR="006C12FF">
        <w:rPr>
          <w:b/>
          <w:sz w:val="24"/>
          <w:szCs w:val="24"/>
        </w:rPr>
        <w:t>Seite 10</w:t>
      </w:r>
    </w:p>
    <w:p w14:paraId="2EF9F5EA" w14:textId="77777777" w:rsidR="006667F1" w:rsidRPr="008D37EB" w:rsidRDefault="006667F1" w:rsidP="006E5758">
      <w:pPr>
        <w:pStyle w:val="KeinLeerraum"/>
        <w:shd w:val="clear" w:color="auto" w:fill="FFFFFF"/>
        <w:jc w:val="both"/>
        <w:rPr>
          <w:b/>
          <w:sz w:val="24"/>
          <w:szCs w:val="24"/>
        </w:rPr>
      </w:pPr>
    </w:p>
    <w:p w14:paraId="465BE8ED" w14:textId="77777777" w:rsidR="006667F1" w:rsidRPr="008D37EB" w:rsidRDefault="000640F0" w:rsidP="008D37EB">
      <w:pPr>
        <w:pStyle w:val="KeinLeerraum"/>
        <w:shd w:val="clear" w:color="auto" w:fill="C00000"/>
        <w:jc w:val="both"/>
        <w:rPr>
          <w:b/>
          <w:sz w:val="24"/>
          <w:szCs w:val="24"/>
        </w:rPr>
      </w:pPr>
      <w:r>
        <w:rPr>
          <w:b/>
          <w:sz w:val="24"/>
          <w:szCs w:val="24"/>
          <w:u w:val="single"/>
        </w:rPr>
        <w:t>26</w:t>
      </w:r>
      <w:r w:rsidR="008F1ACA">
        <w:rPr>
          <w:b/>
          <w:sz w:val="24"/>
          <w:szCs w:val="24"/>
          <w:u w:val="single"/>
        </w:rPr>
        <w:t>.03</w:t>
      </w:r>
      <w:r w:rsidR="006667F1" w:rsidRPr="00CA4613">
        <w:rPr>
          <w:b/>
          <w:sz w:val="24"/>
          <w:szCs w:val="24"/>
          <w:u w:val="single"/>
        </w:rPr>
        <w:t>.201</w:t>
      </w:r>
      <w:r>
        <w:rPr>
          <w:b/>
          <w:sz w:val="24"/>
          <w:szCs w:val="24"/>
          <w:u w:val="single"/>
        </w:rPr>
        <w:t>9</w:t>
      </w:r>
      <w:r w:rsidR="006667F1" w:rsidRPr="008D37EB">
        <w:rPr>
          <w:b/>
          <w:sz w:val="24"/>
          <w:szCs w:val="24"/>
        </w:rPr>
        <w:t xml:space="preserve"> – 19:00-21:</w:t>
      </w:r>
      <w:r w:rsidR="008F1ACA">
        <w:rPr>
          <w:b/>
          <w:sz w:val="24"/>
          <w:szCs w:val="24"/>
        </w:rPr>
        <w:t>45</w:t>
      </w:r>
      <w:r w:rsidR="006667F1" w:rsidRPr="008D37EB">
        <w:rPr>
          <w:b/>
          <w:sz w:val="24"/>
          <w:szCs w:val="24"/>
        </w:rPr>
        <w:t>h</w:t>
      </w:r>
      <w:r w:rsidR="006667F1" w:rsidRPr="008D37EB">
        <w:rPr>
          <w:b/>
          <w:sz w:val="24"/>
          <w:szCs w:val="24"/>
        </w:rPr>
        <w:tab/>
      </w:r>
      <w:r w:rsidR="006667F1" w:rsidRPr="008D37EB">
        <w:rPr>
          <w:b/>
          <w:sz w:val="24"/>
          <w:szCs w:val="24"/>
        </w:rPr>
        <w:tab/>
        <w:t>Doppelturnier</w:t>
      </w:r>
      <w:r w:rsidR="006667F1" w:rsidRPr="008D37EB">
        <w:rPr>
          <w:b/>
          <w:sz w:val="24"/>
          <w:szCs w:val="24"/>
        </w:rPr>
        <w:tab/>
      </w:r>
      <w:r w:rsidR="006667F1" w:rsidRPr="008D37EB">
        <w:rPr>
          <w:b/>
          <w:sz w:val="24"/>
          <w:szCs w:val="24"/>
        </w:rPr>
        <w:tab/>
      </w:r>
      <w:r w:rsidR="006667F1" w:rsidRPr="008D37EB">
        <w:rPr>
          <w:b/>
          <w:sz w:val="24"/>
          <w:szCs w:val="24"/>
        </w:rPr>
        <w:tab/>
      </w:r>
      <w:r w:rsidR="006667F1" w:rsidRPr="008D37EB">
        <w:rPr>
          <w:b/>
          <w:sz w:val="24"/>
          <w:szCs w:val="24"/>
        </w:rPr>
        <w:tab/>
      </w:r>
      <w:r w:rsidR="00855BAA">
        <w:rPr>
          <w:b/>
          <w:sz w:val="24"/>
          <w:szCs w:val="24"/>
        </w:rPr>
        <w:t>Seite 13</w:t>
      </w:r>
    </w:p>
    <w:p w14:paraId="4F039A8C" w14:textId="77777777" w:rsidR="006667F1" w:rsidRDefault="006667F1" w:rsidP="006E5758">
      <w:pPr>
        <w:pStyle w:val="KeinLeerraum"/>
        <w:shd w:val="clear" w:color="auto" w:fill="FFFFFF"/>
        <w:jc w:val="both"/>
        <w:rPr>
          <w:b/>
          <w:sz w:val="24"/>
          <w:szCs w:val="24"/>
        </w:rPr>
      </w:pPr>
    </w:p>
    <w:p w14:paraId="584CCD84" w14:textId="77777777" w:rsidR="000640F0" w:rsidRDefault="000640F0" w:rsidP="000640F0">
      <w:pPr>
        <w:pStyle w:val="KeinLeerraum"/>
        <w:shd w:val="clear" w:color="auto" w:fill="C00000"/>
        <w:jc w:val="both"/>
        <w:rPr>
          <w:b/>
          <w:sz w:val="24"/>
          <w:szCs w:val="24"/>
        </w:rPr>
      </w:pPr>
      <w:r>
        <w:rPr>
          <w:b/>
          <w:sz w:val="24"/>
          <w:szCs w:val="24"/>
          <w:u w:val="single"/>
        </w:rPr>
        <w:t>02.04</w:t>
      </w:r>
      <w:r w:rsidRPr="00CA4613">
        <w:rPr>
          <w:b/>
          <w:sz w:val="24"/>
          <w:szCs w:val="24"/>
          <w:u w:val="single"/>
        </w:rPr>
        <w:t>.201</w:t>
      </w:r>
      <w:r>
        <w:rPr>
          <w:b/>
          <w:sz w:val="24"/>
          <w:szCs w:val="24"/>
          <w:u w:val="single"/>
        </w:rPr>
        <w:t>9</w:t>
      </w:r>
      <w:r w:rsidRPr="008D37EB">
        <w:rPr>
          <w:b/>
          <w:sz w:val="24"/>
          <w:szCs w:val="24"/>
        </w:rPr>
        <w:t xml:space="preserve"> – 18:15-21:30h</w:t>
      </w:r>
      <w:r w:rsidRPr="008D37EB">
        <w:rPr>
          <w:b/>
          <w:sz w:val="24"/>
          <w:szCs w:val="24"/>
        </w:rPr>
        <w:tab/>
      </w:r>
      <w:r w:rsidRPr="008D37EB">
        <w:rPr>
          <w:b/>
          <w:sz w:val="24"/>
          <w:szCs w:val="24"/>
        </w:rPr>
        <w:tab/>
        <w:t>Nachwuchs Clubmeisterschaft</w:t>
      </w:r>
      <w:r w:rsidRPr="008D37EB">
        <w:rPr>
          <w:b/>
          <w:sz w:val="24"/>
          <w:szCs w:val="24"/>
        </w:rPr>
        <w:tab/>
      </w:r>
      <w:r w:rsidR="00855BAA">
        <w:rPr>
          <w:b/>
          <w:sz w:val="24"/>
          <w:szCs w:val="24"/>
        </w:rPr>
        <w:t>Seite 14</w:t>
      </w:r>
    </w:p>
    <w:p w14:paraId="157526EF" w14:textId="77777777" w:rsidR="000640F0" w:rsidRDefault="000640F0" w:rsidP="006E5758">
      <w:pPr>
        <w:pStyle w:val="KeinLeerraum"/>
        <w:shd w:val="clear" w:color="auto" w:fill="FFFFFF"/>
        <w:jc w:val="both"/>
        <w:rPr>
          <w:b/>
          <w:sz w:val="24"/>
          <w:szCs w:val="24"/>
        </w:rPr>
      </w:pPr>
    </w:p>
    <w:p w14:paraId="4A635A78" w14:textId="77777777" w:rsidR="001A389C" w:rsidRDefault="001A389C" w:rsidP="001A389C">
      <w:pPr>
        <w:pStyle w:val="KeinLeerraum"/>
        <w:shd w:val="clear" w:color="auto" w:fill="C00000"/>
        <w:jc w:val="both"/>
        <w:rPr>
          <w:b/>
          <w:sz w:val="24"/>
          <w:szCs w:val="24"/>
        </w:rPr>
      </w:pPr>
      <w:r>
        <w:rPr>
          <w:b/>
          <w:sz w:val="24"/>
          <w:szCs w:val="24"/>
          <w:u w:val="single"/>
        </w:rPr>
        <w:t>06.04</w:t>
      </w:r>
      <w:r w:rsidRPr="00CA4613">
        <w:rPr>
          <w:b/>
          <w:sz w:val="24"/>
          <w:szCs w:val="24"/>
          <w:u w:val="single"/>
        </w:rPr>
        <w:t>.201</w:t>
      </w:r>
      <w:r>
        <w:rPr>
          <w:b/>
          <w:sz w:val="24"/>
          <w:szCs w:val="24"/>
          <w:u w:val="single"/>
        </w:rPr>
        <w:t>9</w:t>
      </w:r>
      <w:r w:rsidRPr="008D37EB">
        <w:rPr>
          <w:b/>
          <w:sz w:val="24"/>
          <w:szCs w:val="24"/>
        </w:rPr>
        <w:t xml:space="preserve"> – 1</w:t>
      </w:r>
      <w:r w:rsidR="000A215C">
        <w:rPr>
          <w:b/>
          <w:sz w:val="24"/>
          <w:szCs w:val="24"/>
        </w:rPr>
        <w:t>3</w:t>
      </w:r>
      <w:r>
        <w:rPr>
          <w:b/>
          <w:sz w:val="24"/>
          <w:szCs w:val="24"/>
        </w:rPr>
        <w:t>:</w:t>
      </w:r>
      <w:r w:rsidR="000A215C">
        <w:rPr>
          <w:b/>
          <w:sz w:val="24"/>
          <w:szCs w:val="24"/>
        </w:rPr>
        <w:t>3</w:t>
      </w:r>
      <w:r>
        <w:rPr>
          <w:b/>
          <w:sz w:val="24"/>
          <w:szCs w:val="24"/>
        </w:rPr>
        <w:t>0</w:t>
      </w:r>
      <w:r w:rsidRPr="008D37EB">
        <w:rPr>
          <w:b/>
          <w:sz w:val="24"/>
          <w:szCs w:val="24"/>
        </w:rPr>
        <w:t>-1</w:t>
      </w:r>
      <w:r>
        <w:rPr>
          <w:b/>
          <w:sz w:val="24"/>
          <w:szCs w:val="24"/>
        </w:rPr>
        <w:t>7</w:t>
      </w:r>
      <w:r w:rsidRPr="008D37EB">
        <w:rPr>
          <w:b/>
          <w:sz w:val="24"/>
          <w:szCs w:val="24"/>
        </w:rPr>
        <w:t>:</w:t>
      </w:r>
      <w:r>
        <w:rPr>
          <w:b/>
          <w:sz w:val="24"/>
          <w:szCs w:val="24"/>
        </w:rPr>
        <w:t>30</w:t>
      </w:r>
      <w:r w:rsidRPr="008D37EB">
        <w:rPr>
          <w:b/>
          <w:sz w:val="24"/>
          <w:szCs w:val="24"/>
        </w:rPr>
        <w:t>h</w:t>
      </w:r>
      <w:r w:rsidRPr="008D37EB">
        <w:rPr>
          <w:b/>
          <w:sz w:val="24"/>
          <w:szCs w:val="24"/>
        </w:rPr>
        <w:tab/>
      </w:r>
      <w:r w:rsidRPr="008D37EB">
        <w:rPr>
          <w:b/>
          <w:sz w:val="24"/>
          <w:szCs w:val="24"/>
        </w:rPr>
        <w:tab/>
      </w:r>
      <w:r>
        <w:rPr>
          <w:b/>
          <w:sz w:val="24"/>
          <w:szCs w:val="24"/>
        </w:rPr>
        <w:t>Küchenbrettli-Challenge</w:t>
      </w:r>
      <w:r>
        <w:rPr>
          <w:b/>
          <w:sz w:val="24"/>
          <w:szCs w:val="24"/>
        </w:rPr>
        <w:tab/>
      </w:r>
      <w:r w:rsidR="00855BAA">
        <w:rPr>
          <w:b/>
          <w:sz w:val="24"/>
          <w:szCs w:val="24"/>
        </w:rPr>
        <w:tab/>
        <w:t>Seite 15</w:t>
      </w:r>
    </w:p>
    <w:p w14:paraId="6092778C" w14:textId="77777777" w:rsidR="001A389C" w:rsidRPr="008D37EB" w:rsidRDefault="001A389C" w:rsidP="006E5758">
      <w:pPr>
        <w:pStyle w:val="KeinLeerraum"/>
        <w:shd w:val="clear" w:color="auto" w:fill="FFFFFF"/>
        <w:jc w:val="both"/>
        <w:rPr>
          <w:b/>
          <w:sz w:val="24"/>
          <w:szCs w:val="24"/>
        </w:rPr>
      </w:pPr>
    </w:p>
    <w:p w14:paraId="6E011A69" w14:textId="77777777" w:rsidR="006667F1" w:rsidRPr="008D37EB" w:rsidRDefault="000640F0" w:rsidP="008D37EB">
      <w:pPr>
        <w:pStyle w:val="KeinLeerraum"/>
        <w:shd w:val="clear" w:color="auto" w:fill="C00000"/>
        <w:jc w:val="both"/>
        <w:rPr>
          <w:b/>
          <w:color w:val="C00000"/>
          <w:sz w:val="28"/>
          <w:szCs w:val="28"/>
        </w:rPr>
      </w:pPr>
      <w:r>
        <w:rPr>
          <w:b/>
          <w:sz w:val="24"/>
          <w:szCs w:val="24"/>
          <w:u w:val="single"/>
        </w:rPr>
        <w:t>04</w:t>
      </w:r>
      <w:r w:rsidR="00474259">
        <w:rPr>
          <w:b/>
          <w:sz w:val="24"/>
          <w:szCs w:val="24"/>
          <w:u w:val="single"/>
        </w:rPr>
        <w:t>.05</w:t>
      </w:r>
      <w:r w:rsidR="006667F1" w:rsidRPr="00CA4613">
        <w:rPr>
          <w:b/>
          <w:sz w:val="24"/>
          <w:szCs w:val="24"/>
          <w:u w:val="single"/>
        </w:rPr>
        <w:t>.201</w:t>
      </w:r>
      <w:r>
        <w:rPr>
          <w:b/>
          <w:sz w:val="24"/>
          <w:szCs w:val="24"/>
          <w:u w:val="single"/>
        </w:rPr>
        <w:t>9</w:t>
      </w:r>
      <w:r w:rsidR="006667F1" w:rsidRPr="008D37EB">
        <w:rPr>
          <w:b/>
          <w:sz w:val="24"/>
          <w:szCs w:val="24"/>
        </w:rPr>
        <w:t xml:space="preserve"> – 14:00-18:30h</w:t>
      </w:r>
      <w:r w:rsidR="006667F1" w:rsidRPr="008D37EB">
        <w:rPr>
          <w:b/>
          <w:sz w:val="24"/>
          <w:szCs w:val="24"/>
        </w:rPr>
        <w:tab/>
      </w:r>
      <w:r w:rsidR="006667F1" w:rsidRPr="008D37EB">
        <w:rPr>
          <w:b/>
          <w:sz w:val="24"/>
          <w:szCs w:val="24"/>
        </w:rPr>
        <w:tab/>
        <w:t>Elite Clubmeisterschaft</w:t>
      </w:r>
      <w:r w:rsidR="006667F1" w:rsidRPr="008D37EB">
        <w:rPr>
          <w:b/>
          <w:sz w:val="24"/>
          <w:szCs w:val="24"/>
        </w:rPr>
        <w:tab/>
      </w:r>
      <w:r w:rsidR="006667F1" w:rsidRPr="008D37EB">
        <w:rPr>
          <w:b/>
          <w:sz w:val="24"/>
          <w:szCs w:val="24"/>
        </w:rPr>
        <w:tab/>
      </w:r>
      <w:r w:rsidR="00855BAA">
        <w:rPr>
          <w:b/>
          <w:sz w:val="24"/>
          <w:szCs w:val="24"/>
        </w:rPr>
        <w:t>Seite 16</w:t>
      </w:r>
    </w:p>
    <w:p w14:paraId="3B5F2535" w14:textId="77777777" w:rsidR="006667F1" w:rsidRDefault="006667F1" w:rsidP="0048672F">
      <w:pPr>
        <w:pStyle w:val="KeinLeerraum"/>
        <w:jc w:val="both"/>
        <w:rPr>
          <w:b/>
          <w:color w:val="C00000"/>
          <w:sz w:val="28"/>
          <w:szCs w:val="28"/>
        </w:rPr>
      </w:pPr>
    </w:p>
    <w:p w14:paraId="4C232DDB" w14:textId="77777777" w:rsidR="00855BAA" w:rsidRDefault="00855BAA" w:rsidP="0048672F">
      <w:pPr>
        <w:pStyle w:val="KeinLeerraum"/>
        <w:jc w:val="both"/>
        <w:rPr>
          <w:b/>
          <w:color w:val="C00000"/>
          <w:sz w:val="28"/>
          <w:szCs w:val="28"/>
        </w:rPr>
      </w:pPr>
    </w:p>
    <w:p w14:paraId="7CA30EF6" w14:textId="77777777" w:rsidR="00855BAA" w:rsidRDefault="00855BAA" w:rsidP="0048672F">
      <w:pPr>
        <w:pStyle w:val="KeinLeerraum"/>
        <w:jc w:val="both"/>
        <w:rPr>
          <w:b/>
          <w:color w:val="C00000"/>
          <w:sz w:val="28"/>
          <w:szCs w:val="28"/>
        </w:rPr>
      </w:pPr>
    </w:p>
    <w:p w14:paraId="1681DC7F" w14:textId="77777777" w:rsidR="006667F1" w:rsidRDefault="006667F1" w:rsidP="007E0A73">
      <w:pPr>
        <w:pStyle w:val="KeinLeerraum"/>
        <w:jc w:val="both"/>
        <w:rPr>
          <w:b/>
          <w:color w:val="C00000"/>
          <w:sz w:val="28"/>
          <w:szCs w:val="28"/>
        </w:rPr>
      </w:pPr>
    </w:p>
    <w:p w14:paraId="0EF4A19F" w14:textId="77777777" w:rsidR="006667F1" w:rsidRDefault="006667F1" w:rsidP="007E0A73">
      <w:pPr>
        <w:pStyle w:val="KeinLeerraum"/>
        <w:jc w:val="both"/>
        <w:rPr>
          <w:b/>
          <w:color w:val="C00000"/>
          <w:sz w:val="28"/>
          <w:szCs w:val="28"/>
        </w:rPr>
      </w:pPr>
    </w:p>
    <w:p w14:paraId="59E90E0D" w14:textId="77777777" w:rsidR="006667F1" w:rsidRDefault="006667F1" w:rsidP="007E0A73">
      <w:pPr>
        <w:pStyle w:val="KeinLeerraum"/>
        <w:jc w:val="both"/>
        <w:rPr>
          <w:b/>
          <w:color w:val="C00000"/>
          <w:sz w:val="28"/>
          <w:szCs w:val="28"/>
        </w:rPr>
      </w:pPr>
    </w:p>
    <w:p w14:paraId="5CCCF8E4" w14:textId="77777777" w:rsidR="006C12FF" w:rsidRDefault="006C12FF" w:rsidP="007E0A73">
      <w:pPr>
        <w:pStyle w:val="KeinLeerraum"/>
        <w:jc w:val="both"/>
        <w:rPr>
          <w:b/>
          <w:color w:val="C00000"/>
          <w:sz w:val="28"/>
          <w:szCs w:val="28"/>
        </w:rPr>
      </w:pPr>
    </w:p>
    <w:p w14:paraId="3E751972" w14:textId="77777777" w:rsidR="006C12FF" w:rsidRDefault="006C12FF" w:rsidP="007E0A73">
      <w:pPr>
        <w:pStyle w:val="KeinLeerraum"/>
        <w:jc w:val="both"/>
        <w:rPr>
          <w:b/>
          <w:color w:val="C00000"/>
          <w:sz w:val="28"/>
          <w:szCs w:val="28"/>
        </w:rPr>
      </w:pPr>
    </w:p>
    <w:p w14:paraId="2D5E035B" w14:textId="77777777" w:rsidR="006C12FF" w:rsidRPr="003B43D3" w:rsidRDefault="006C12FF" w:rsidP="006C12FF">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125696" behindDoc="0" locked="0" layoutInCell="1" allowOverlap="1" wp14:anchorId="3788AB9B" wp14:editId="112C32DA">
                <wp:simplePos x="0" y="0"/>
                <wp:positionH relativeFrom="column">
                  <wp:posOffset>-212090</wp:posOffset>
                </wp:positionH>
                <wp:positionV relativeFrom="paragraph">
                  <wp:posOffset>-816239</wp:posOffset>
                </wp:positionV>
                <wp:extent cx="6132830" cy="603250"/>
                <wp:effectExtent l="0" t="0" r="0" b="6350"/>
                <wp:wrapNone/>
                <wp:docPr id="782" name="Textfeld 782"/>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8A28E" w14:textId="77777777" w:rsidR="006C12FF" w:rsidRDefault="006C12FF" w:rsidP="006C12FF">
                            <w:r>
                              <w:rPr>
                                <w:rFonts w:ascii="Arial" w:hAnsi="Arial" w:cs="Arial"/>
                                <w:color w:val="C00000"/>
                                <w:sz w:val="56"/>
                                <w:szCs w:val="80"/>
                              </w:rPr>
                              <w:t>Clubinterne</w:t>
                            </w:r>
                            <w:r w:rsidR="00855BAA">
                              <w:rPr>
                                <w:rFonts w:ascii="Arial" w:hAnsi="Arial" w:cs="Arial"/>
                                <w:color w:val="C00000"/>
                                <w:sz w:val="56"/>
                                <w:szCs w:val="80"/>
                              </w:rPr>
                              <w:t>r Terminplan</w:t>
                            </w:r>
                          </w:p>
                          <w:p w14:paraId="54410683" w14:textId="77777777" w:rsidR="006C12FF" w:rsidRDefault="006C12FF" w:rsidP="006C12F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788AB9B" id="Textfeld 782" o:spid="_x0000_s1082" type="#_x0000_t202" style="position:absolute;left:0;text-align:left;margin-left:-16.7pt;margin-top:-64.25pt;width:482.9pt;height:47.5pt;z-index:252125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WHgawIAAEUFAAAOAAAAZHJzL2Uyb0RvYy54bWysVEtv2zAMvg/YfxB0X5xHm7VBnSJrkWFA&#10;0BZrh54VWWqMyaImMbGzXz9KtpOs26XDLhJFfnyTurpuKsN2yocSbM5HgyFnykooSvuS829Pyw8X&#10;nAUUthAGrMr5XgV+PX//7qp2MzWGDZhCeUZGbJjVLucbRDfLsiA3qhJhAE5ZEmrwlUB6+pes8KIm&#10;65XJxsPhNKvBF86DVCEQ97YV8nmyr7WSeK91UMhMzik2TKdP5zqe2fxKzF68cJtSdmGIf4iiEqUl&#10;pwdTtwIF2/ryD1NVKT0E0DiQUGWgdSlVyoGyGQ1fZfO4EU6lXKg4wR3KFP6fWXm3e3QPnmHzCRpq&#10;YCxI7cIsEDPm02hfxZsiZSSnEu4PZVMNMknM6WgyvpiQSJJsOpyMz1Nds6O28wE/K6hYJHLuqS2p&#10;WmK3CkgeCdpDojMLy9KY1BpjWU1GJ2TyNwlpGBs5KjW5M3OMPFG4NypijP2qNCuLlEBkpPFSN8az&#10;naDBEFIqiyn3ZJfQEaUpiLcodvhjVG9RbvPoPYPFg3JVWvAp+1dhF9/7kHWLp0Ke5B1JbNYNJZ7z&#10;8WXf2TUUe2q4h3YXgpPLkrqyEgEfhKfhp0bSQuM9HdoAVR86irMN+J9/40c8zSRJOatpmXIefmyF&#10;V5yZL5am9XJ0dha3Lz3Ozj+O6eFPJetTid1WN0BtGdHX4WQiIx5NT2oP1TPt/SJ6JZGwknznHHvy&#10;BtsVp39DqsUigWjfnMCVfXQymo5dijP31DwL77rBRBrpO+jXTsxezWeLjZoWFlsEXabhjYVuq9o1&#10;gHY1zXT3r8TP4PSdUMffb/4LAAD//wMAUEsDBBQABgAIAAAAIQBQ68l64gAAAAwBAAAPAAAAZHJz&#10;L2Rvd25yZXYueG1sTI9PT4NAEMXvJn6HzZh4a5eCGEpZmoakMTF6aO3F28Bugbh/kN226Kd37EVv&#10;M/Ne3vxesZ6MZmc1+t5ZAYt5BEzZxsnetgIOb9tZBswHtBK1s0rAl/KwLm9vCsylu9idOu9DyyjE&#10;+hwFdCEMOee+6ZRBP3eDsqQd3Wgw0Dq2XI54oXCjeRxFj9xgb+lDh4OqOtV87E9GwHO1fcVdHZvs&#10;W1dPL8fN8Hl4T4W4v5s2K2BBTeHPDL/4hA4lMdXuZKVnWsAsSR7ISsMizlJgZFkmMZ3qq5YCLwv+&#10;v0T5AwAA//8DAFBLAQItABQABgAIAAAAIQC2gziS/gAAAOEBAAATAAAAAAAAAAAAAAAAAAAAAABb&#10;Q29udGVudF9UeXBlc10ueG1sUEsBAi0AFAAGAAgAAAAhADj9If/WAAAAlAEAAAsAAAAAAAAAAAAA&#10;AAAALwEAAF9yZWxzLy5yZWxzUEsBAi0AFAAGAAgAAAAhAGBFYeBrAgAARQUAAA4AAAAAAAAAAAAA&#10;AAAALgIAAGRycy9lMm9Eb2MueG1sUEsBAi0AFAAGAAgAAAAhAFDryXriAAAADAEAAA8AAAAAAAAA&#10;AAAAAAAAxQQAAGRycy9kb3ducmV2LnhtbFBLBQYAAAAABAAEAPMAAADUBQAAAAA=&#10;" filled="f" stroked="f" strokeweight=".5pt">
                <v:textbox>
                  <w:txbxContent>
                    <w:p w14:paraId="66B8A28E" w14:textId="77777777" w:rsidR="006C12FF" w:rsidRDefault="006C12FF" w:rsidP="006C12FF">
                      <w:r>
                        <w:rPr>
                          <w:rFonts w:ascii="Arial" w:hAnsi="Arial" w:cs="Arial"/>
                          <w:color w:val="C00000"/>
                          <w:sz w:val="56"/>
                          <w:szCs w:val="80"/>
                        </w:rPr>
                        <w:t>Clubinterne</w:t>
                      </w:r>
                      <w:r w:rsidR="00855BAA">
                        <w:rPr>
                          <w:rFonts w:ascii="Arial" w:hAnsi="Arial" w:cs="Arial"/>
                          <w:color w:val="C00000"/>
                          <w:sz w:val="56"/>
                          <w:szCs w:val="80"/>
                        </w:rPr>
                        <w:t>r Terminplan</w:t>
                      </w:r>
                    </w:p>
                    <w:p w14:paraId="54410683" w14:textId="77777777" w:rsidR="006C12FF" w:rsidRDefault="006C12FF" w:rsidP="006C12FF"/>
                  </w:txbxContent>
                </v:textbox>
              </v:shape>
            </w:pict>
          </mc:Fallback>
        </mc:AlternateContent>
      </w:r>
      <w:r>
        <w:rPr>
          <w:b/>
          <w:color w:val="C00000"/>
          <w:sz w:val="28"/>
          <w:szCs w:val="28"/>
        </w:rPr>
        <w:t>TT</w:t>
      </w:r>
      <w:r w:rsidRPr="003B43D3">
        <w:rPr>
          <w:b/>
          <w:color w:val="C00000"/>
          <w:sz w:val="28"/>
          <w:szCs w:val="28"/>
        </w:rPr>
        <w:t xml:space="preserve">C Bern – </w:t>
      </w:r>
      <w:r>
        <w:rPr>
          <w:b/>
          <w:color w:val="C00000"/>
          <w:sz w:val="28"/>
          <w:szCs w:val="28"/>
        </w:rPr>
        <w:t>Elternabend</w:t>
      </w:r>
    </w:p>
    <w:p w14:paraId="0AB384D7" w14:textId="77777777" w:rsidR="006C12FF" w:rsidRDefault="006C12FF" w:rsidP="006C12FF">
      <w:pPr>
        <w:pStyle w:val="KeinLeerraum"/>
        <w:jc w:val="both"/>
        <w:rPr>
          <w:sz w:val="24"/>
          <w:szCs w:val="24"/>
        </w:rPr>
      </w:pPr>
    </w:p>
    <w:p w14:paraId="23FBEA39" w14:textId="77777777" w:rsidR="006C12FF" w:rsidRDefault="006C12FF" w:rsidP="006C12FF">
      <w:pPr>
        <w:pStyle w:val="KeinLeerraum"/>
        <w:jc w:val="both"/>
        <w:rPr>
          <w:b/>
          <w:color w:val="C00000"/>
          <w:sz w:val="28"/>
          <w:szCs w:val="28"/>
        </w:rPr>
      </w:pPr>
      <w:r>
        <w:rPr>
          <w:sz w:val="24"/>
          <w:szCs w:val="24"/>
        </w:rPr>
        <w:t xml:space="preserve">Der TTC Bern führt 1x jährlich einen Elternabend durch. </w:t>
      </w:r>
      <w:r w:rsidRPr="006C12FF">
        <w:rPr>
          <w:sz w:val="24"/>
          <w:szCs w:val="24"/>
        </w:rPr>
        <w:t xml:space="preserve">An diesem Abend möchten wir, </w:t>
      </w:r>
      <w:r>
        <w:rPr>
          <w:sz w:val="24"/>
          <w:szCs w:val="24"/>
        </w:rPr>
        <w:t>die Eltern unserer Nachwuchsspieler</w:t>
      </w:r>
      <w:r w:rsidRPr="006C12FF">
        <w:rPr>
          <w:sz w:val="24"/>
          <w:szCs w:val="24"/>
        </w:rPr>
        <w:t xml:space="preserve"> besser kennenlernen und </w:t>
      </w:r>
      <w:r>
        <w:rPr>
          <w:sz w:val="24"/>
          <w:szCs w:val="24"/>
        </w:rPr>
        <w:t>ihnen</w:t>
      </w:r>
      <w:r w:rsidRPr="006C12FF">
        <w:rPr>
          <w:sz w:val="24"/>
          <w:szCs w:val="24"/>
        </w:rPr>
        <w:t xml:space="preserve"> einen tieferen Einblick in unser Klubleben und unsere Nachwuchsstrukturen geben. </w:t>
      </w:r>
      <w:r>
        <w:rPr>
          <w:sz w:val="24"/>
          <w:szCs w:val="24"/>
        </w:rPr>
        <w:t>In diesem Zusammenhang wird jeweils vor Ort d</w:t>
      </w:r>
      <w:r w:rsidR="00855BAA">
        <w:rPr>
          <w:sz w:val="24"/>
          <w:szCs w:val="24"/>
        </w:rPr>
        <w:t>as</w:t>
      </w:r>
      <w:r w:rsidRPr="006C12FF">
        <w:rPr>
          <w:sz w:val="24"/>
          <w:szCs w:val="24"/>
        </w:rPr>
        <w:t xml:space="preserve"> „Handbuch Nachwuchs – Saison 2018/19“ mit allen Informationen zum Trainingsbetrieb, Veranstaltungen und Meisterschaft abgeben. Ebenso stehen wir </w:t>
      </w:r>
      <w:r>
        <w:rPr>
          <w:sz w:val="24"/>
          <w:szCs w:val="24"/>
        </w:rPr>
        <w:t>den Eltern</w:t>
      </w:r>
      <w:r w:rsidRPr="006C12FF">
        <w:rPr>
          <w:sz w:val="24"/>
          <w:szCs w:val="24"/>
        </w:rPr>
        <w:t xml:space="preserve"> an diesem Abend für offene Fragen gerne zur Verfügung</w:t>
      </w:r>
      <w:r>
        <w:rPr>
          <w:sz w:val="24"/>
          <w:szCs w:val="24"/>
        </w:rPr>
        <w:t>. Nach einer kleinen Trainingsdemonstration gibt es jeweils ein kurzes Doppel-Turnier mit allen Anwesenden.</w:t>
      </w:r>
    </w:p>
    <w:p w14:paraId="12555671" w14:textId="77777777" w:rsidR="006C12FF" w:rsidRDefault="006C12FF" w:rsidP="007E0A73">
      <w:pPr>
        <w:pStyle w:val="KeinLeerraum"/>
        <w:jc w:val="both"/>
        <w:rPr>
          <w:b/>
          <w:color w:val="C00000"/>
          <w:sz w:val="28"/>
          <w:szCs w:val="28"/>
        </w:rPr>
      </w:pPr>
    </w:p>
    <w:p w14:paraId="6EE1D655" w14:textId="77777777" w:rsidR="006C12FF" w:rsidRPr="00830449" w:rsidRDefault="006C12FF" w:rsidP="006C12FF">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68E87E4D" w14:textId="77777777" w:rsidR="006C12FF" w:rsidRPr="00830449" w:rsidRDefault="006C12FF" w:rsidP="006C12FF">
      <w:pPr>
        <w:pStyle w:val="KeinLeerraum"/>
        <w:shd w:val="clear" w:color="auto" w:fill="C00000"/>
        <w:jc w:val="both"/>
        <w:rPr>
          <w:b/>
          <w:sz w:val="24"/>
          <w:szCs w:val="24"/>
        </w:rPr>
      </w:pPr>
      <w:r>
        <w:rPr>
          <w:b/>
          <w:sz w:val="24"/>
          <w:szCs w:val="24"/>
          <w:u w:val="single"/>
        </w:rPr>
        <w:t>30.10</w:t>
      </w:r>
      <w:r w:rsidRPr="00CA4613">
        <w:rPr>
          <w:b/>
          <w:sz w:val="24"/>
          <w:szCs w:val="24"/>
          <w:u w:val="single"/>
        </w:rPr>
        <w:t>.201</w:t>
      </w:r>
      <w:r>
        <w:rPr>
          <w:b/>
          <w:sz w:val="24"/>
          <w:szCs w:val="24"/>
          <w:u w:val="single"/>
        </w:rPr>
        <w:t>8</w:t>
      </w:r>
      <w:r w:rsidRPr="008D37EB">
        <w:rPr>
          <w:b/>
          <w:sz w:val="24"/>
          <w:szCs w:val="24"/>
        </w:rPr>
        <w:t xml:space="preserve"> – 18:</w:t>
      </w:r>
      <w:r>
        <w:rPr>
          <w:b/>
          <w:sz w:val="24"/>
          <w:szCs w:val="24"/>
        </w:rPr>
        <w:t>30</w:t>
      </w:r>
      <w:r w:rsidRPr="008D37EB">
        <w:rPr>
          <w:b/>
          <w:sz w:val="24"/>
          <w:szCs w:val="24"/>
        </w:rPr>
        <w:t>-19:45h</w:t>
      </w:r>
      <w:r>
        <w:rPr>
          <w:b/>
          <w:sz w:val="24"/>
          <w:szCs w:val="24"/>
        </w:rPr>
        <w:tab/>
        <w:t>Elternabend</w:t>
      </w:r>
      <w:r>
        <w:rPr>
          <w:b/>
          <w:sz w:val="24"/>
          <w:szCs w:val="24"/>
        </w:rPr>
        <w:tab/>
      </w:r>
      <w:r>
        <w:rPr>
          <w:b/>
          <w:sz w:val="24"/>
          <w:szCs w:val="24"/>
        </w:rPr>
        <w:tab/>
      </w:r>
      <w:r>
        <w:rPr>
          <w:b/>
          <w:sz w:val="24"/>
          <w:szCs w:val="24"/>
        </w:rPr>
        <w:tab/>
      </w:r>
      <w:r w:rsidRPr="00830449">
        <w:rPr>
          <w:b/>
          <w:sz w:val="24"/>
          <w:szCs w:val="24"/>
        </w:rPr>
        <w:tab/>
        <w:t>Halle Kleefeld, Bümpliz</w:t>
      </w:r>
    </w:p>
    <w:p w14:paraId="3A4240E4" w14:textId="77777777" w:rsidR="006C12FF" w:rsidRDefault="006C12FF" w:rsidP="007E0A73">
      <w:pPr>
        <w:pStyle w:val="KeinLeerraum"/>
        <w:jc w:val="both"/>
        <w:rPr>
          <w:b/>
          <w:color w:val="C00000"/>
          <w:sz w:val="28"/>
          <w:szCs w:val="28"/>
        </w:rPr>
      </w:pPr>
    </w:p>
    <w:p w14:paraId="1AC03A68" w14:textId="77777777" w:rsidR="006C12FF" w:rsidRPr="00855BAA" w:rsidRDefault="00855BAA" w:rsidP="007E0A73">
      <w:pPr>
        <w:pStyle w:val="KeinLeerraum"/>
        <w:jc w:val="both"/>
        <w:rPr>
          <w:sz w:val="24"/>
          <w:szCs w:val="24"/>
        </w:rPr>
      </w:pPr>
      <w:r w:rsidRPr="00855BAA">
        <w:rPr>
          <w:sz w:val="24"/>
          <w:szCs w:val="24"/>
        </w:rPr>
        <w:t>Hier ein paar Bilder des letztjährigen Elternabends:</w:t>
      </w:r>
    </w:p>
    <w:p w14:paraId="5B8D5782" w14:textId="77777777" w:rsidR="006C12FF" w:rsidRDefault="006C12FF" w:rsidP="007E0A73">
      <w:pPr>
        <w:pStyle w:val="KeinLeerraum"/>
        <w:jc w:val="both"/>
        <w:rPr>
          <w:b/>
          <w:color w:val="C00000"/>
          <w:sz w:val="28"/>
          <w:szCs w:val="28"/>
        </w:rPr>
      </w:pPr>
    </w:p>
    <w:p w14:paraId="58630B1D" w14:textId="4A6374B4" w:rsidR="006C12FF" w:rsidRDefault="00855BAA" w:rsidP="007E0A73">
      <w:pPr>
        <w:pStyle w:val="KeinLeerraum"/>
        <w:jc w:val="both"/>
        <w:rPr>
          <w:b/>
          <w:color w:val="C00000"/>
          <w:sz w:val="28"/>
          <w:szCs w:val="28"/>
        </w:rPr>
      </w:pPr>
      <w:r w:rsidRPr="00855BAA">
        <w:rPr>
          <w:b/>
          <w:noProof/>
          <w:color w:val="C00000"/>
          <w:sz w:val="28"/>
          <w:szCs w:val="28"/>
          <w:lang w:eastAsia="de-CH"/>
        </w:rPr>
        <w:drawing>
          <wp:anchor distT="0" distB="0" distL="114300" distR="114300" simplePos="0" relativeHeight="252127744" behindDoc="1" locked="0" layoutInCell="1" allowOverlap="1" wp14:anchorId="1720AA89" wp14:editId="6481076A">
            <wp:simplePos x="0" y="0"/>
            <wp:positionH relativeFrom="column">
              <wp:posOffset>177800</wp:posOffset>
            </wp:positionH>
            <wp:positionV relativeFrom="paragraph">
              <wp:posOffset>86995</wp:posOffset>
            </wp:positionV>
            <wp:extent cx="2723515" cy="1532255"/>
            <wp:effectExtent l="0" t="0" r="635" b="0"/>
            <wp:wrapNone/>
            <wp:docPr id="853" name="Bild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SC0342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72351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AE3F29" w14:textId="77777777" w:rsidR="006C12FF" w:rsidRDefault="006C12FF" w:rsidP="007E0A73">
      <w:pPr>
        <w:pStyle w:val="KeinLeerraum"/>
        <w:jc w:val="both"/>
        <w:rPr>
          <w:b/>
          <w:color w:val="C00000"/>
          <w:sz w:val="28"/>
          <w:szCs w:val="28"/>
        </w:rPr>
      </w:pPr>
    </w:p>
    <w:p w14:paraId="39B9E9C0" w14:textId="77777777" w:rsidR="006C12FF" w:rsidRDefault="006C12FF" w:rsidP="007E0A73">
      <w:pPr>
        <w:pStyle w:val="KeinLeerraum"/>
        <w:jc w:val="both"/>
        <w:rPr>
          <w:b/>
          <w:color w:val="C00000"/>
          <w:sz w:val="28"/>
          <w:szCs w:val="28"/>
        </w:rPr>
      </w:pPr>
    </w:p>
    <w:p w14:paraId="2C494D22" w14:textId="77777777" w:rsidR="006C12FF" w:rsidRDefault="006C12FF" w:rsidP="007E0A73">
      <w:pPr>
        <w:pStyle w:val="KeinLeerraum"/>
        <w:jc w:val="both"/>
        <w:rPr>
          <w:b/>
          <w:color w:val="C00000"/>
          <w:sz w:val="28"/>
          <w:szCs w:val="28"/>
        </w:rPr>
      </w:pPr>
    </w:p>
    <w:p w14:paraId="1320D7CA" w14:textId="77777777" w:rsidR="006C12FF" w:rsidRDefault="006C12FF" w:rsidP="007E0A73">
      <w:pPr>
        <w:pStyle w:val="KeinLeerraum"/>
        <w:jc w:val="both"/>
        <w:rPr>
          <w:b/>
          <w:color w:val="C00000"/>
          <w:sz w:val="28"/>
          <w:szCs w:val="28"/>
        </w:rPr>
      </w:pPr>
    </w:p>
    <w:p w14:paraId="6E0309F7" w14:textId="77777777" w:rsidR="006C12FF" w:rsidRDefault="006C12FF" w:rsidP="007E0A73">
      <w:pPr>
        <w:pStyle w:val="KeinLeerraum"/>
        <w:jc w:val="both"/>
        <w:rPr>
          <w:b/>
          <w:color w:val="C00000"/>
          <w:sz w:val="28"/>
          <w:szCs w:val="28"/>
        </w:rPr>
      </w:pPr>
    </w:p>
    <w:p w14:paraId="05A241AB" w14:textId="77777777" w:rsidR="006C12FF" w:rsidRDefault="006C12FF" w:rsidP="007E0A73">
      <w:pPr>
        <w:pStyle w:val="KeinLeerraum"/>
        <w:jc w:val="both"/>
        <w:rPr>
          <w:b/>
          <w:color w:val="C00000"/>
          <w:sz w:val="28"/>
          <w:szCs w:val="28"/>
        </w:rPr>
      </w:pPr>
    </w:p>
    <w:p w14:paraId="3CBDF731" w14:textId="77777777" w:rsidR="006C12FF" w:rsidRDefault="006C12FF" w:rsidP="007E0A73">
      <w:pPr>
        <w:pStyle w:val="KeinLeerraum"/>
        <w:jc w:val="both"/>
        <w:rPr>
          <w:b/>
          <w:color w:val="C00000"/>
          <w:sz w:val="28"/>
          <w:szCs w:val="28"/>
        </w:rPr>
      </w:pPr>
    </w:p>
    <w:p w14:paraId="5EC0E3DF" w14:textId="790EDDE4" w:rsidR="006C12FF" w:rsidRDefault="00855BAA" w:rsidP="007E0A73">
      <w:pPr>
        <w:pStyle w:val="KeinLeerraum"/>
        <w:jc w:val="both"/>
        <w:rPr>
          <w:b/>
          <w:color w:val="C00000"/>
          <w:sz w:val="28"/>
          <w:szCs w:val="28"/>
        </w:rPr>
      </w:pPr>
      <w:r w:rsidRPr="00855BAA">
        <w:rPr>
          <w:b/>
          <w:noProof/>
          <w:color w:val="C00000"/>
          <w:sz w:val="28"/>
          <w:szCs w:val="28"/>
          <w:lang w:eastAsia="de-CH"/>
        </w:rPr>
        <w:drawing>
          <wp:anchor distT="0" distB="0" distL="114300" distR="114300" simplePos="0" relativeHeight="252130816" behindDoc="1" locked="0" layoutInCell="1" allowOverlap="1" wp14:anchorId="01122B90" wp14:editId="311DE657">
            <wp:simplePos x="0" y="0"/>
            <wp:positionH relativeFrom="column">
              <wp:posOffset>3180080</wp:posOffset>
            </wp:positionH>
            <wp:positionV relativeFrom="paragraph">
              <wp:posOffset>92710</wp:posOffset>
            </wp:positionV>
            <wp:extent cx="2723515" cy="1532255"/>
            <wp:effectExtent l="0" t="0" r="635" b="0"/>
            <wp:wrapNone/>
            <wp:docPr id="860"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72351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F2D062" w14:textId="77777777" w:rsidR="006C12FF" w:rsidRDefault="006C12FF" w:rsidP="007E0A73">
      <w:pPr>
        <w:pStyle w:val="KeinLeerraum"/>
        <w:jc w:val="both"/>
        <w:rPr>
          <w:b/>
          <w:color w:val="C00000"/>
          <w:sz w:val="28"/>
          <w:szCs w:val="28"/>
        </w:rPr>
      </w:pPr>
    </w:p>
    <w:p w14:paraId="06310870" w14:textId="77777777" w:rsidR="006C12FF" w:rsidRDefault="006C12FF" w:rsidP="007E0A73">
      <w:pPr>
        <w:pStyle w:val="KeinLeerraum"/>
        <w:jc w:val="both"/>
        <w:rPr>
          <w:b/>
          <w:color w:val="C00000"/>
          <w:sz w:val="28"/>
          <w:szCs w:val="28"/>
        </w:rPr>
      </w:pPr>
    </w:p>
    <w:p w14:paraId="221D5315" w14:textId="77777777" w:rsidR="006C12FF" w:rsidRDefault="006C12FF" w:rsidP="007E0A73">
      <w:pPr>
        <w:pStyle w:val="KeinLeerraum"/>
        <w:jc w:val="both"/>
        <w:rPr>
          <w:b/>
          <w:color w:val="C00000"/>
          <w:sz w:val="28"/>
          <w:szCs w:val="28"/>
        </w:rPr>
      </w:pPr>
    </w:p>
    <w:p w14:paraId="5A090E6A" w14:textId="77777777" w:rsidR="006C12FF" w:rsidRDefault="006C12FF" w:rsidP="007E0A73">
      <w:pPr>
        <w:pStyle w:val="KeinLeerraum"/>
        <w:jc w:val="both"/>
        <w:rPr>
          <w:b/>
          <w:color w:val="C00000"/>
          <w:sz w:val="28"/>
          <w:szCs w:val="28"/>
        </w:rPr>
      </w:pPr>
    </w:p>
    <w:p w14:paraId="287AE4C8" w14:textId="77777777" w:rsidR="006C12FF" w:rsidRDefault="006C12FF" w:rsidP="007E0A73">
      <w:pPr>
        <w:pStyle w:val="KeinLeerraum"/>
        <w:jc w:val="both"/>
        <w:rPr>
          <w:b/>
          <w:color w:val="C00000"/>
          <w:sz w:val="28"/>
          <w:szCs w:val="28"/>
        </w:rPr>
      </w:pPr>
    </w:p>
    <w:p w14:paraId="0DA79231" w14:textId="77777777" w:rsidR="006C12FF" w:rsidRDefault="006C12FF" w:rsidP="007E0A73">
      <w:pPr>
        <w:pStyle w:val="KeinLeerraum"/>
        <w:jc w:val="both"/>
        <w:rPr>
          <w:b/>
          <w:color w:val="C00000"/>
          <w:sz w:val="28"/>
          <w:szCs w:val="28"/>
        </w:rPr>
      </w:pPr>
    </w:p>
    <w:p w14:paraId="70A02ADA" w14:textId="77777777" w:rsidR="006C12FF" w:rsidRDefault="006C12FF" w:rsidP="007E0A73">
      <w:pPr>
        <w:pStyle w:val="KeinLeerraum"/>
        <w:jc w:val="both"/>
        <w:rPr>
          <w:b/>
          <w:color w:val="C00000"/>
          <w:sz w:val="28"/>
          <w:szCs w:val="28"/>
        </w:rPr>
      </w:pPr>
    </w:p>
    <w:p w14:paraId="4B98F138" w14:textId="77777777" w:rsidR="006C12FF" w:rsidRDefault="00855BAA" w:rsidP="007E0A73">
      <w:pPr>
        <w:pStyle w:val="KeinLeerraum"/>
        <w:jc w:val="both"/>
        <w:rPr>
          <w:b/>
          <w:color w:val="C00000"/>
          <w:sz w:val="28"/>
          <w:szCs w:val="28"/>
        </w:rPr>
      </w:pPr>
      <w:r w:rsidRPr="00855BAA">
        <w:rPr>
          <w:b/>
          <w:noProof/>
          <w:color w:val="C00000"/>
          <w:sz w:val="28"/>
          <w:szCs w:val="28"/>
          <w:lang w:eastAsia="de-CH"/>
        </w:rPr>
        <w:drawing>
          <wp:anchor distT="0" distB="0" distL="114300" distR="114300" simplePos="0" relativeHeight="252132864" behindDoc="1" locked="0" layoutInCell="1" allowOverlap="1" wp14:anchorId="467DE884" wp14:editId="674DE18C">
            <wp:simplePos x="0" y="0"/>
            <wp:positionH relativeFrom="column">
              <wp:posOffset>892714</wp:posOffset>
            </wp:positionH>
            <wp:positionV relativeFrom="paragraph">
              <wp:posOffset>142240</wp:posOffset>
            </wp:positionV>
            <wp:extent cx="4201064" cy="1873609"/>
            <wp:effectExtent l="0" t="0" r="0" b="0"/>
            <wp:wrapNone/>
            <wp:docPr id="862"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201064" cy="18736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6ACD48" w14:textId="77777777" w:rsidR="006C12FF" w:rsidRDefault="006C12FF" w:rsidP="007E0A73">
      <w:pPr>
        <w:pStyle w:val="KeinLeerraum"/>
        <w:jc w:val="both"/>
        <w:rPr>
          <w:b/>
          <w:color w:val="C00000"/>
          <w:sz w:val="28"/>
          <w:szCs w:val="28"/>
        </w:rPr>
      </w:pPr>
    </w:p>
    <w:p w14:paraId="2D521820" w14:textId="77777777" w:rsidR="006C12FF" w:rsidRDefault="006C12FF" w:rsidP="007E0A73">
      <w:pPr>
        <w:pStyle w:val="KeinLeerraum"/>
        <w:jc w:val="both"/>
        <w:rPr>
          <w:b/>
          <w:color w:val="C00000"/>
          <w:sz w:val="28"/>
          <w:szCs w:val="28"/>
        </w:rPr>
      </w:pPr>
    </w:p>
    <w:p w14:paraId="41745CB7" w14:textId="77777777" w:rsidR="006C12FF" w:rsidRDefault="006C12FF" w:rsidP="007E0A73">
      <w:pPr>
        <w:pStyle w:val="KeinLeerraum"/>
        <w:jc w:val="both"/>
        <w:rPr>
          <w:b/>
          <w:color w:val="C00000"/>
          <w:sz w:val="28"/>
          <w:szCs w:val="28"/>
        </w:rPr>
      </w:pPr>
    </w:p>
    <w:p w14:paraId="2815B133" w14:textId="77777777" w:rsidR="006C12FF" w:rsidRDefault="006C12FF" w:rsidP="007E0A73">
      <w:pPr>
        <w:pStyle w:val="KeinLeerraum"/>
        <w:jc w:val="both"/>
        <w:rPr>
          <w:b/>
          <w:color w:val="C00000"/>
          <w:sz w:val="28"/>
          <w:szCs w:val="28"/>
        </w:rPr>
      </w:pPr>
    </w:p>
    <w:p w14:paraId="633BA766" w14:textId="77777777" w:rsidR="006C12FF" w:rsidRDefault="006C12FF" w:rsidP="007E0A73">
      <w:pPr>
        <w:pStyle w:val="KeinLeerraum"/>
        <w:jc w:val="both"/>
        <w:rPr>
          <w:b/>
          <w:color w:val="C00000"/>
          <w:sz w:val="28"/>
          <w:szCs w:val="28"/>
        </w:rPr>
      </w:pPr>
    </w:p>
    <w:p w14:paraId="0291E4E7" w14:textId="77777777" w:rsidR="006667F1" w:rsidRDefault="006667F1" w:rsidP="007E0A73">
      <w:pPr>
        <w:pStyle w:val="KeinLeerraum"/>
        <w:jc w:val="both"/>
        <w:rPr>
          <w:b/>
          <w:color w:val="C00000"/>
          <w:sz w:val="28"/>
          <w:szCs w:val="28"/>
        </w:rPr>
      </w:pPr>
    </w:p>
    <w:p w14:paraId="32071429" w14:textId="77777777" w:rsidR="006667F1" w:rsidRDefault="006667F1" w:rsidP="007E0A73">
      <w:pPr>
        <w:pStyle w:val="KeinLeerraum"/>
        <w:jc w:val="both"/>
        <w:rPr>
          <w:b/>
          <w:color w:val="C00000"/>
          <w:sz w:val="28"/>
          <w:szCs w:val="28"/>
        </w:rPr>
      </w:pPr>
    </w:p>
    <w:p w14:paraId="549D431C" w14:textId="77777777" w:rsidR="006667F1" w:rsidRDefault="006667F1" w:rsidP="007E0A73">
      <w:pPr>
        <w:pStyle w:val="KeinLeerraum"/>
        <w:jc w:val="both"/>
        <w:rPr>
          <w:b/>
          <w:color w:val="C00000"/>
          <w:sz w:val="28"/>
          <w:szCs w:val="28"/>
        </w:rPr>
      </w:pPr>
    </w:p>
    <w:p w14:paraId="30246E54" w14:textId="77777777" w:rsidR="006667F1" w:rsidRDefault="006667F1" w:rsidP="007E0A73">
      <w:pPr>
        <w:pStyle w:val="KeinLeerraum"/>
        <w:jc w:val="both"/>
        <w:rPr>
          <w:b/>
          <w:color w:val="C00000"/>
          <w:sz w:val="28"/>
          <w:szCs w:val="28"/>
        </w:rPr>
      </w:pPr>
    </w:p>
    <w:p w14:paraId="00A9483D" w14:textId="77777777" w:rsidR="003B43D3" w:rsidRPr="003B43D3" w:rsidRDefault="00583500" w:rsidP="007E0A73">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79264" behindDoc="0" locked="0" layoutInCell="1" allowOverlap="1" wp14:anchorId="31D2B0A5" wp14:editId="7ACF7C49">
                <wp:simplePos x="0" y="0"/>
                <wp:positionH relativeFrom="column">
                  <wp:posOffset>-106309</wp:posOffset>
                </wp:positionH>
                <wp:positionV relativeFrom="paragraph">
                  <wp:posOffset>-848995</wp:posOffset>
                </wp:positionV>
                <wp:extent cx="6133381" cy="603849"/>
                <wp:effectExtent l="0" t="0" r="0" b="6350"/>
                <wp:wrapNone/>
                <wp:docPr id="98" name="Textfeld 98"/>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81A646" w14:textId="77777777" w:rsidR="006C12FF" w:rsidRDefault="006C12FF" w:rsidP="00276A68">
                            <w:r>
                              <w:rPr>
                                <w:rFonts w:ascii="Arial" w:hAnsi="Arial" w:cs="Arial"/>
                                <w:color w:val="C00000"/>
                                <w:sz w:val="56"/>
                                <w:szCs w:val="80"/>
                              </w:rPr>
                              <w:t>Clubinterne Wettkämpfe</w:t>
                            </w:r>
                          </w:p>
                          <w:p w14:paraId="7ED4AABC"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D2B0A5" id="Textfeld 98" o:spid="_x0000_s1083" type="#_x0000_t202" style="position:absolute;left:0;text-align:left;margin-left:-8.35pt;margin-top:-66.85pt;width:482.95pt;height:47.55pt;z-index:25197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14YbAIAAEUFAAAOAAAAZHJzL2Uyb0RvYy54bWysVEtv2zAMvg/YfxB0X51XuzSoU2QpMgwo&#10;2mLp0LMiS4kxWdQkJnb260vJzgPdLh12sSnyI8XHR93cNpVhO+VDCTbn/YseZ8pKKEq7zvmP58Wn&#10;MWcBhS2EAatyvleB304/frip3UQNYAOmUJ5REBsmtcv5BtFNsizIjapEuACnLBk1+EogHf06K7yo&#10;KXplskGvd5XV4AvnQaoQSHvXGvk0xddaSXzUOihkJueUG6avT99V/GbTGzFZe+E2pezSEP+QRSVK&#10;S5ceQ90JFGzryz9CVaX0EEDjhYQqA61LqVINVE2/96aa5UY4lWqh5gR3bFP4f2Hlw27pnjzD5gs0&#10;NMDYkNqFSSBlrKfRvop/ypSRnVq4P7ZNNcgkKa/6w+Fw3OdMku2qNxyPrmOY7OTtfMCvCioWhZx7&#10;GkvqltjdB2yhB0i8zMKiNCaNxlhWU9DhZS85HC0U3NiIVWnIXZhT5knCvVERY+x3pVlZpAKiItFL&#10;zY1nO0HEEFIqi6n2FJfQEaUpifc4dvhTVu9xbus43AwWj85VacGn6t+kXfw8pKxbPPX8rO4oYrNq&#10;qPCcDxPVo2oFxZ4G7qHdheDkoqSp3IuAT8IT+WnGtND4SB9tgLoPncTZBvzvv+kjnjhJVs5qWqac&#10;h19b4RVn5psltl73R6O4fekwuvw8oIM/t6zOLXZbzYHGQoyi7JIY8WgOovZQvdDez+KtZBJW0t05&#10;x4M4x3bF6d2QajZLINo3J/DeLp2MoeOUIueemxfhXUdMJEo/wGHtxOQNP1ts9LQw2yLoMpH31NVu&#10;ALSrif7duxIfg/NzQp1ev+krAAAA//8DAFBLAwQUAAYACAAAACEAejwKi+MAAAAMAQAADwAAAGRy&#10;cy9kb3ducmV2LnhtbEyPT0+DQBDF7yZ+h82YeGuXgiJFlqYhaUyMPbT24m1gt0DcP8huW/TTOz3p&#10;7c28lze/KVaT0eysRt87K2Axj4Ap2zjZ21bA4X0zy4D5gFaidlYJ+FYeVuXtTYG5dBe7U+d9aBmV&#10;WJ+jgC6EIefcN50y6OduUJa8oxsNBhrHlssRL1RuNI+jKOUGe0sXOhxU1anmc38yAl6rzRZ3dWyy&#10;H129vB3Xw9fh41GI+7tp/QwsqCn8heGKT+hQElPtTlZ6pgXMFukTRa8iSUhRZPmwjIHVtEqyFHhZ&#10;8P9PlL8AAAD//wMAUEsBAi0AFAAGAAgAAAAhALaDOJL+AAAA4QEAABMAAAAAAAAAAAAAAAAAAAAA&#10;AFtDb250ZW50X1R5cGVzXS54bWxQSwECLQAUAAYACAAAACEAOP0h/9YAAACUAQAACwAAAAAAAAAA&#10;AAAAAAAvAQAAX3JlbHMvLnJlbHNQSwECLQAUAAYACAAAACEA5+9eGGwCAABFBQAADgAAAAAAAAAA&#10;AAAAAAAuAgAAZHJzL2Uyb0RvYy54bWxQSwECLQAUAAYACAAAACEAejwKi+MAAAAMAQAADwAAAAAA&#10;AAAAAAAAAADGBAAAZHJzL2Rvd25yZXYueG1sUEsFBgAAAAAEAAQA8wAAANYFAAAAAA==&#10;" filled="f" stroked="f" strokeweight=".5pt">
                <v:textbox>
                  <w:txbxContent>
                    <w:p w14:paraId="6E81A646" w14:textId="77777777" w:rsidR="006C12FF" w:rsidRDefault="006C12FF" w:rsidP="00276A68">
                      <w:r>
                        <w:rPr>
                          <w:rFonts w:ascii="Arial" w:hAnsi="Arial" w:cs="Arial"/>
                          <w:color w:val="C00000"/>
                          <w:sz w:val="56"/>
                          <w:szCs w:val="80"/>
                        </w:rPr>
                        <w:t>Clubinterne Wettkämpfe</w:t>
                      </w:r>
                    </w:p>
                    <w:p w14:paraId="7ED4AABC" w14:textId="77777777" w:rsidR="006C12FF" w:rsidRDefault="006C12FF" w:rsidP="00583500"/>
                  </w:txbxContent>
                </v:textbox>
              </v:shape>
            </w:pict>
          </mc:Fallback>
        </mc:AlternateContent>
      </w:r>
      <w:r w:rsidR="003B43D3" w:rsidRPr="003B43D3">
        <w:rPr>
          <w:b/>
          <w:color w:val="C00000"/>
          <w:sz w:val="28"/>
          <w:szCs w:val="28"/>
        </w:rPr>
        <w:t>TTC Bern – Ranglistenturniere Nachwuchs</w:t>
      </w:r>
    </w:p>
    <w:p w14:paraId="7944F6B7" w14:textId="77777777" w:rsidR="003B43D3" w:rsidRDefault="003B43D3" w:rsidP="007E0A73">
      <w:pPr>
        <w:pStyle w:val="KeinLeerraum"/>
        <w:jc w:val="both"/>
        <w:rPr>
          <w:sz w:val="24"/>
          <w:szCs w:val="24"/>
        </w:rPr>
      </w:pPr>
    </w:p>
    <w:p w14:paraId="65B9D147" w14:textId="77777777" w:rsidR="00197D77" w:rsidRDefault="003B43D3" w:rsidP="007E0A73">
      <w:pPr>
        <w:pStyle w:val="KeinLeerraum"/>
        <w:jc w:val="both"/>
        <w:rPr>
          <w:sz w:val="24"/>
          <w:szCs w:val="24"/>
        </w:rPr>
      </w:pPr>
      <w:r>
        <w:rPr>
          <w:sz w:val="24"/>
          <w:szCs w:val="24"/>
        </w:rPr>
        <w:t>Der TTC Bern führt vom September bis März jeden Monat ein Ranglistenturnier durch. Diese</w:t>
      </w:r>
      <w:r w:rsidRPr="003B43D3">
        <w:rPr>
          <w:sz w:val="24"/>
          <w:szCs w:val="24"/>
        </w:rPr>
        <w:t xml:space="preserve"> funktioniere</w:t>
      </w:r>
      <w:r w:rsidR="00197D77">
        <w:rPr>
          <w:sz w:val="24"/>
          <w:szCs w:val="24"/>
        </w:rPr>
        <w:t>n wie in einer Liga. Es werden 4</w:t>
      </w:r>
      <w:r w:rsidR="008F1ACA">
        <w:rPr>
          <w:sz w:val="24"/>
          <w:szCs w:val="24"/>
        </w:rPr>
        <w:t>er-6</w:t>
      </w:r>
      <w:r w:rsidRPr="003B43D3">
        <w:rPr>
          <w:sz w:val="24"/>
          <w:szCs w:val="24"/>
        </w:rPr>
        <w:t>er Gruppen ge</w:t>
      </w:r>
      <w:r w:rsidR="00197D77">
        <w:rPr>
          <w:sz w:val="24"/>
          <w:szCs w:val="24"/>
        </w:rPr>
        <w:t>bildet</w:t>
      </w:r>
      <w:r w:rsidRPr="003B43D3">
        <w:rPr>
          <w:sz w:val="24"/>
          <w:szCs w:val="24"/>
        </w:rPr>
        <w:t>. Jeder spielt gegen jeden. Je nach Anzahl Spieler in einer Gruppe steigen die beiden ersten eine Gruppe auf und die</w:t>
      </w:r>
      <w:r>
        <w:rPr>
          <w:sz w:val="24"/>
          <w:szCs w:val="24"/>
        </w:rPr>
        <w:t xml:space="preserve"> beiden letzten eine Gruppe ab und spielen einem Monat später in einer höheren oder tieferen Gruppe. </w:t>
      </w:r>
      <w:r w:rsidRPr="003B43D3">
        <w:rPr>
          <w:sz w:val="24"/>
          <w:szCs w:val="24"/>
        </w:rPr>
        <w:t xml:space="preserve">Wer einmal fehlt, steigt automatisch eine Gruppe ab. </w:t>
      </w:r>
      <w:r w:rsidR="00197D77">
        <w:rPr>
          <w:sz w:val="24"/>
          <w:szCs w:val="24"/>
        </w:rPr>
        <w:t xml:space="preserve">Für den 1. Platzierten der 1. Gruppe gibt es 30 Punkte, für den 2. Platzierten 29, für den 3. Platzierten 28, usw. Die Punkte werden in einer Tabelle zusammengezählt und Ende Saison gibt es einen Sieger. Für jeden Spieler gibt es ein Streichresultat, welches nicht zum Endpunktestand dazugezählt wird. </w:t>
      </w:r>
    </w:p>
    <w:p w14:paraId="249E6D7B" w14:textId="77777777" w:rsidR="00197D77" w:rsidRDefault="00197D77" w:rsidP="007E0A73">
      <w:pPr>
        <w:pStyle w:val="KeinLeerraum"/>
        <w:jc w:val="both"/>
        <w:rPr>
          <w:sz w:val="24"/>
          <w:szCs w:val="24"/>
        </w:rPr>
      </w:pPr>
    </w:p>
    <w:p w14:paraId="6CDAD59B" w14:textId="77777777" w:rsidR="003B43D3" w:rsidRDefault="00197D77" w:rsidP="007E0A73">
      <w:pPr>
        <w:pStyle w:val="KeinLeerraum"/>
        <w:jc w:val="both"/>
        <w:rPr>
          <w:sz w:val="24"/>
          <w:szCs w:val="24"/>
        </w:rPr>
      </w:pPr>
      <w:r>
        <w:rPr>
          <w:sz w:val="24"/>
          <w:szCs w:val="24"/>
        </w:rPr>
        <w:t xml:space="preserve">Die Turniere werden an den festgelegten Daten welche immer ein Dienstag ist  </w:t>
      </w:r>
      <w:r w:rsidR="003B43D3" w:rsidRPr="003B43D3">
        <w:rPr>
          <w:sz w:val="24"/>
          <w:szCs w:val="24"/>
        </w:rPr>
        <w:t xml:space="preserve">von </w:t>
      </w:r>
      <w:r>
        <w:rPr>
          <w:sz w:val="24"/>
          <w:szCs w:val="24"/>
        </w:rPr>
        <w:br/>
      </w:r>
      <w:r w:rsidR="003B43D3" w:rsidRPr="003B43D3">
        <w:rPr>
          <w:b/>
          <w:color w:val="C00000"/>
          <w:sz w:val="24"/>
          <w:szCs w:val="24"/>
        </w:rPr>
        <w:t>18.15 - 19.45 Uhr</w:t>
      </w:r>
      <w:r>
        <w:rPr>
          <w:sz w:val="24"/>
          <w:szCs w:val="24"/>
        </w:rPr>
        <w:t xml:space="preserve"> durchgeführt. </w:t>
      </w:r>
    </w:p>
    <w:p w14:paraId="224197EB" w14:textId="77777777" w:rsidR="003B43D3" w:rsidRDefault="003B43D3" w:rsidP="007E0A73">
      <w:pPr>
        <w:pStyle w:val="KeinLeerraum"/>
        <w:jc w:val="both"/>
        <w:rPr>
          <w:sz w:val="24"/>
          <w:szCs w:val="24"/>
        </w:rPr>
      </w:pPr>
    </w:p>
    <w:p w14:paraId="496DC88B" w14:textId="77777777" w:rsidR="00830449" w:rsidRPr="00830449" w:rsidRDefault="00E753BF" w:rsidP="00830449">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00830449" w:rsidRPr="00830449">
        <w:rPr>
          <w:b/>
          <w:sz w:val="24"/>
          <w:szCs w:val="24"/>
        </w:rPr>
        <w:tab/>
      </w:r>
      <w:r w:rsidR="00830449" w:rsidRPr="00830449">
        <w:rPr>
          <w:b/>
          <w:sz w:val="24"/>
          <w:szCs w:val="24"/>
        </w:rPr>
        <w:tab/>
      </w:r>
      <w:r w:rsidR="00830449" w:rsidRPr="00830449">
        <w:rPr>
          <w:b/>
          <w:sz w:val="24"/>
          <w:szCs w:val="24"/>
        </w:rPr>
        <w:tab/>
      </w:r>
      <w:r>
        <w:rPr>
          <w:b/>
          <w:sz w:val="24"/>
          <w:szCs w:val="24"/>
        </w:rPr>
        <w:t>Veranstaltung</w:t>
      </w:r>
      <w:r w:rsidR="00830449" w:rsidRPr="00830449">
        <w:rPr>
          <w:b/>
          <w:sz w:val="24"/>
          <w:szCs w:val="24"/>
        </w:rPr>
        <w:tab/>
      </w:r>
      <w:r w:rsidR="00830449" w:rsidRPr="00830449">
        <w:rPr>
          <w:b/>
          <w:sz w:val="24"/>
          <w:szCs w:val="24"/>
        </w:rPr>
        <w:tab/>
      </w:r>
      <w:r w:rsidR="00830449" w:rsidRPr="00830449">
        <w:rPr>
          <w:b/>
          <w:sz w:val="24"/>
          <w:szCs w:val="24"/>
        </w:rPr>
        <w:tab/>
      </w:r>
      <w:r w:rsidR="00830449" w:rsidRPr="00830449">
        <w:rPr>
          <w:b/>
          <w:sz w:val="24"/>
          <w:szCs w:val="24"/>
        </w:rPr>
        <w:tab/>
      </w:r>
      <w:r>
        <w:rPr>
          <w:b/>
          <w:sz w:val="24"/>
          <w:szCs w:val="24"/>
        </w:rPr>
        <w:t>Ort</w:t>
      </w:r>
    </w:p>
    <w:p w14:paraId="13B362DA" w14:textId="77777777" w:rsidR="00830449" w:rsidRPr="00830449" w:rsidRDefault="008F1ACA" w:rsidP="00830449">
      <w:pPr>
        <w:pStyle w:val="KeinLeerraum"/>
        <w:shd w:val="clear" w:color="auto" w:fill="C00000"/>
        <w:jc w:val="both"/>
        <w:rPr>
          <w:b/>
          <w:sz w:val="24"/>
          <w:szCs w:val="24"/>
        </w:rPr>
      </w:pPr>
      <w:r>
        <w:rPr>
          <w:b/>
          <w:sz w:val="24"/>
          <w:szCs w:val="24"/>
          <w:u w:val="single"/>
        </w:rPr>
        <w:t>1</w:t>
      </w:r>
      <w:r w:rsidR="00C14AB5">
        <w:rPr>
          <w:b/>
          <w:sz w:val="24"/>
          <w:szCs w:val="24"/>
          <w:u w:val="single"/>
        </w:rPr>
        <w:t>8</w:t>
      </w:r>
      <w:r w:rsidRPr="00CA4613">
        <w:rPr>
          <w:b/>
          <w:sz w:val="24"/>
          <w:szCs w:val="24"/>
          <w:u w:val="single"/>
        </w:rPr>
        <w:t>.09.201</w:t>
      </w:r>
      <w:r w:rsidR="00C14AB5">
        <w:rPr>
          <w:b/>
          <w:sz w:val="24"/>
          <w:szCs w:val="24"/>
          <w:u w:val="single"/>
        </w:rPr>
        <w:t>8</w:t>
      </w:r>
      <w:r w:rsidRPr="008D37EB">
        <w:rPr>
          <w:b/>
          <w:sz w:val="24"/>
          <w:szCs w:val="24"/>
        </w:rPr>
        <w:t xml:space="preserve"> – 18:15-19:45h</w:t>
      </w:r>
      <w:r w:rsidR="00830449">
        <w:rPr>
          <w:b/>
          <w:sz w:val="24"/>
          <w:szCs w:val="24"/>
        </w:rPr>
        <w:tab/>
      </w:r>
      <w:r w:rsidR="00830449" w:rsidRPr="00830449">
        <w:rPr>
          <w:b/>
          <w:sz w:val="24"/>
          <w:szCs w:val="24"/>
        </w:rPr>
        <w:t>1. Ranglistenturnier Nachwuchs</w:t>
      </w:r>
      <w:r w:rsidR="00830449" w:rsidRPr="00830449">
        <w:rPr>
          <w:b/>
          <w:sz w:val="24"/>
          <w:szCs w:val="24"/>
        </w:rPr>
        <w:tab/>
        <w:t>Halle Kleefeld, Bümpliz</w:t>
      </w:r>
    </w:p>
    <w:p w14:paraId="63E3FD51" w14:textId="77777777" w:rsidR="00830449" w:rsidRPr="00830449" w:rsidRDefault="00830449" w:rsidP="006E5758">
      <w:pPr>
        <w:pStyle w:val="KeinLeerraum"/>
        <w:shd w:val="clear" w:color="auto" w:fill="FFFFFF"/>
        <w:jc w:val="both"/>
        <w:rPr>
          <w:b/>
          <w:sz w:val="24"/>
          <w:szCs w:val="24"/>
        </w:rPr>
      </w:pPr>
    </w:p>
    <w:p w14:paraId="3C79E823" w14:textId="77777777" w:rsidR="00830449" w:rsidRPr="00830449" w:rsidRDefault="008F1ACA" w:rsidP="00830449">
      <w:pPr>
        <w:pStyle w:val="KeinLeerraum"/>
        <w:shd w:val="clear" w:color="auto" w:fill="C00000"/>
        <w:jc w:val="both"/>
        <w:rPr>
          <w:b/>
          <w:sz w:val="24"/>
          <w:szCs w:val="24"/>
        </w:rPr>
      </w:pPr>
      <w:r>
        <w:rPr>
          <w:b/>
          <w:sz w:val="24"/>
          <w:szCs w:val="24"/>
          <w:u w:val="single"/>
        </w:rPr>
        <w:t>2</w:t>
      </w:r>
      <w:r w:rsidR="00C14AB5">
        <w:rPr>
          <w:b/>
          <w:sz w:val="24"/>
          <w:szCs w:val="24"/>
          <w:u w:val="single"/>
        </w:rPr>
        <w:t>3</w:t>
      </w:r>
      <w:r w:rsidRPr="00CA4613">
        <w:rPr>
          <w:b/>
          <w:sz w:val="24"/>
          <w:szCs w:val="24"/>
          <w:u w:val="single"/>
        </w:rPr>
        <w:t>.10.201</w:t>
      </w:r>
      <w:r w:rsidR="00C14AB5">
        <w:rPr>
          <w:b/>
          <w:sz w:val="24"/>
          <w:szCs w:val="24"/>
          <w:u w:val="single"/>
        </w:rPr>
        <w:t>8</w:t>
      </w:r>
      <w:r w:rsidRPr="008D37EB">
        <w:rPr>
          <w:b/>
          <w:sz w:val="24"/>
          <w:szCs w:val="24"/>
        </w:rPr>
        <w:t xml:space="preserve"> – 18:15-19:45h</w:t>
      </w:r>
      <w:r w:rsidRPr="008D37EB">
        <w:rPr>
          <w:b/>
          <w:sz w:val="24"/>
          <w:szCs w:val="24"/>
        </w:rPr>
        <w:tab/>
      </w:r>
      <w:r w:rsidR="00830449" w:rsidRPr="00830449">
        <w:rPr>
          <w:b/>
          <w:sz w:val="24"/>
          <w:szCs w:val="24"/>
        </w:rPr>
        <w:t>2. Ranglistenturnier Nachwuchs</w:t>
      </w:r>
      <w:r w:rsidR="00830449" w:rsidRPr="00830449">
        <w:rPr>
          <w:b/>
          <w:sz w:val="24"/>
          <w:szCs w:val="24"/>
        </w:rPr>
        <w:tab/>
        <w:t>Halle Kleefeld, Bümpliz</w:t>
      </w:r>
    </w:p>
    <w:p w14:paraId="2BCB6D25" w14:textId="77777777" w:rsidR="00830449" w:rsidRPr="00830449" w:rsidRDefault="00830449" w:rsidP="006E5758">
      <w:pPr>
        <w:pStyle w:val="KeinLeerraum"/>
        <w:shd w:val="clear" w:color="auto" w:fill="FFFFFF"/>
        <w:jc w:val="both"/>
        <w:rPr>
          <w:b/>
          <w:sz w:val="24"/>
          <w:szCs w:val="24"/>
        </w:rPr>
      </w:pPr>
    </w:p>
    <w:p w14:paraId="3626E388" w14:textId="77777777" w:rsidR="00830449" w:rsidRPr="00830449" w:rsidRDefault="00C14AB5" w:rsidP="00830449">
      <w:pPr>
        <w:pStyle w:val="KeinLeerraum"/>
        <w:shd w:val="clear" w:color="auto" w:fill="C00000"/>
        <w:jc w:val="both"/>
        <w:rPr>
          <w:b/>
          <w:sz w:val="24"/>
          <w:szCs w:val="24"/>
        </w:rPr>
      </w:pPr>
      <w:r>
        <w:rPr>
          <w:b/>
          <w:sz w:val="24"/>
          <w:szCs w:val="24"/>
          <w:u w:val="single"/>
        </w:rPr>
        <w:t>13</w:t>
      </w:r>
      <w:r w:rsidR="008F1ACA" w:rsidRPr="00CA4613">
        <w:rPr>
          <w:b/>
          <w:sz w:val="24"/>
          <w:szCs w:val="24"/>
          <w:u w:val="single"/>
        </w:rPr>
        <w:t>.11.201</w:t>
      </w:r>
      <w:r>
        <w:rPr>
          <w:b/>
          <w:sz w:val="24"/>
          <w:szCs w:val="24"/>
          <w:u w:val="single"/>
        </w:rPr>
        <w:t>8</w:t>
      </w:r>
      <w:r w:rsidR="008F1ACA" w:rsidRPr="008D37EB">
        <w:rPr>
          <w:b/>
          <w:sz w:val="24"/>
          <w:szCs w:val="24"/>
        </w:rPr>
        <w:t xml:space="preserve"> – 18:15-19:45h</w:t>
      </w:r>
      <w:r w:rsidR="008F1ACA" w:rsidRPr="008D37EB">
        <w:rPr>
          <w:b/>
          <w:sz w:val="24"/>
          <w:szCs w:val="24"/>
        </w:rPr>
        <w:tab/>
      </w:r>
      <w:r w:rsidR="00830449" w:rsidRPr="00830449">
        <w:rPr>
          <w:b/>
          <w:sz w:val="24"/>
          <w:szCs w:val="24"/>
        </w:rPr>
        <w:t>3. Ranglistenturnier Nachwuchs</w:t>
      </w:r>
      <w:r w:rsidR="00830449" w:rsidRPr="00830449">
        <w:rPr>
          <w:b/>
          <w:sz w:val="24"/>
          <w:szCs w:val="24"/>
        </w:rPr>
        <w:tab/>
        <w:t>Halle Kleefeld, Bümpliz</w:t>
      </w:r>
    </w:p>
    <w:p w14:paraId="0CF3B000" w14:textId="77777777" w:rsidR="00830449" w:rsidRPr="00830449" w:rsidRDefault="00830449" w:rsidP="006E5758">
      <w:pPr>
        <w:pStyle w:val="KeinLeerraum"/>
        <w:shd w:val="clear" w:color="auto" w:fill="FFFFFF"/>
        <w:jc w:val="both"/>
        <w:rPr>
          <w:b/>
          <w:sz w:val="24"/>
          <w:szCs w:val="24"/>
        </w:rPr>
      </w:pPr>
    </w:p>
    <w:p w14:paraId="7BB3B06F" w14:textId="77777777" w:rsidR="00830449" w:rsidRPr="00830449" w:rsidRDefault="008F1ACA" w:rsidP="00830449">
      <w:pPr>
        <w:pStyle w:val="KeinLeerraum"/>
        <w:shd w:val="clear" w:color="auto" w:fill="C00000"/>
        <w:jc w:val="both"/>
        <w:rPr>
          <w:b/>
          <w:sz w:val="24"/>
          <w:szCs w:val="24"/>
        </w:rPr>
      </w:pPr>
      <w:r w:rsidRPr="00CA4613">
        <w:rPr>
          <w:b/>
          <w:sz w:val="24"/>
          <w:szCs w:val="24"/>
          <w:u w:val="single"/>
        </w:rPr>
        <w:t>1</w:t>
      </w:r>
      <w:r w:rsidR="00C14AB5">
        <w:rPr>
          <w:b/>
          <w:sz w:val="24"/>
          <w:szCs w:val="24"/>
          <w:u w:val="single"/>
        </w:rPr>
        <w:t>1</w:t>
      </w:r>
      <w:r w:rsidRPr="00CA4613">
        <w:rPr>
          <w:b/>
          <w:sz w:val="24"/>
          <w:szCs w:val="24"/>
          <w:u w:val="single"/>
        </w:rPr>
        <w:t>.12.201</w:t>
      </w:r>
      <w:r w:rsidR="00C14AB5">
        <w:rPr>
          <w:b/>
          <w:sz w:val="24"/>
          <w:szCs w:val="24"/>
          <w:u w:val="single"/>
        </w:rPr>
        <w:t>8</w:t>
      </w:r>
      <w:r w:rsidRPr="008D37EB">
        <w:rPr>
          <w:b/>
          <w:sz w:val="24"/>
          <w:szCs w:val="24"/>
        </w:rPr>
        <w:t xml:space="preserve"> – 18:15-19:45h</w:t>
      </w:r>
      <w:r w:rsidR="00830449">
        <w:rPr>
          <w:b/>
          <w:sz w:val="24"/>
          <w:szCs w:val="24"/>
        </w:rPr>
        <w:tab/>
      </w:r>
      <w:r w:rsidR="00830449" w:rsidRPr="00830449">
        <w:rPr>
          <w:b/>
          <w:sz w:val="24"/>
          <w:szCs w:val="24"/>
        </w:rPr>
        <w:t>4. Ranglistenturnier Nachwuchs</w:t>
      </w:r>
      <w:r w:rsidR="00830449" w:rsidRPr="00830449">
        <w:rPr>
          <w:b/>
          <w:sz w:val="24"/>
          <w:szCs w:val="24"/>
        </w:rPr>
        <w:tab/>
        <w:t>Halle Kleefeld, Bümpliz</w:t>
      </w:r>
    </w:p>
    <w:p w14:paraId="37849A9F" w14:textId="77777777" w:rsidR="00830449" w:rsidRPr="00830449" w:rsidRDefault="00830449" w:rsidP="006E5758">
      <w:pPr>
        <w:pStyle w:val="KeinLeerraum"/>
        <w:shd w:val="clear" w:color="auto" w:fill="FFFFFF"/>
        <w:jc w:val="both"/>
        <w:rPr>
          <w:b/>
          <w:sz w:val="24"/>
          <w:szCs w:val="24"/>
        </w:rPr>
      </w:pPr>
    </w:p>
    <w:p w14:paraId="752C88D2" w14:textId="77777777" w:rsidR="00830449" w:rsidRPr="00830449" w:rsidRDefault="008F1ACA" w:rsidP="00830449">
      <w:pPr>
        <w:pStyle w:val="KeinLeerraum"/>
        <w:shd w:val="clear" w:color="auto" w:fill="C00000"/>
        <w:jc w:val="both"/>
        <w:rPr>
          <w:b/>
          <w:sz w:val="24"/>
          <w:szCs w:val="24"/>
        </w:rPr>
      </w:pPr>
      <w:r>
        <w:rPr>
          <w:b/>
          <w:sz w:val="24"/>
          <w:szCs w:val="24"/>
          <w:u w:val="single"/>
        </w:rPr>
        <w:t>1</w:t>
      </w:r>
      <w:r w:rsidR="00C14AB5">
        <w:rPr>
          <w:b/>
          <w:sz w:val="24"/>
          <w:szCs w:val="24"/>
          <w:u w:val="single"/>
        </w:rPr>
        <w:t>5</w:t>
      </w:r>
      <w:r w:rsidRPr="00CA4613">
        <w:rPr>
          <w:b/>
          <w:sz w:val="24"/>
          <w:szCs w:val="24"/>
          <w:u w:val="single"/>
        </w:rPr>
        <w:t>.01.201</w:t>
      </w:r>
      <w:r w:rsidR="00C14AB5">
        <w:rPr>
          <w:b/>
          <w:sz w:val="24"/>
          <w:szCs w:val="24"/>
          <w:u w:val="single"/>
        </w:rPr>
        <w:t>9</w:t>
      </w:r>
      <w:r w:rsidRPr="008D37EB">
        <w:rPr>
          <w:b/>
          <w:sz w:val="24"/>
          <w:szCs w:val="24"/>
        </w:rPr>
        <w:t xml:space="preserve"> – 18:15-19:45h</w:t>
      </w:r>
      <w:r w:rsidR="00830449">
        <w:rPr>
          <w:b/>
          <w:sz w:val="24"/>
          <w:szCs w:val="24"/>
        </w:rPr>
        <w:tab/>
      </w:r>
      <w:r w:rsidR="00830449" w:rsidRPr="00830449">
        <w:rPr>
          <w:b/>
          <w:sz w:val="24"/>
          <w:szCs w:val="24"/>
        </w:rPr>
        <w:t>5. Ranglistenturnier Nachwuchs</w:t>
      </w:r>
      <w:r w:rsidR="00830449" w:rsidRPr="00830449">
        <w:rPr>
          <w:b/>
          <w:sz w:val="24"/>
          <w:szCs w:val="24"/>
        </w:rPr>
        <w:tab/>
        <w:t>Halle Kleefeld, Bümpliz</w:t>
      </w:r>
    </w:p>
    <w:p w14:paraId="4889CFEF" w14:textId="77777777" w:rsidR="00830449" w:rsidRPr="00830449" w:rsidRDefault="00830449" w:rsidP="006E5758">
      <w:pPr>
        <w:pStyle w:val="KeinLeerraum"/>
        <w:shd w:val="clear" w:color="auto" w:fill="FFFFFF"/>
        <w:jc w:val="both"/>
        <w:rPr>
          <w:b/>
          <w:sz w:val="24"/>
          <w:szCs w:val="24"/>
        </w:rPr>
      </w:pPr>
    </w:p>
    <w:p w14:paraId="69FAD02D" w14:textId="77777777" w:rsidR="00830449" w:rsidRPr="00830449" w:rsidRDefault="00C14AB5" w:rsidP="00830449">
      <w:pPr>
        <w:pStyle w:val="KeinLeerraum"/>
        <w:shd w:val="clear" w:color="auto" w:fill="C00000"/>
        <w:jc w:val="both"/>
        <w:rPr>
          <w:b/>
          <w:sz w:val="24"/>
          <w:szCs w:val="24"/>
        </w:rPr>
      </w:pPr>
      <w:r>
        <w:rPr>
          <w:b/>
          <w:sz w:val="24"/>
          <w:szCs w:val="24"/>
          <w:u w:val="single"/>
        </w:rPr>
        <w:t>19</w:t>
      </w:r>
      <w:r w:rsidR="008F1ACA" w:rsidRPr="00CA4613">
        <w:rPr>
          <w:b/>
          <w:sz w:val="24"/>
          <w:szCs w:val="24"/>
          <w:u w:val="single"/>
        </w:rPr>
        <w:t>.02.201</w:t>
      </w:r>
      <w:r>
        <w:rPr>
          <w:b/>
          <w:sz w:val="24"/>
          <w:szCs w:val="24"/>
          <w:u w:val="single"/>
        </w:rPr>
        <w:t>9</w:t>
      </w:r>
      <w:r w:rsidR="008F1ACA" w:rsidRPr="008D37EB">
        <w:rPr>
          <w:b/>
          <w:sz w:val="24"/>
          <w:szCs w:val="24"/>
        </w:rPr>
        <w:t xml:space="preserve"> – 18:15-19:45h</w:t>
      </w:r>
      <w:r w:rsidR="00830449">
        <w:rPr>
          <w:b/>
          <w:sz w:val="24"/>
          <w:szCs w:val="24"/>
        </w:rPr>
        <w:tab/>
      </w:r>
      <w:r w:rsidR="00830449" w:rsidRPr="00830449">
        <w:rPr>
          <w:b/>
          <w:sz w:val="24"/>
          <w:szCs w:val="24"/>
        </w:rPr>
        <w:t>6. Ranglistenturnier Nachwuchs</w:t>
      </w:r>
      <w:r w:rsidR="00830449" w:rsidRPr="00830449">
        <w:rPr>
          <w:b/>
          <w:sz w:val="24"/>
          <w:szCs w:val="24"/>
        </w:rPr>
        <w:tab/>
        <w:t>Halle Kleefeld, Bümpliz</w:t>
      </w:r>
    </w:p>
    <w:p w14:paraId="56112BB5" w14:textId="77777777" w:rsidR="00830449" w:rsidRPr="00830449" w:rsidRDefault="00830449" w:rsidP="006E5758">
      <w:pPr>
        <w:pStyle w:val="KeinLeerraum"/>
        <w:shd w:val="clear" w:color="auto" w:fill="FFFFFF"/>
        <w:jc w:val="both"/>
        <w:rPr>
          <w:b/>
          <w:sz w:val="24"/>
          <w:szCs w:val="24"/>
        </w:rPr>
      </w:pPr>
    </w:p>
    <w:p w14:paraId="6BC6A507" w14:textId="77777777" w:rsidR="00197D77" w:rsidRPr="00830449" w:rsidRDefault="00C14AB5" w:rsidP="00830449">
      <w:pPr>
        <w:pStyle w:val="KeinLeerraum"/>
        <w:shd w:val="clear" w:color="auto" w:fill="C00000"/>
        <w:jc w:val="both"/>
        <w:rPr>
          <w:b/>
          <w:sz w:val="24"/>
          <w:szCs w:val="24"/>
        </w:rPr>
      </w:pPr>
      <w:r>
        <w:rPr>
          <w:b/>
          <w:sz w:val="24"/>
          <w:szCs w:val="24"/>
          <w:u w:val="single"/>
        </w:rPr>
        <w:t>12</w:t>
      </w:r>
      <w:r w:rsidR="001064FF" w:rsidRPr="00CA4613">
        <w:rPr>
          <w:b/>
          <w:sz w:val="24"/>
          <w:szCs w:val="24"/>
          <w:u w:val="single"/>
        </w:rPr>
        <w:t>.03.201</w:t>
      </w:r>
      <w:r>
        <w:rPr>
          <w:b/>
          <w:sz w:val="24"/>
          <w:szCs w:val="24"/>
          <w:u w:val="single"/>
        </w:rPr>
        <w:t>9</w:t>
      </w:r>
      <w:r w:rsidR="001064FF" w:rsidRPr="008D37EB">
        <w:rPr>
          <w:b/>
          <w:sz w:val="24"/>
          <w:szCs w:val="24"/>
        </w:rPr>
        <w:t xml:space="preserve"> – 18:15-19:45h</w:t>
      </w:r>
      <w:r w:rsidR="00830449">
        <w:rPr>
          <w:b/>
          <w:sz w:val="24"/>
          <w:szCs w:val="24"/>
        </w:rPr>
        <w:tab/>
      </w:r>
      <w:r w:rsidR="00830449" w:rsidRPr="00830449">
        <w:rPr>
          <w:b/>
          <w:sz w:val="24"/>
          <w:szCs w:val="24"/>
        </w:rPr>
        <w:t>7. Ranglistenturnier Nachwuchs</w:t>
      </w:r>
      <w:r w:rsidR="00830449" w:rsidRPr="00830449">
        <w:rPr>
          <w:b/>
          <w:sz w:val="24"/>
          <w:szCs w:val="24"/>
        </w:rPr>
        <w:tab/>
        <w:t>Halle Kleefeld, Bümpliz</w:t>
      </w:r>
    </w:p>
    <w:p w14:paraId="3EB5FB6C" w14:textId="77777777" w:rsidR="00830449" w:rsidRDefault="00830449" w:rsidP="007E0A73">
      <w:pPr>
        <w:pStyle w:val="KeinLeerraum"/>
        <w:jc w:val="both"/>
        <w:rPr>
          <w:sz w:val="24"/>
          <w:szCs w:val="24"/>
        </w:rPr>
      </w:pPr>
    </w:p>
    <w:p w14:paraId="667B3E11" w14:textId="77777777" w:rsidR="001064FF" w:rsidRDefault="00197D77" w:rsidP="007E0A73">
      <w:pPr>
        <w:pStyle w:val="KeinLeerraum"/>
        <w:jc w:val="both"/>
        <w:rPr>
          <w:sz w:val="24"/>
          <w:szCs w:val="24"/>
        </w:rPr>
      </w:pPr>
      <w:r>
        <w:rPr>
          <w:sz w:val="24"/>
          <w:szCs w:val="24"/>
        </w:rPr>
        <w:t xml:space="preserve">Beispiel </w:t>
      </w:r>
      <w:r w:rsidR="00C14AB5">
        <w:rPr>
          <w:sz w:val="24"/>
          <w:szCs w:val="24"/>
        </w:rPr>
        <w:t xml:space="preserve">Auszug aus der </w:t>
      </w:r>
      <w:r>
        <w:rPr>
          <w:sz w:val="24"/>
          <w:szCs w:val="24"/>
        </w:rPr>
        <w:t>Ran</w:t>
      </w:r>
      <w:r w:rsidR="001064FF">
        <w:rPr>
          <w:sz w:val="24"/>
          <w:szCs w:val="24"/>
        </w:rPr>
        <w:t xml:space="preserve">gliste Nachwuchs der Saison </w:t>
      </w:r>
      <w:r w:rsidR="00C14AB5">
        <w:rPr>
          <w:sz w:val="24"/>
          <w:szCs w:val="24"/>
        </w:rPr>
        <w:t>2017/18</w:t>
      </w:r>
      <w:r>
        <w:rPr>
          <w:sz w:val="24"/>
          <w:szCs w:val="24"/>
        </w:rPr>
        <w:t xml:space="preserve">: </w:t>
      </w:r>
    </w:p>
    <w:p w14:paraId="2108F83B" w14:textId="77777777" w:rsidR="00C14AB5" w:rsidRDefault="00C14AB5" w:rsidP="007E0A73">
      <w:pPr>
        <w:pStyle w:val="KeinLeerraum"/>
        <w:jc w:val="both"/>
        <w:rPr>
          <w:noProof/>
          <w:lang w:eastAsia="de-CH"/>
        </w:rPr>
      </w:pPr>
      <w:r>
        <w:rPr>
          <w:noProof/>
          <w:lang w:eastAsia="de-CH"/>
        </w:rPr>
        <w:drawing>
          <wp:anchor distT="0" distB="0" distL="114300" distR="114300" simplePos="0" relativeHeight="252056064" behindDoc="1" locked="0" layoutInCell="1" allowOverlap="1" wp14:anchorId="04DFEE44" wp14:editId="1DC44FFE">
            <wp:simplePos x="0" y="0"/>
            <wp:positionH relativeFrom="column">
              <wp:posOffset>298450</wp:posOffset>
            </wp:positionH>
            <wp:positionV relativeFrom="paragraph">
              <wp:posOffset>29210</wp:posOffset>
            </wp:positionV>
            <wp:extent cx="5011420" cy="2665095"/>
            <wp:effectExtent l="0" t="0" r="0" b="1905"/>
            <wp:wrapNone/>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22186"/>
                    <a:stretch/>
                  </pic:blipFill>
                  <pic:spPr bwMode="auto">
                    <a:xfrm>
                      <a:off x="0" y="0"/>
                      <a:ext cx="5011420" cy="2665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27B20B" w14:textId="77777777" w:rsidR="001064FF" w:rsidRDefault="001064FF" w:rsidP="007E0A73">
      <w:pPr>
        <w:pStyle w:val="KeinLeerraum"/>
        <w:jc w:val="both"/>
        <w:rPr>
          <w:sz w:val="24"/>
          <w:szCs w:val="24"/>
        </w:rPr>
      </w:pPr>
    </w:p>
    <w:p w14:paraId="3DE63C31" w14:textId="77777777" w:rsidR="001064FF" w:rsidRDefault="001064FF" w:rsidP="007E0A73">
      <w:pPr>
        <w:pStyle w:val="KeinLeerraum"/>
        <w:jc w:val="both"/>
        <w:rPr>
          <w:sz w:val="24"/>
          <w:szCs w:val="24"/>
        </w:rPr>
      </w:pPr>
    </w:p>
    <w:p w14:paraId="44A008BB" w14:textId="77777777" w:rsidR="001064FF" w:rsidRDefault="001064FF" w:rsidP="007E0A73">
      <w:pPr>
        <w:pStyle w:val="KeinLeerraum"/>
        <w:jc w:val="both"/>
        <w:rPr>
          <w:sz w:val="24"/>
          <w:szCs w:val="24"/>
        </w:rPr>
      </w:pPr>
    </w:p>
    <w:p w14:paraId="4A7BBB1C" w14:textId="77777777" w:rsidR="001064FF" w:rsidRDefault="001064FF" w:rsidP="007E0A73">
      <w:pPr>
        <w:pStyle w:val="KeinLeerraum"/>
        <w:jc w:val="both"/>
        <w:rPr>
          <w:sz w:val="24"/>
          <w:szCs w:val="24"/>
        </w:rPr>
      </w:pPr>
    </w:p>
    <w:p w14:paraId="07C5FE76" w14:textId="77777777" w:rsidR="001064FF" w:rsidRDefault="001064FF" w:rsidP="007E0A73">
      <w:pPr>
        <w:pStyle w:val="KeinLeerraum"/>
        <w:jc w:val="both"/>
        <w:rPr>
          <w:sz w:val="24"/>
          <w:szCs w:val="24"/>
        </w:rPr>
      </w:pPr>
    </w:p>
    <w:p w14:paraId="51BFADD0" w14:textId="77777777" w:rsidR="001064FF" w:rsidRDefault="001064FF" w:rsidP="007E0A73">
      <w:pPr>
        <w:pStyle w:val="KeinLeerraum"/>
        <w:jc w:val="both"/>
        <w:rPr>
          <w:sz w:val="24"/>
          <w:szCs w:val="24"/>
        </w:rPr>
      </w:pPr>
    </w:p>
    <w:p w14:paraId="417BE033" w14:textId="77777777" w:rsidR="001064FF" w:rsidRDefault="001064FF" w:rsidP="007E0A73">
      <w:pPr>
        <w:pStyle w:val="KeinLeerraum"/>
        <w:jc w:val="both"/>
        <w:rPr>
          <w:sz w:val="24"/>
          <w:szCs w:val="24"/>
        </w:rPr>
      </w:pPr>
    </w:p>
    <w:p w14:paraId="4854E3FC" w14:textId="77777777" w:rsidR="001064FF" w:rsidRDefault="001064FF" w:rsidP="007E0A73">
      <w:pPr>
        <w:pStyle w:val="KeinLeerraum"/>
        <w:jc w:val="both"/>
        <w:rPr>
          <w:sz w:val="24"/>
          <w:szCs w:val="24"/>
        </w:rPr>
      </w:pPr>
    </w:p>
    <w:p w14:paraId="7BBB241E" w14:textId="77777777" w:rsidR="001064FF" w:rsidRDefault="001064FF" w:rsidP="007E0A73">
      <w:pPr>
        <w:pStyle w:val="KeinLeerraum"/>
        <w:jc w:val="both"/>
        <w:rPr>
          <w:sz w:val="24"/>
          <w:szCs w:val="24"/>
        </w:rPr>
      </w:pPr>
    </w:p>
    <w:p w14:paraId="5565907A" w14:textId="77777777" w:rsidR="001064FF" w:rsidRDefault="001064FF" w:rsidP="007E0A73">
      <w:pPr>
        <w:pStyle w:val="KeinLeerraum"/>
        <w:jc w:val="both"/>
        <w:rPr>
          <w:sz w:val="24"/>
          <w:szCs w:val="24"/>
        </w:rPr>
      </w:pPr>
    </w:p>
    <w:p w14:paraId="346482A5" w14:textId="77777777" w:rsidR="001064FF" w:rsidRDefault="001064FF" w:rsidP="007E0A73">
      <w:pPr>
        <w:pStyle w:val="KeinLeerraum"/>
        <w:jc w:val="both"/>
        <w:rPr>
          <w:sz w:val="24"/>
          <w:szCs w:val="24"/>
        </w:rPr>
      </w:pPr>
    </w:p>
    <w:p w14:paraId="0EF4C41E" w14:textId="77777777" w:rsidR="001064FF" w:rsidRDefault="001064FF" w:rsidP="007E0A73">
      <w:pPr>
        <w:pStyle w:val="KeinLeerraum"/>
        <w:jc w:val="both"/>
        <w:rPr>
          <w:sz w:val="24"/>
          <w:szCs w:val="24"/>
        </w:rPr>
      </w:pPr>
    </w:p>
    <w:p w14:paraId="5F147402" w14:textId="77777777" w:rsidR="001064FF" w:rsidRDefault="001064FF" w:rsidP="00830449">
      <w:pPr>
        <w:pStyle w:val="KeinLeerraum"/>
        <w:jc w:val="center"/>
        <w:rPr>
          <w:sz w:val="24"/>
          <w:szCs w:val="24"/>
        </w:rPr>
      </w:pPr>
    </w:p>
    <w:p w14:paraId="2EB36B03" w14:textId="77777777" w:rsidR="001064FF" w:rsidRDefault="001064FF" w:rsidP="00830449">
      <w:pPr>
        <w:pStyle w:val="KeinLeerraum"/>
        <w:jc w:val="center"/>
        <w:rPr>
          <w:sz w:val="24"/>
          <w:szCs w:val="24"/>
        </w:rPr>
      </w:pPr>
    </w:p>
    <w:p w14:paraId="341D165A" w14:textId="77777777" w:rsidR="00C31893" w:rsidRPr="003B43D3" w:rsidRDefault="00583500" w:rsidP="00C31893">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81312" behindDoc="0" locked="0" layoutInCell="1" allowOverlap="1" wp14:anchorId="0F3D79F9" wp14:editId="447D0FDC">
                <wp:simplePos x="0" y="0"/>
                <wp:positionH relativeFrom="column">
                  <wp:posOffset>-109220</wp:posOffset>
                </wp:positionH>
                <wp:positionV relativeFrom="paragraph">
                  <wp:posOffset>-841111</wp:posOffset>
                </wp:positionV>
                <wp:extent cx="6133381" cy="603849"/>
                <wp:effectExtent l="0" t="0" r="0" b="6350"/>
                <wp:wrapNone/>
                <wp:docPr id="99" name="Textfeld 99"/>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5D7326" w14:textId="77777777" w:rsidR="006C12FF" w:rsidRDefault="006C12FF" w:rsidP="00276A68">
                            <w:r>
                              <w:rPr>
                                <w:rFonts w:ascii="Arial" w:hAnsi="Arial" w:cs="Arial"/>
                                <w:color w:val="C00000"/>
                                <w:sz w:val="56"/>
                                <w:szCs w:val="80"/>
                              </w:rPr>
                              <w:t>Clubinterne Wettkämpfe</w:t>
                            </w:r>
                          </w:p>
                          <w:p w14:paraId="56171C9F"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3D79F9" id="Textfeld 99" o:spid="_x0000_s1084" type="#_x0000_t202" style="position:absolute;left:0;text-align:left;margin-left:-8.6pt;margin-top:-66.25pt;width:482.95pt;height:47.55pt;z-index:25198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HNbAIAAEUFAAAOAAAAZHJzL2Uyb0RvYy54bWysVMlu2zAQvRfoPxC8N/KW1DEiB64DFwWC&#10;JKhT5ExTpC2U4rDk2JL79RlS8oK0lxS9SEPO4+Msb3hz21SG7ZQPJdic9y96nCkroSjtOuc/nhef&#10;xpwFFLYQBqzK+V4Ffjv9+OGmdhM1gA2YQnlGJDZMapfzDaKbZFmQG1WJcAFOWXJq8JVAWvp1VnhR&#10;E3tlskGvd5XV4AvnQaoQaPeudfJp4tdaSXzUOihkJucUG6avT99V/GbTGzFZe+E2pezCEP8QRSVK&#10;S5ceqe4ECrb15R9UVSk9BNB4IaHKQOtSqpQDZdPvvclmuRFOpVyoOMEdyxT+H6182C3dk2fYfIGG&#10;GhgLUrswCbQZ82m0r+KfImXkpxLuj2VTDTJJm1f94XA47nMmyXfVG45H15EmO512PuBXBRWLRs49&#10;tSVVS+zuA7bQAyReZmFRGpNaYyyriXR42UsHjh4iNzZiVWpyR3OKPFm4NypijP2uNCuLlEDcSPJS&#10;c+PZTpAwhJTKYso98RI6ojQF8Z6DHf4U1XsOt3kcbgaLx8NVacGn7N+EXfw8hKxbPNX8LO9oYrNq&#10;KPGcD4+dXUGxp4Z7aGchOLkoqSv3IuCT8CR+6jENND7SRxug6kNncbYB//tv+xFPmiQvZzUNU87D&#10;r63wijPzzZJar/ujUZy+tBhdfh7Qwp97Vuceu63mQG0hRVF0yYx4NAdTe6heaO5n8VZyCSvp7pzj&#10;wZxjO+L0bkg1myUQzZsTeG+XTkbq2KWouefmRXjXCRNJ0g9wGDsxeaPPFhtPWphtEXSZxBsL3Va1&#10;awDNapJ/967Ex+B8nVCn12/6CgAA//8DAFBLAwQUAAYACAAAACEAFoMAmuMAAAAMAQAADwAAAGRy&#10;cy9kb3ducmV2LnhtbEyPTU/CQBCG7yb+h82YeIMtBWwt3RLShJgYPYBcvG27Q9uwH7W7QPXXO5z0&#10;Nh9P3nkmX49GswsOvnNWwGwaAUNbO9XZRsDhYztJgfkgrZLaWRTwjR7Wxf1dLjPlrnaHl31oGIVY&#10;n0kBbQh9xrmvWzTST12PlnZHNxgZqB0argZ5pXCjeRxFT9zIztKFVvZYtlif9mcj4LXcvstdFZv0&#10;R5cvb8dN/3X4XArx+DBuVsACjuEPhps+qUNBTpU7W+WZFjCZJTGht2IeL4ER8rxIE2AVjebJAniR&#10;8/9PFL8AAAD//wMAUEsBAi0AFAAGAAgAAAAhALaDOJL+AAAA4QEAABMAAAAAAAAAAAAAAAAAAAAA&#10;AFtDb250ZW50X1R5cGVzXS54bWxQSwECLQAUAAYACAAAACEAOP0h/9YAAACUAQAACwAAAAAAAAAA&#10;AAAAAAAvAQAAX3JlbHMvLnJlbHNQSwECLQAUAAYACAAAACEAmF0RzWwCAABFBQAADgAAAAAAAAAA&#10;AAAAAAAuAgAAZHJzL2Uyb0RvYy54bWxQSwECLQAUAAYACAAAACEAFoMAmuMAAAAMAQAADwAAAAAA&#10;AAAAAAAAAADGBAAAZHJzL2Rvd25yZXYueG1sUEsFBgAAAAAEAAQA8wAAANYFAAAAAA==&#10;" filled="f" stroked="f" strokeweight=".5pt">
                <v:textbox>
                  <w:txbxContent>
                    <w:p w14:paraId="025D7326" w14:textId="77777777" w:rsidR="006C12FF" w:rsidRDefault="006C12FF" w:rsidP="00276A68">
                      <w:r>
                        <w:rPr>
                          <w:rFonts w:ascii="Arial" w:hAnsi="Arial" w:cs="Arial"/>
                          <w:color w:val="C00000"/>
                          <w:sz w:val="56"/>
                          <w:szCs w:val="80"/>
                        </w:rPr>
                        <w:t>Clubinterne Wettkämpfe</w:t>
                      </w:r>
                    </w:p>
                    <w:p w14:paraId="56171C9F" w14:textId="77777777" w:rsidR="006C12FF" w:rsidRDefault="006C12FF" w:rsidP="00583500"/>
                  </w:txbxContent>
                </v:textbox>
              </v:shape>
            </w:pict>
          </mc:Fallback>
        </mc:AlternateContent>
      </w:r>
      <w:r w:rsidR="00C31893" w:rsidRPr="003B43D3">
        <w:rPr>
          <w:b/>
          <w:color w:val="C00000"/>
          <w:sz w:val="28"/>
          <w:szCs w:val="28"/>
        </w:rPr>
        <w:t xml:space="preserve">TTC Bern – </w:t>
      </w:r>
      <w:r w:rsidR="00C31893">
        <w:rPr>
          <w:b/>
          <w:color w:val="C00000"/>
          <w:sz w:val="28"/>
          <w:szCs w:val="28"/>
        </w:rPr>
        <w:t>Chlouseturnier</w:t>
      </w:r>
      <w:r w:rsidR="00C31893" w:rsidRPr="003B43D3">
        <w:rPr>
          <w:b/>
          <w:color w:val="C00000"/>
          <w:sz w:val="28"/>
          <w:szCs w:val="28"/>
        </w:rPr>
        <w:t xml:space="preserve"> </w:t>
      </w:r>
    </w:p>
    <w:p w14:paraId="5AEF4061" w14:textId="77777777" w:rsidR="00C31893" w:rsidRDefault="00C31893" w:rsidP="00C31893">
      <w:pPr>
        <w:pStyle w:val="KeinLeerraum"/>
        <w:jc w:val="both"/>
        <w:rPr>
          <w:sz w:val="24"/>
          <w:szCs w:val="24"/>
        </w:rPr>
      </w:pPr>
    </w:p>
    <w:p w14:paraId="2785A03B" w14:textId="77777777" w:rsidR="004329EC" w:rsidRDefault="00C31893" w:rsidP="007E0A73">
      <w:pPr>
        <w:pStyle w:val="KeinLeerraum"/>
        <w:jc w:val="both"/>
        <w:rPr>
          <w:sz w:val="24"/>
          <w:szCs w:val="24"/>
        </w:rPr>
      </w:pPr>
      <w:r>
        <w:rPr>
          <w:sz w:val="24"/>
          <w:szCs w:val="24"/>
        </w:rPr>
        <w:t xml:space="preserve">Beim traditionellen Chlouseturnier </w:t>
      </w:r>
      <w:r w:rsidRPr="00C31893">
        <w:rPr>
          <w:sz w:val="24"/>
          <w:szCs w:val="24"/>
        </w:rPr>
        <w:t xml:space="preserve">für </w:t>
      </w:r>
      <w:r>
        <w:rPr>
          <w:sz w:val="24"/>
          <w:szCs w:val="24"/>
        </w:rPr>
        <w:t>steht der Spass im Vordergrund</w:t>
      </w:r>
      <w:r w:rsidRPr="00C31893">
        <w:rPr>
          <w:sz w:val="24"/>
          <w:szCs w:val="24"/>
        </w:rPr>
        <w:t xml:space="preserve">. </w:t>
      </w:r>
      <w:r>
        <w:rPr>
          <w:sz w:val="24"/>
          <w:szCs w:val="24"/>
        </w:rPr>
        <w:t>Die Spieler erhalten je nach Ziehung einer Jasskarte ein Handicap und probieren Runde für Runde</w:t>
      </w:r>
      <w:r w:rsidR="00E264A3">
        <w:rPr>
          <w:sz w:val="24"/>
          <w:szCs w:val="24"/>
        </w:rPr>
        <w:t xml:space="preserve"> mit verschiedenen Spiel- und Tischsystemen</w:t>
      </w:r>
      <w:r>
        <w:rPr>
          <w:sz w:val="24"/>
          <w:szCs w:val="24"/>
        </w:rPr>
        <w:t xml:space="preserve"> Punkte zu holen. Eine Runde ist vorbei sobald die Musik aufhört zu spielen. Da es bei diesem Turnier keine Verlierer gibt, erhält j</w:t>
      </w:r>
      <w:r w:rsidRPr="00C31893">
        <w:rPr>
          <w:sz w:val="24"/>
          <w:szCs w:val="24"/>
        </w:rPr>
        <w:t>eder Teilne</w:t>
      </w:r>
      <w:r>
        <w:rPr>
          <w:sz w:val="24"/>
          <w:szCs w:val="24"/>
        </w:rPr>
        <w:t>hmer am Schluss einen „Grittibänz“</w:t>
      </w:r>
    </w:p>
    <w:p w14:paraId="4C60CCDA" w14:textId="77777777" w:rsidR="000C4A9D" w:rsidRDefault="000C4A9D" w:rsidP="007E0A73">
      <w:pPr>
        <w:pStyle w:val="KeinLeerraum"/>
        <w:jc w:val="both"/>
        <w:rPr>
          <w:sz w:val="24"/>
          <w:szCs w:val="24"/>
        </w:rPr>
      </w:pPr>
    </w:p>
    <w:p w14:paraId="389FA3BC" w14:textId="77777777" w:rsidR="00E753BF" w:rsidRPr="00830449" w:rsidRDefault="00E753BF" w:rsidP="00E753BF">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5F592349" w14:textId="77777777" w:rsidR="000C4A9D" w:rsidRPr="000C4A9D" w:rsidRDefault="006514E5" w:rsidP="000C4A9D">
      <w:pPr>
        <w:pStyle w:val="KeinLeerraum"/>
        <w:shd w:val="clear" w:color="auto" w:fill="C00000"/>
        <w:jc w:val="both"/>
        <w:rPr>
          <w:b/>
          <w:sz w:val="24"/>
          <w:szCs w:val="24"/>
        </w:rPr>
      </w:pPr>
      <w:r>
        <w:rPr>
          <w:b/>
          <w:sz w:val="24"/>
          <w:szCs w:val="24"/>
          <w:u w:val="single"/>
        </w:rPr>
        <w:t>0</w:t>
      </w:r>
      <w:r w:rsidR="00C14AB5">
        <w:rPr>
          <w:b/>
          <w:sz w:val="24"/>
          <w:szCs w:val="24"/>
          <w:u w:val="single"/>
        </w:rPr>
        <w:t>4</w:t>
      </w:r>
      <w:r w:rsidR="001D68D7">
        <w:rPr>
          <w:b/>
          <w:sz w:val="24"/>
          <w:szCs w:val="24"/>
          <w:u w:val="single"/>
        </w:rPr>
        <w:t>.12</w:t>
      </w:r>
      <w:r w:rsidR="000C4A9D" w:rsidRPr="00CA4613">
        <w:rPr>
          <w:b/>
          <w:sz w:val="24"/>
          <w:szCs w:val="24"/>
          <w:u w:val="single"/>
        </w:rPr>
        <w:t>.201</w:t>
      </w:r>
      <w:r w:rsidR="00C14AB5">
        <w:rPr>
          <w:b/>
          <w:sz w:val="24"/>
          <w:szCs w:val="24"/>
          <w:u w:val="single"/>
        </w:rPr>
        <w:t>8</w:t>
      </w:r>
      <w:r w:rsidR="000C4A9D">
        <w:rPr>
          <w:b/>
          <w:sz w:val="24"/>
          <w:szCs w:val="24"/>
        </w:rPr>
        <w:t xml:space="preserve"> – 18:15-19:45h</w:t>
      </w:r>
      <w:r w:rsidR="000C4A9D">
        <w:rPr>
          <w:b/>
          <w:sz w:val="24"/>
          <w:szCs w:val="24"/>
        </w:rPr>
        <w:tab/>
      </w:r>
      <w:r w:rsidR="000C4A9D" w:rsidRPr="000C4A9D">
        <w:rPr>
          <w:b/>
          <w:sz w:val="24"/>
          <w:szCs w:val="24"/>
        </w:rPr>
        <w:t>Chlouseturnier Nachwuchs</w:t>
      </w:r>
      <w:r w:rsidR="000C4A9D" w:rsidRPr="00830449">
        <w:rPr>
          <w:b/>
          <w:sz w:val="24"/>
          <w:szCs w:val="24"/>
        </w:rPr>
        <w:tab/>
      </w:r>
      <w:r w:rsidR="000C4A9D">
        <w:rPr>
          <w:b/>
          <w:sz w:val="24"/>
          <w:szCs w:val="24"/>
        </w:rPr>
        <w:tab/>
      </w:r>
      <w:r w:rsidR="000C4A9D" w:rsidRPr="00830449">
        <w:rPr>
          <w:b/>
          <w:sz w:val="24"/>
          <w:szCs w:val="24"/>
        </w:rPr>
        <w:t>Halle Kleefeld, Bümpliz</w:t>
      </w:r>
    </w:p>
    <w:p w14:paraId="79AB8600" w14:textId="77777777" w:rsidR="00E264A3" w:rsidRDefault="00E264A3" w:rsidP="007E0A73">
      <w:pPr>
        <w:pStyle w:val="KeinLeerraum"/>
        <w:jc w:val="both"/>
        <w:rPr>
          <w:sz w:val="24"/>
          <w:szCs w:val="24"/>
        </w:rPr>
      </w:pPr>
    </w:p>
    <w:p w14:paraId="4440B013" w14:textId="77777777" w:rsidR="00E264A3" w:rsidRDefault="00E264A3" w:rsidP="007E0A73">
      <w:pPr>
        <w:pStyle w:val="KeinLeerraum"/>
        <w:jc w:val="both"/>
        <w:rPr>
          <w:sz w:val="24"/>
          <w:szCs w:val="24"/>
        </w:rPr>
      </w:pPr>
    </w:p>
    <w:p w14:paraId="00AFAF55" w14:textId="77777777" w:rsidR="00E264A3" w:rsidRDefault="000C4A9D" w:rsidP="007E0A73">
      <w:pPr>
        <w:pStyle w:val="KeinLeerraum"/>
        <w:jc w:val="both"/>
        <w:rPr>
          <w:sz w:val="24"/>
          <w:szCs w:val="24"/>
        </w:rPr>
      </w:pPr>
      <w:r>
        <w:rPr>
          <w:sz w:val="24"/>
          <w:szCs w:val="24"/>
        </w:rPr>
        <w:t xml:space="preserve">Beispiel </w:t>
      </w:r>
      <w:r w:rsidR="00E264A3">
        <w:rPr>
          <w:sz w:val="24"/>
          <w:szCs w:val="24"/>
        </w:rPr>
        <w:t>Rangliste und Bilder Chlouseturnier 201</w:t>
      </w:r>
      <w:r w:rsidR="00C14AB5">
        <w:rPr>
          <w:sz w:val="24"/>
          <w:szCs w:val="24"/>
        </w:rPr>
        <w:t>7</w:t>
      </w:r>
      <w:r w:rsidR="00E264A3">
        <w:rPr>
          <w:sz w:val="24"/>
          <w:szCs w:val="24"/>
        </w:rPr>
        <w:t>:</w:t>
      </w:r>
    </w:p>
    <w:p w14:paraId="6EE60EF7" w14:textId="77777777" w:rsidR="00E264A3" w:rsidRDefault="001D68D7" w:rsidP="007E0A73">
      <w:pPr>
        <w:pStyle w:val="KeinLeerraum"/>
        <w:jc w:val="both"/>
        <w:rPr>
          <w:sz w:val="24"/>
          <w:szCs w:val="24"/>
        </w:rPr>
      </w:pPr>
      <w:r>
        <w:rPr>
          <w:noProof/>
          <w:sz w:val="24"/>
          <w:szCs w:val="24"/>
          <w:lang w:eastAsia="de-CH"/>
        </w:rPr>
        <w:drawing>
          <wp:anchor distT="0" distB="0" distL="114300" distR="114300" simplePos="0" relativeHeight="251642368" behindDoc="1" locked="0" layoutInCell="1" allowOverlap="1" wp14:anchorId="0CD652ED" wp14:editId="15380612">
            <wp:simplePos x="0" y="0"/>
            <wp:positionH relativeFrom="column">
              <wp:posOffset>2962131</wp:posOffset>
            </wp:positionH>
            <wp:positionV relativeFrom="paragraph">
              <wp:posOffset>180951</wp:posOffset>
            </wp:positionV>
            <wp:extent cx="2725649" cy="1533178"/>
            <wp:effectExtent l="0" t="0" r="0" b="0"/>
            <wp:wrapNone/>
            <wp:docPr id="87" name="Bild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SC0342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725649" cy="153317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D917B1" w14:textId="77777777" w:rsidR="00C14AB5" w:rsidRPr="00C14AB5" w:rsidRDefault="00C14AB5" w:rsidP="00C14AB5">
      <w:pPr>
        <w:pStyle w:val="KeinLeerraum"/>
        <w:jc w:val="both"/>
        <w:rPr>
          <w:sz w:val="24"/>
          <w:szCs w:val="24"/>
        </w:rPr>
      </w:pPr>
      <w:r w:rsidRPr="00C14AB5">
        <w:rPr>
          <w:sz w:val="24"/>
          <w:szCs w:val="24"/>
        </w:rPr>
        <w:t>1. Jan Dörig (16 Punkte)</w:t>
      </w:r>
    </w:p>
    <w:p w14:paraId="456E86FD" w14:textId="77777777" w:rsidR="00C14AB5" w:rsidRPr="00C14AB5" w:rsidRDefault="00C14AB5" w:rsidP="00C14AB5">
      <w:pPr>
        <w:pStyle w:val="KeinLeerraum"/>
        <w:jc w:val="both"/>
        <w:rPr>
          <w:sz w:val="24"/>
          <w:szCs w:val="24"/>
        </w:rPr>
      </w:pPr>
      <w:r w:rsidRPr="00C14AB5">
        <w:rPr>
          <w:sz w:val="24"/>
          <w:szCs w:val="24"/>
        </w:rPr>
        <w:t>2. Marcel Zürcher (15)</w:t>
      </w:r>
    </w:p>
    <w:p w14:paraId="3C3D7FC3" w14:textId="77777777" w:rsidR="00C14AB5" w:rsidRPr="00C14AB5" w:rsidRDefault="00C14AB5" w:rsidP="00C14AB5">
      <w:pPr>
        <w:pStyle w:val="KeinLeerraum"/>
        <w:jc w:val="both"/>
        <w:rPr>
          <w:sz w:val="24"/>
          <w:szCs w:val="24"/>
        </w:rPr>
      </w:pPr>
      <w:r w:rsidRPr="00C14AB5">
        <w:rPr>
          <w:sz w:val="24"/>
          <w:szCs w:val="24"/>
        </w:rPr>
        <w:t>3. Elias Sasdi (14)</w:t>
      </w:r>
    </w:p>
    <w:p w14:paraId="1E5B2C3E" w14:textId="77777777" w:rsidR="00C14AB5" w:rsidRPr="00C14AB5" w:rsidRDefault="00C14AB5" w:rsidP="00C14AB5">
      <w:pPr>
        <w:pStyle w:val="KeinLeerraum"/>
        <w:jc w:val="both"/>
        <w:rPr>
          <w:sz w:val="24"/>
          <w:szCs w:val="24"/>
        </w:rPr>
      </w:pPr>
      <w:r w:rsidRPr="00C14AB5">
        <w:rPr>
          <w:sz w:val="24"/>
          <w:szCs w:val="24"/>
        </w:rPr>
        <w:t>4. Maxim Rohrbach (13)</w:t>
      </w:r>
    </w:p>
    <w:p w14:paraId="2ABCF62E" w14:textId="77777777" w:rsidR="00C14AB5" w:rsidRPr="00C14AB5" w:rsidRDefault="00C14AB5" w:rsidP="00C14AB5">
      <w:pPr>
        <w:pStyle w:val="KeinLeerraum"/>
        <w:jc w:val="both"/>
        <w:rPr>
          <w:sz w:val="24"/>
          <w:szCs w:val="24"/>
        </w:rPr>
      </w:pPr>
      <w:r w:rsidRPr="00C14AB5">
        <w:rPr>
          <w:sz w:val="24"/>
          <w:szCs w:val="24"/>
        </w:rPr>
        <w:t>5. Dominic Wüthrich (12)</w:t>
      </w:r>
    </w:p>
    <w:p w14:paraId="2E3D0A45" w14:textId="77777777" w:rsidR="00C14AB5" w:rsidRPr="00BA0434" w:rsidRDefault="00C14AB5" w:rsidP="00C14AB5">
      <w:pPr>
        <w:pStyle w:val="KeinLeerraum"/>
        <w:jc w:val="both"/>
        <w:rPr>
          <w:sz w:val="24"/>
          <w:szCs w:val="24"/>
          <w:lang w:val="fr-CH"/>
        </w:rPr>
      </w:pPr>
      <w:r w:rsidRPr="00BA0434">
        <w:rPr>
          <w:sz w:val="24"/>
          <w:szCs w:val="24"/>
          <w:lang w:val="fr-CH"/>
        </w:rPr>
        <w:t>6. Marcos Santucci (11)</w:t>
      </w:r>
    </w:p>
    <w:p w14:paraId="76BFBE72" w14:textId="77777777" w:rsidR="00C14AB5" w:rsidRPr="00BA0434" w:rsidRDefault="00C14AB5" w:rsidP="00C14AB5">
      <w:pPr>
        <w:pStyle w:val="KeinLeerraum"/>
        <w:jc w:val="both"/>
        <w:rPr>
          <w:sz w:val="24"/>
          <w:szCs w:val="24"/>
          <w:lang w:val="fr-CH"/>
        </w:rPr>
      </w:pPr>
      <w:r w:rsidRPr="00BA0434">
        <w:rPr>
          <w:sz w:val="24"/>
          <w:szCs w:val="24"/>
          <w:lang w:val="fr-CH"/>
        </w:rPr>
        <w:t>7. Francisco Morales (10)</w:t>
      </w:r>
    </w:p>
    <w:p w14:paraId="34FA2343" w14:textId="77777777" w:rsidR="00C14AB5" w:rsidRPr="00BA0434" w:rsidRDefault="00C14AB5" w:rsidP="00C14AB5">
      <w:pPr>
        <w:pStyle w:val="KeinLeerraum"/>
        <w:jc w:val="both"/>
        <w:rPr>
          <w:sz w:val="24"/>
          <w:szCs w:val="24"/>
          <w:lang w:val="fr-CH"/>
        </w:rPr>
      </w:pPr>
      <w:r w:rsidRPr="00BA0434">
        <w:rPr>
          <w:sz w:val="24"/>
          <w:szCs w:val="24"/>
          <w:lang w:val="fr-CH"/>
        </w:rPr>
        <w:t>7. Lukas Tobler (10)</w:t>
      </w:r>
    </w:p>
    <w:p w14:paraId="7B2780F3" w14:textId="77777777" w:rsidR="00C14AB5" w:rsidRPr="00C14AB5" w:rsidRDefault="00C14AB5" w:rsidP="00C14AB5">
      <w:pPr>
        <w:pStyle w:val="KeinLeerraum"/>
        <w:jc w:val="both"/>
        <w:rPr>
          <w:sz w:val="24"/>
          <w:szCs w:val="24"/>
        </w:rPr>
      </w:pPr>
      <w:r w:rsidRPr="00C14AB5">
        <w:rPr>
          <w:sz w:val="24"/>
          <w:szCs w:val="24"/>
        </w:rPr>
        <w:t>9. Max Künzli (8)</w:t>
      </w:r>
    </w:p>
    <w:p w14:paraId="358AF2A6" w14:textId="77777777" w:rsidR="00C14AB5" w:rsidRPr="00C14AB5" w:rsidRDefault="00C14AB5" w:rsidP="00C14AB5">
      <w:pPr>
        <w:pStyle w:val="KeinLeerraum"/>
        <w:jc w:val="both"/>
        <w:rPr>
          <w:sz w:val="24"/>
          <w:szCs w:val="24"/>
        </w:rPr>
      </w:pPr>
      <w:r>
        <w:rPr>
          <w:noProof/>
          <w:sz w:val="24"/>
          <w:szCs w:val="24"/>
          <w:lang w:eastAsia="de-CH"/>
        </w:rPr>
        <w:drawing>
          <wp:anchor distT="0" distB="0" distL="114300" distR="114300" simplePos="0" relativeHeight="252075520" behindDoc="1" locked="0" layoutInCell="1" allowOverlap="1" wp14:anchorId="214DAE51" wp14:editId="3C2521BB">
            <wp:simplePos x="0" y="0"/>
            <wp:positionH relativeFrom="column">
              <wp:posOffset>2962131</wp:posOffset>
            </wp:positionH>
            <wp:positionV relativeFrom="paragraph">
              <wp:posOffset>45684</wp:posOffset>
            </wp:positionV>
            <wp:extent cx="2725649" cy="1533178"/>
            <wp:effectExtent l="0" t="0" r="0" b="0"/>
            <wp:wrapNone/>
            <wp:docPr id="13" name="Bild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SC0342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725649" cy="1533178"/>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4AB5">
        <w:rPr>
          <w:sz w:val="24"/>
          <w:szCs w:val="24"/>
        </w:rPr>
        <w:t>10. Emil Mrkwitschka (7)</w:t>
      </w:r>
    </w:p>
    <w:p w14:paraId="2E8B9443" w14:textId="77777777" w:rsidR="00C14AB5" w:rsidRPr="00C14AB5" w:rsidRDefault="00C14AB5" w:rsidP="00C14AB5">
      <w:pPr>
        <w:pStyle w:val="KeinLeerraum"/>
        <w:jc w:val="both"/>
        <w:rPr>
          <w:sz w:val="24"/>
          <w:szCs w:val="24"/>
        </w:rPr>
      </w:pPr>
      <w:r w:rsidRPr="00C14AB5">
        <w:rPr>
          <w:sz w:val="24"/>
          <w:szCs w:val="24"/>
        </w:rPr>
        <w:t>11. Keziah Hürlimann (6)</w:t>
      </w:r>
    </w:p>
    <w:p w14:paraId="3BC38C88" w14:textId="77777777" w:rsidR="00C14AB5" w:rsidRPr="00C14AB5" w:rsidRDefault="00C14AB5" w:rsidP="00C14AB5">
      <w:pPr>
        <w:pStyle w:val="KeinLeerraum"/>
        <w:jc w:val="both"/>
        <w:rPr>
          <w:sz w:val="24"/>
          <w:szCs w:val="24"/>
          <w:lang w:val="en-US"/>
        </w:rPr>
      </w:pPr>
      <w:r w:rsidRPr="00C14AB5">
        <w:rPr>
          <w:sz w:val="24"/>
          <w:szCs w:val="24"/>
          <w:lang w:val="en-US"/>
        </w:rPr>
        <w:t>12. Malik Corchia (5)</w:t>
      </w:r>
    </w:p>
    <w:p w14:paraId="57F30E1A" w14:textId="77777777" w:rsidR="00C14AB5" w:rsidRPr="00C14AB5" w:rsidRDefault="00C14AB5" w:rsidP="00C14AB5">
      <w:pPr>
        <w:pStyle w:val="KeinLeerraum"/>
        <w:jc w:val="both"/>
        <w:rPr>
          <w:sz w:val="24"/>
          <w:szCs w:val="24"/>
          <w:lang w:val="en-US"/>
        </w:rPr>
      </w:pPr>
      <w:r w:rsidRPr="00C14AB5">
        <w:rPr>
          <w:sz w:val="24"/>
          <w:szCs w:val="24"/>
          <w:lang w:val="en-US"/>
        </w:rPr>
        <w:t>12. Jamie Schüpbach (5)</w:t>
      </w:r>
    </w:p>
    <w:p w14:paraId="2270ED57" w14:textId="77777777" w:rsidR="00C14AB5" w:rsidRPr="00C14AB5" w:rsidRDefault="00C14AB5" w:rsidP="00C14AB5">
      <w:pPr>
        <w:pStyle w:val="KeinLeerraum"/>
        <w:jc w:val="both"/>
        <w:rPr>
          <w:sz w:val="24"/>
          <w:szCs w:val="24"/>
          <w:lang w:val="en-US"/>
        </w:rPr>
      </w:pPr>
      <w:r w:rsidRPr="00C14AB5">
        <w:rPr>
          <w:sz w:val="24"/>
          <w:szCs w:val="24"/>
          <w:lang w:val="en-US"/>
        </w:rPr>
        <w:t>14. Floyd Corchia (4)</w:t>
      </w:r>
    </w:p>
    <w:p w14:paraId="614DD9AD" w14:textId="77777777" w:rsidR="00E264A3" w:rsidRDefault="00C14AB5" w:rsidP="00C14AB5">
      <w:pPr>
        <w:pStyle w:val="KeinLeerraum"/>
        <w:jc w:val="both"/>
        <w:rPr>
          <w:sz w:val="24"/>
          <w:szCs w:val="24"/>
        </w:rPr>
      </w:pPr>
      <w:r w:rsidRPr="001A389C">
        <w:rPr>
          <w:sz w:val="24"/>
          <w:szCs w:val="24"/>
        </w:rPr>
        <w:t>15. Lukas Ruof (1)</w:t>
      </w:r>
    </w:p>
    <w:p w14:paraId="02A4AF19" w14:textId="77777777" w:rsidR="00E264A3" w:rsidRDefault="00E264A3" w:rsidP="007E0A73">
      <w:pPr>
        <w:pStyle w:val="KeinLeerraum"/>
        <w:jc w:val="both"/>
        <w:rPr>
          <w:sz w:val="24"/>
          <w:szCs w:val="24"/>
        </w:rPr>
      </w:pPr>
    </w:p>
    <w:p w14:paraId="02DDFF1E" w14:textId="77777777" w:rsidR="00E264A3" w:rsidRDefault="00E264A3" w:rsidP="007E0A73">
      <w:pPr>
        <w:pStyle w:val="KeinLeerraum"/>
        <w:jc w:val="both"/>
        <w:rPr>
          <w:sz w:val="24"/>
          <w:szCs w:val="24"/>
        </w:rPr>
      </w:pPr>
    </w:p>
    <w:p w14:paraId="1990DBC0" w14:textId="77777777" w:rsidR="00E264A3" w:rsidRDefault="00E264A3" w:rsidP="007E0A73">
      <w:pPr>
        <w:pStyle w:val="KeinLeerraum"/>
        <w:jc w:val="both"/>
        <w:rPr>
          <w:sz w:val="24"/>
          <w:szCs w:val="24"/>
        </w:rPr>
      </w:pPr>
    </w:p>
    <w:p w14:paraId="654B018D" w14:textId="4506482C" w:rsidR="00E264A3" w:rsidRDefault="006514E5" w:rsidP="007E0A73">
      <w:pPr>
        <w:pStyle w:val="KeinLeerraum"/>
        <w:jc w:val="both"/>
        <w:rPr>
          <w:sz w:val="24"/>
          <w:szCs w:val="24"/>
        </w:rPr>
      </w:pPr>
      <w:r>
        <w:rPr>
          <w:noProof/>
          <w:sz w:val="24"/>
          <w:szCs w:val="24"/>
          <w:lang w:eastAsia="de-CH"/>
        </w:rPr>
        <w:drawing>
          <wp:anchor distT="0" distB="0" distL="114300" distR="114300" simplePos="0" relativeHeight="251644416" behindDoc="1" locked="0" layoutInCell="1" allowOverlap="1" wp14:anchorId="003F0C8F" wp14:editId="1D0B9195">
            <wp:simplePos x="0" y="0"/>
            <wp:positionH relativeFrom="column">
              <wp:posOffset>-99991</wp:posOffset>
            </wp:positionH>
            <wp:positionV relativeFrom="paragraph">
              <wp:posOffset>105733</wp:posOffset>
            </wp:positionV>
            <wp:extent cx="2725137" cy="1532890"/>
            <wp:effectExtent l="0" t="0" r="0" b="0"/>
            <wp:wrapNone/>
            <wp:docPr id="89"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0342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725137" cy="1532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76845" w14:textId="77777777" w:rsidR="00E264A3" w:rsidRDefault="00E264A3" w:rsidP="007E0A73">
      <w:pPr>
        <w:pStyle w:val="KeinLeerraum"/>
        <w:jc w:val="both"/>
        <w:rPr>
          <w:sz w:val="24"/>
          <w:szCs w:val="24"/>
        </w:rPr>
      </w:pPr>
    </w:p>
    <w:p w14:paraId="2AB7CB80" w14:textId="77777777" w:rsidR="00E264A3" w:rsidRDefault="00E264A3" w:rsidP="007E0A73">
      <w:pPr>
        <w:pStyle w:val="KeinLeerraum"/>
        <w:jc w:val="both"/>
        <w:rPr>
          <w:sz w:val="24"/>
          <w:szCs w:val="24"/>
        </w:rPr>
      </w:pPr>
    </w:p>
    <w:p w14:paraId="6806BC53" w14:textId="77777777" w:rsidR="00E264A3" w:rsidRDefault="00E264A3" w:rsidP="007E0A73">
      <w:pPr>
        <w:pStyle w:val="KeinLeerraum"/>
        <w:jc w:val="both"/>
        <w:rPr>
          <w:sz w:val="24"/>
          <w:szCs w:val="24"/>
        </w:rPr>
      </w:pPr>
    </w:p>
    <w:p w14:paraId="65739949" w14:textId="77777777" w:rsidR="00E264A3" w:rsidRDefault="00E264A3" w:rsidP="007E0A73">
      <w:pPr>
        <w:pStyle w:val="KeinLeerraum"/>
        <w:jc w:val="both"/>
        <w:rPr>
          <w:sz w:val="24"/>
          <w:szCs w:val="24"/>
        </w:rPr>
      </w:pPr>
    </w:p>
    <w:p w14:paraId="1ECC7D42" w14:textId="77777777" w:rsidR="00E264A3" w:rsidRDefault="00E264A3" w:rsidP="007E0A73">
      <w:pPr>
        <w:pStyle w:val="KeinLeerraum"/>
        <w:jc w:val="both"/>
        <w:rPr>
          <w:sz w:val="24"/>
          <w:szCs w:val="24"/>
        </w:rPr>
      </w:pPr>
    </w:p>
    <w:p w14:paraId="25EE0A7F" w14:textId="77777777" w:rsidR="00E264A3" w:rsidRDefault="00E264A3" w:rsidP="007E0A73">
      <w:pPr>
        <w:pStyle w:val="KeinLeerraum"/>
        <w:jc w:val="both"/>
        <w:rPr>
          <w:sz w:val="24"/>
          <w:szCs w:val="24"/>
        </w:rPr>
      </w:pPr>
    </w:p>
    <w:p w14:paraId="3815627C" w14:textId="77777777" w:rsidR="00E264A3" w:rsidRDefault="00E264A3" w:rsidP="007E0A73">
      <w:pPr>
        <w:pStyle w:val="KeinLeerraum"/>
        <w:jc w:val="both"/>
        <w:rPr>
          <w:sz w:val="24"/>
          <w:szCs w:val="24"/>
        </w:rPr>
      </w:pPr>
    </w:p>
    <w:p w14:paraId="276FF94D" w14:textId="77777777" w:rsidR="00E264A3" w:rsidRDefault="00E264A3" w:rsidP="007E0A73">
      <w:pPr>
        <w:pStyle w:val="KeinLeerraum"/>
        <w:jc w:val="both"/>
        <w:rPr>
          <w:sz w:val="24"/>
          <w:szCs w:val="24"/>
        </w:rPr>
      </w:pPr>
    </w:p>
    <w:p w14:paraId="0DBBD90A" w14:textId="77777777" w:rsidR="00E264A3" w:rsidRDefault="00E264A3" w:rsidP="007E0A73">
      <w:pPr>
        <w:pStyle w:val="KeinLeerraum"/>
        <w:jc w:val="both"/>
        <w:rPr>
          <w:sz w:val="24"/>
          <w:szCs w:val="24"/>
        </w:rPr>
      </w:pPr>
    </w:p>
    <w:p w14:paraId="7A8214D8" w14:textId="77777777" w:rsidR="00E264A3" w:rsidRDefault="00E264A3" w:rsidP="007E0A73">
      <w:pPr>
        <w:pStyle w:val="KeinLeerraum"/>
        <w:jc w:val="both"/>
        <w:rPr>
          <w:sz w:val="24"/>
          <w:szCs w:val="24"/>
        </w:rPr>
      </w:pPr>
    </w:p>
    <w:p w14:paraId="6B6695DB" w14:textId="77777777" w:rsidR="00E264A3" w:rsidRDefault="00E264A3" w:rsidP="007E0A73">
      <w:pPr>
        <w:pStyle w:val="KeinLeerraum"/>
        <w:jc w:val="both"/>
        <w:rPr>
          <w:sz w:val="24"/>
          <w:szCs w:val="24"/>
        </w:rPr>
      </w:pPr>
    </w:p>
    <w:p w14:paraId="598FE845" w14:textId="77777777" w:rsidR="00E264A3" w:rsidRDefault="00E264A3" w:rsidP="007E0A73">
      <w:pPr>
        <w:pStyle w:val="KeinLeerraum"/>
        <w:jc w:val="both"/>
        <w:rPr>
          <w:sz w:val="24"/>
          <w:szCs w:val="24"/>
        </w:rPr>
      </w:pPr>
    </w:p>
    <w:p w14:paraId="00CE86B2" w14:textId="77777777" w:rsidR="00E264A3" w:rsidRDefault="00E264A3" w:rsidP="007E0A73">
      <w:pPr>
        <w:pStyle w:val="KeinLeerraum"/>
        <w:jc w:val="both"/>
        <w:rPr>
          <w:sz w:val="24"/>
          <w:szCs w:val="24"/>
        </w:rPr>
      </w:pPr>
    </w:p>
    <w:p w14:paraId="0E121629" w14:textId="77777777" w:rsidR="00274964" w:rsidRPr="003B43D3" w:rsidRDefault="00276A68" w:rsidP="00274964">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50944" behindDoc="0" locked="0" layoutInCell="1" allowOverlap="1" wp14:anchorId="3A779CBE" wp14:editId="19C50451">
                <wp:simplePos x="0" y="0"/>
                <wp:positionH relativeFrom="column">
                  <wp:posOffset>-103134</wp:posOffset>
                </wp:positionH>
                <wp:positionV relativeFrom="paragraph">
                  <wp:posOffset>-828040</wp:posOffset>
                </wp:positionV>
                <wp:extent cx="6133381" cy="603849"/>
                <wp:effectExtent l="0" t="0" r="0" b="6350"/>
                <wp:wrapNone/>
                <wp:docPr id="842" name="Textfeld 842"/>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F31D42" w14:textId="77777777" w:rsidR="006C12FF" w:rsidRDefault="006C12FF" w:rsidP="00276A68">
                            <w:r>
                              <w:rPr>
                                <w:rFonts w:ascii="Arial" w:hAnsi="Arial" w:cs="Arial"/>
                                <w:color w:val="C00000"/>
                                <w:sz w:val="56"/>
                                <w:szCs w:val="80"/>
                              </w:rPr>
                              <w:t>Clubinterne Wettkämpfe</w:t>
                            </w:r>
                          </w:p>
                          <w:p w14:paraId="50B656ED"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A779CBE" id="Textfeld 842" o:spid="_x0000_s1085" type="#_x0000_t202" style="position:absolute;left:0;text-align:left;margin-left:-8.1pt;margin-top:-65.2pt;width:482.95pt;height:47.55pt;z-index:25205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bBpbQIAAEUFAAAOAAAAZHJzL2Uyb0RvYy54bWysVMtu2zAQvBfoPxC8N/IrqWNYDtwEKQoE&#10;SdCkyJmmSFsoxWXJtSX367OkJNtIe0nRi7TkDof7mOX8qqkM2ykfSrA5H54NOFNWQlHadc5/PN9+&#10;mnIWUNhCGLAq53sV+NXi44d57WZqBBswhfKMSGyY1S7nG0Q3y7IgN6oS4QycsuTU4CuBtPTrrPCi&#10;JvbKZKPB4CKrwRfOg1Qh0O5N6+SLxK+1kvigdVDITM4pNkxfn76r+M0WczFbe+E2pezCEP8QRSVK&#10;S5ceqG4ECrb15R9UVSk9BNB4JqHKQOtSqpQDZTMcvMnmaSOcSrlQcYI7lCn8P1p5v3tyj55h8wUa&#10;amAsSO3CLNBmzKfRvop/ipSRn0q4P5RNNcgkbV4Mx+PxdMiZJN/FYDydXEaa7Hja+YBfFVQsGjn3&#10;1JZULbG7C9hCe0i8zMJtaUxqjbGsJtLx+SAdOHiI3NiIVanJHc0x8mTh3qiIMfa70qwsUgJxI8lL&#10;XRvPdoKEIaRUFlPuiZfQEaUpiPcc7PDHqN5zuM2jvxksHg5XpQWfsn8TdvGzD1m3eKr5Sd7RxGbV&#10;UOI5H4/6zq6g2FPDPbSzEJy8LakrdyLgo/AkfuoxDTQ+0EcboOpDZ3G2Af/7b/sRT5okL2c1DVPO&#10;w6+t8Ioz882SWi+Hk0mcvrSYnH8e0cKfelanHrutroHaQoqi6JIZ8Wh6U3uoXmjul/FWcgkr6e6c&#10;Y29eYzvi9G5ItVwmEM2bE3hnn5yM1LFLUXPPzYvwrhMmkqTvoR87MXujzxYbT1pYbhF0mcQbC91W&#10;tWsAzWqSf/euxMfgdJ1Qx9dv8QoAAP//AwBQSwMEFAAGAAgAAAAhALOh1gTjAAAADAEAAA8AAABk&#10;cnMvZG93bnJldi54bWxMj01PwkAQhu8m/ofNmHiDLS0glG4JaUJMjBxALty23aFt3I/aXaD66x1O&#10;epuPJ+88k60Ho9kVe986K2AyjoChrZxqbS3g+LEdLYD5IK2S2lkU8I0e1vnjQyZT5W52j9dDqBmF&#10;WJ9KAU0IXcq5rxo00o9dh5Z2Z9cbGajta656eaNwo3kcRXNuZGvpQiM7LBqsPg8XI+Ct2O7kvozN&#10;4kcXr+/nTfd1PM2EeH4aNitgAYfwB8Ndn9QhJ6fSXazyTAsYTeYxofciiabACFlOly/ASholswR4&#10;nvH/T+S/AAAA//8DAFBLAQItABQABgAIAAAAIQC2gziS/gAAAOEBAAATAAAAAAAAAAAAAAAAAAAA&#10;AABbQ29udGVudF9UeXBlc10ueG1sUEsBAi0AFAAGAAgAAAAhADj9If/WAAAAlAEAAAsAAAAAAAAA&#10;AAAAAAAALwEAAF9yZWxzLy5yZWxzUEsBAi0AFAAGAAgAAAAhAFiNsGltAgAARQUAAA4AAAAAAAAA&#10;AAAAAAAALgIAAGRycy9lMm9Eb2MueG1sUEsBAi0AFAAGAAgAAAAhALOh1gTjAAAADAEAAA8AAAAA&#10;AAAAAAAAAAAAxwQAAGRycy9kb3ducmV2LnhtbFBLBQYAAAAABAAEAPMAAADXBQAAAAA=&#10;" filled="f" stroked="f" strokeweight=".5pt">
                <v:textbox>
                  <w:txbxContent>
                    <w:p w14:paraId="73F31D42" w14:textId="77777777" w:rsidR="006C12FF" w:rsidRDefault="006C12FF" w:rsidP="00276A68">
                      <w:r>
                        <w:rPr>
                          <w:rFonts w:ascii="Arial" w:hAnsi="Arial" w:cs="Arial"/>
                          <w:color w:val="C00000"/>
                          <w:sz w:val="56"/>
                          <w:szCs w:val="80"/>
                        </w:rPr>
                        <w:t>Clubinterne Wettkämpfe</w:t>
                      </w:r>
                    </w:p>
                    <w:p w14:paraId="50B656ED" w14:textId="77777777" w:rsidR="006C12FF" w:rsidRDefault="006C12FF" w:rsidP="00583500"/>
                  </w:txbxContent>
                </v:textbox>
              </v:shape>
            </w:pict>
          </mc:Fallback>
        </mc:AlternateContent>
      </w:r>
      <w:r w:rsidR="00274964" w:rsidRPr="003B43D3">
        <w:rPr>
          <w:b/>
          <w:color w:val="C00000"/>
          <w:sz w:val="28"/>
          <w:szCs w:val="28"/>
        </w:rPr>
        <w:t xml:space="preserve">TTC Bern – </w:t>
      </w:r>
      <w:r w:rsidR="00274964">
        <w:rPr>
          <w:b/>
          <w:color w:val="C00000"/>
          <w:sz w:val="28"/>
          <w:szCs w:val="28"/>
        </w:rPr>
        <w:t>4er-Tisch Mutzen</w:t>
      </w:r>
      <w:r w:rsidR="006514E5">
        <w:rPr>
          <w:b/>
          <w:color w:val="C00000"/>
          <w:sz w:val="28"/>
          <w:szCs w:val="28"/>
        </w:rPr>
        <w:t>-C</w:t>
      </w:r>
      <w:r w:rsidR="00274964">
        <w:rPr>
          <w:b/>
          <w:color w:val="C00000"/>
          <w:sz w:val="28"/>
          <w:szCs w:val="28"/>
        </w:rPr>
        <w:t xml:space="preserve">up </w:t>
      </w:r>
    </w:p>
    <w:p w14:paraId="66E8DEE9" w14:textId="77777777" w:rsidR="00274964" w:rsidRDefault="00274964" w:rsidP="00274964">
      <w:pPr>
        <w:pStyle w:val="KeinLeerraum"/>
        <w:jc w:val="both"/>
        <w:rPr>
          <w:sz w:val="24"/>
          <w:szCs w:val="24"/>
        </w:rPr>
      </w:pPr>
    </w:p>
    <w:p w14:paraId="0EBC88F2" w14:textId="77777777" w:rsidR="00274964" w:rsidRDefault="00274964" w:rsidP="00274964">
      <w:pPr>
        <w:pStyle w:val="KeinLeerraum"/>
        <w:jc w:val="both"/>
        <w:rPr>
          <w:sz w:val="24"/>
          <w:szCs w:val="24"/>
        </w:rPr>
      </w:pPr>
      <w:r>
        <w:rPr>
          <w:sz w:val="24"/>
          <w:szCs w:val="24"/>
        </w:rPr>
        <w:t xml:space="preserve">Ein Tisch bedeutet Spass, was passiert wenn man 4 Tische zusammenfügt? Genau man den vierfachen Spass </w:t>
      </w:r>
      <w:r w:rsidRPr="00F335EB">
        <w:rPr>
          <w:sz w:val="24"/>
          <w:szCs w:val="24"/>
        </w:rPr>
        <w:sym w:font="Wingdings" w:char="F04A"/>
      </w:r>
      <w:r>
        <w:rPr>
          <w:sz w:val="24"/>
          <w:szCs w:val="24"/>
        </w:rPr>
        <w:t xml:space="preserve"> Zum </w:t>
      </w:r>
      <w:r w:rsidR="005A66E1">
        <w:rPr>
          <w:sz w:val="24"/>
          <w:szCs w:val="24"/>
        </w:rPr>
        <w:t>dritten</w:t>
      </w:r>
      <w:r>
        <w:rPr>
          <w:sz w:val="24"/>
          <w:szCs w:val="24"/>
        </w:rPr>
        <w:t xml:space="preserve"> Mal </w:t>
      </w:r>
      <w:r w:rsidR="005A66E1">
        <w:rPr>
          <w:sz w:val="24"/>
          <w:szCs w:val="24"/>
        </w:rPr>
        <w:t>wurde</w:t>
      </w:r>
      <w:r>
        <w:rPr>
          <w:sz w:val="24"/>
          <w:szCs w:val="24"/>
        </w:rPr>
        <w:t xml:space="preserve"> beim TTC Bern ein 4er-Tisch Turnier durchgeführt. Teilnehmen können alle Mitglieder des TTC Bern welche gerne mal eine kleine Abwechslung haben möchten. Gespielt wird im Einzel oder Doppel, je nachdem wie viele Teilnehmer anwesend sind. Dabei stehen uns „3“ 4er-Tische zur Verfügung. </w:t>
      </w:r>
    </w:p>
    <w:p w14:paraId="71DE641C" w14:textId="77777777" w:rsidR="00274964" w:rsidRDefault="00274964" w:rsidP="00274964">
      <w:pPr>
        <w:pStyle w:val="KeinLeerraum"/>
        <w:jc w:val="both"/>
        <w:rPr>
          <w:sz w:val="24"/>
          <w:szCs w:val="24"/>
        </w:rPr>
      </w:pPr>
    </w:p>
    <w:p w14:paraId="7BB368D9" w14:textId="77777777" w:rsidR="00274964" w:rsidRPr="00CB6919" w:rsidRDefault="006514E5" w:rsidP="00274964">
      <w:pPr>
        <w:pStyle w:val="KeinLeerraum"/>
        <w:jc w:val="both"/>
        <w:rPr>
          <w:sz w:val="24"/>
          <w:szCs w:val="24"/>
        </w:rPr>
      </w:pPr>
      <w:r>
        <w:rPr>
          <w:sz w:val="24"/>
          <w:szCs w:val="24"/>
        </w:rPr>
        <w:t xml:space="preserve">Untenstehend ein paar Bilder der </w:t>
      </w:r>
      <w:r w:rsidR="00177F85">
        <w:rPr>
          <w:sz w:val="24"/>
          <w:szCs w:val="24"/>
        </w:rPr>
        <w:t xml:space="preserve">Ausgabe </w:t>
      </w:r>
      <w:r>
        <w:rPr>
          <w:sz w:val="24"/>
          <w:szCs w:val="24"/>
        </w:rPr>
        <w:t>201</w:t>
      </w:r>
      <w:r w:rsidR="005A66E1">
        <w:rPr>
          <w:sz w:val="24"/>
          <w:szCs w:val="24"/>
        </w:rPr>
        <w:t>8</w:t>
      </w:r>
      <w:r>
        <w:rPr>
          <w:sz w:val="24"/>
          <w:szCs w:val="24"/>
        </w:rPr>
        <w:t>:</w:t>
      </w:r>
    </w:p>
    <w:p w14:paraId="2CCA5594" w14:textId="77777777" w:rsidR="00274964" w:rsidRDefault="00274964" w:rsidP="00274964">
      <w:pPr>
        <w:pStyle w:val="KeinLeerraum"/>
        <w:jc w:val="both"/>
        <w:rPr>
          <w:b/>
          <w:color w:val="C00000"/>
          <w:sz w:val="28"/>
          <w:szCs w:val="28"/>
        </w:rPr>
      </w:pPr>
    </w:p>
    <w:p w14:paraId="6941D545" w14:textId="77777777" w:rsidR="00274964" w:rsidRPr="00830449" w:rsidRDefault="00274964" w:rsidP="00274964">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1D9FB559" w14:textId="77777777" w:rsidR="00274964" w:rsidRPr="00830449" w:rsidRDefault="00177F85" w:rsidP="00274964">
      <w:pPr>
        <w:pStyle w:val="KeinLeerraum"/>
        <w:shd w:val="clear" w:color="auto" w:fill="C00000"/>
        <w:jc w:val="both"/>
        <w:rPr>
          <w:b/>
          <w:sz w:val="24"/>
          <w:szCs w:val="24"/>
        </w:rPr>
      </w:pPr>
      <w:r>
        <w:rPr>
          <w:b/>
          <w:sz w:val="24"/>
          <w:szCs w:val="24"/>
          <w:u w:val="single"/>
        </w:rPr>
        <w:t>20.10</w:t>
      </w:r>
      <w:r w:rsidR="00274964">
        <w:rPr>
          <w:b/>
          <w:sz w:val="24"/>
          <w:szCs w:val="24"/>
          <w:u w:val="single"/>
        </w:rPr>
        <w:t>.201</w:t>
      </w:r>
      <w:r>
        <w:rPr>
          <w:b/>
          <w:sz w:val="24"/>
          <w:szCs w:val="24"/>
          <w:u w:val="single"/>
        </w:rPr>
        <w:t>8</w:t>
      </w:r>
      <w:r w:rsidR="00274964" w:rsidRPr="008D37EB">
        <w:rPr>
          <w:b/>
          <w:sz w:val="24"/>
          <w:szCs w:val="24"/>
        </w:rPr>
        <w:t xml:space="preserve"> – </w:t>
      </w:r>
      <w:r w:rsidR="00274964">
        <w:rPr>
          <w:b/>
          <w:sz w:val="24"/>
          <w:szCs w:val="24"/>
        </w:rPr>
        <w:t>1</w:t>
      </w:r>
      <w:r w:rsidR="006514E5">
        <w:rPr>
          <w:b/>
          <w:sz w:val="24"/>
          <w:szCs w:val="24"/>
        </w:rPr>
        <w:t>3</w:t>
      </w:r>
      <w:r w:rsidR="00274964">
        <w:rPr>
          <w:b/>
          <w:sz w:val="24"/>
          <w:szCs w:val="24"/>
        </w:rPr>
        <w:t>:</w:t>
      </w:r>
      <w:r w:rsidR="006514E5">
        <w:rPr>
          <w:b/>
          <w:sz w:val="24"/>
          <w:szCs w:val="24"/>
        </w:rPr>
        <w:t>3</w:t>
      </w:r>
      <w:r w:rsidR="00274964">
        <w:rPr>
          <w:b/>
          <w:sz w:val="24"/>
          <w:szCs w:val="24"/>
        </w:rPr>
        <w:t>0-18:00h</w:t>
      </w:r>
      <w:r w:rsidR="00274964">
        <w:rPr>
          <w:b/>
          <w:sz w:val="24"/>
          <w:szCs w:val="24"/>
        </w:rPr>
        <w:tab/>
        <w:t>4er-Tisch Mutzen</w:t>
      </w:r>
      <w:r w:rsidR="006514E5">
        <w:rPr>
          <w:b/>
          <w:sz w:val="24"/>
          <w:szCs w:val="24"/>
        </w:rPr>
        <w:t>-C</w:t>
      </w:r>
      <w:r w:rsidR="00274964">
        <w:rPr>
          <w:b/>
          <w:sz w:val="24"/>
          <w:szCs w:val="24"/>
        </w:rPr>
        <w:t>up</w:t>
      </w:r>
      <w:r w:rsidR="00274964">
        <w:rPr>
          <w:b/>
          <w:sz w:val="24"/>
          <w:szCs w:val="24"/>
        </w:rPr>
        <w:tab/>
      </w:r>
      <w:r w:rsidR="00274964" w:rsidRPr="00830449">
        <w:rPr>
          <w:b/>
          <w:sz w:val="24"/>
          <w:szCs w:val="24"/>
        </w:rPr>
        <w:tab/>
        <w:t>Halle Kleefeld, Bümpliz</w:t>
      </w:r>
    </w:p>
    <w:p w14:paraId="12FCE5C9" w14:textId="77777777" w:rsidR="00274964" w:rsidRDefault="00274964" w:rsidP="00274964">
      <w:pPr>
        <w:pStyle w:val="KeinLeerraum"/>
        <w:jc w:val="both"/>
        <w:rPr>
          <w:b/>
          <w:color w:val="C00000"/>
          <w:sz w:val="28"/>
          <w:szCs w:val="28"/>
        </w:rPr>
      </w:pPr>
    </w:p>
    <w:p w14:paraId="0B080A51" w14:textId="14743E5F" w:rsidR="00274964" w:rsidRDefault="005A66E1" w:rsidP="00274964">
      <w:pPr>
        <w:pStyle w:val="KeinLeerraum"/>
        <w:jc w:val="both"/>
        <w:rPr>
          <w:b/>
          <w:color w:val="C00000"/>
          <w:sz w:val="28"/>
          <w:szCs w:val="28"/>
        </w:rPr>
      </w:pPr>
      <w:r w:rsidRPr="00CB6919">
        <w:rPr>
          <w:b/>
          <w:noProof/>
          <w:color w:val="C00000"/>
          <w:sz w:val="28"/>
          <w:szCs w:val="28"/>
          <w:lang w:eastAsia="de-CH"/>
        </w:rPr>
        <w:drawing>
          <wp:anchor distT="0" distB="0" distL="114300" distR="114300" simplePos="0" relativeHeight="251955712" behindDoc="1" locked="0" layoutInCell="1" allowOverlap="1" wp14:anchorId="36435491" wp14:editId="501020E8">
            <wp:simplePos x="0" y="0"/>
            <wp:positionH relativeFrom="column">
              <wp:posOffset>3024505</wp:posOffset>
            </wp:positionH>
            <wp:positionV relativeFrom="paragraph">
              <wp:posOffset>49530</wp:posOffset>
            </wp:positionV>
            <wp:extent cx="2724785" cy="1532255"/>
            <wp:effectExtent l="0" t="0" r="0" b="0"/>
            <wp:wrapNone/>
            <wp:docPr id="108"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72478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80850A" w14:textId="77777777" w:rsidR="00274964" w:rsidRDefault="00274964" w:rsidP="00274964">
      <w:pPr>
        <w:pStyle w:val="KeinLeerraum"/>
        <w:jc w:val="both"/>
        <w:rPr>
          <w:b/>
          <w:color w:val="C00000"/>
          <w:sz w:val="28"/>
          <w:szCs w:val="28"/>
        </w:rPr>
      </w:pPr>
    </w:p>
    <w:p w14:paraId="337CB2A4" w14:textId="77777777" w:rsidR="00274964" w:rsidRDefault="00274964" w:rsidP="00274964">
      <w:pPr>
        <w:pStyle w:val="KeinLeerraum"/>
        <w:jc w:val="both"/>
        <w:rPr>
          <w:b/>
          <w:color w:val="C00000"/>
          <w:sz w:val="28"/>
          <w:szCs w:val="28"/>
        </w:rPr>
      </w:pPr>
    </w:p>
    <w:p w14:paraId="51DE0788" w14:textId="77777777" w:rsidR="00274964" w:rsidRDefault="00274964" w:rsidP="00274964">
      <w:pPr>
        <w:pStyle w:val="KeinLeerraum"/>
        <w:jc w:val="both"/>
        <w:rPr>
          <w:b/>
          <w:color w:val="C00000"/>
          <w:sz w:val="28"/>
          <w:szCs w:val="28"/>
        </w:rPr>
      </w:pPr>
    </w:p>
    <w:p w14:paraId="4DD3D0F6" w14:textId="77777777" w:rsidR="00274964" w:rsidRDefault="00274964" w:rsidP="00274964">
      <w:pPr>
        <w:pStyle w:val="KeinLeerraum"/>
        <w:jc w:val="both"/>
        <w:rPr>
          <w:b/>
          <w:color w:val="C00000"/>
          <w:sz w:val="28"/>
          <w:szCs w:val="28"/>
        </w:rPr>
      </w:pPr>
    </w:p>
    <w:p w14:paraId="52043E10" w14:textId="77777777" w:rsidR="00274964" w:rsidRDefault="00274964" w:rsidP="00274964">
      <w:pPr>
        <w:pStyle w:val="KeinLeerraum"/>
        <w:jc w:val="both"/>
        <w:rPr>
          <w:b/>
          <w:color w:val="C00000"/>
          <w:sz w:val="28"/>
          <w:szCs w:val="28"/>
        </w:rPr>
      </w:pPr>
    </w:p>
    <w:p w14:paraId="07CDDDB5" w14:textId="77777777" w:rsidR="00274964" w:rsidRDefault="00274964" w:rsidP="00274964">
      <w:pPr>
        <w:pStyle w:val="KeinLeerraum"/>
        <w:jc w:val="both"/>
        <w:rPr>
          <w:b/>
          <w:color w:val="C00000"/>
          <w:sz w:val="28"/>
          <w:szCs w:val="28"/>
        </w:rPr>
      </w:pPr>
    </w:p>
    <w:p w14:paraId="7FBF1FD3" w14:textId="77777777" w:rsidR="00274964" w:rsidRDefault="00274964" w:rsidP="00274964">
      <w:pPr>
        <w:pStyle w:val="KeinLeerraum"/>
        <w:jc w:val="both"/>
        <w:rPr>
          <w:b/>
          <w:color w:val="C00000"/>
          <w:sz w:val="28"/>
          <w:szCs w:val="28"/>
        </w:rPr>
      </w:pPr>
    </w:p>
    <w:p w14:paraId="6234CEE5" w14:textId="5FDCD38C" w:rsidR="00274964" w:rsidRDefault="005A66E1" w:rsidP="00274964">
      <w:pPr>
        <w:pStyle w:val="KeinLeerraum"/>
        <w:jc w:val="both"/>
        <w:rPr>
          <w:b/>
          <w:color w:val="C00000"/>
          <w:sz w:val="28"/>
          <w:szCs w:val="28"/>
        </w:rPr>
      </w:pPr>
      <w:r w:rsidRPr="00CB6919">
        <w:rPr>
          <w:b/>
          <w:noProof/>
          <w:color w:val="C00000"/>
          <w:sz w:val="28"/>
          <w:szCs w:val="28"/>
          <w:lang w:eastAsia="de-CH"/>
        </w:rPr>
        <w:drawing>
          <wp:anchor distT="0" distB="0" distL="114300" distR="114300" simplePos="0" relativeHeight="251956736" behindDoc="1" locked="0" layoutInCell="1" allowOverlap="1" wp14:anchorId="28B8DCBB" wp14:editId="35AC9A92">
            <wp:simplePos x="0" y="0"/>
            <wp:positionH relativeFrom="column">
              <wp:posOffset>31115</wp:posOffset>
            </wp:positionH>
            <wp:positionV relativeFrom="paragraph">
              <wp:posOffset>55880</wp:posOffset>
            </wp:positionV>
            <wp:extent cx="2724785" cy="1532255"/>
            <wp:effectExtent l="0" t="0" r="0" b="0"/>
            <wp:wrapNone/>
            <wp:docPr id="109" name="Bild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SC0342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72478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F2211A" w14:textId="77777777" w:rsidR="00274964" w:rsidRDefault="00274964" w:rsidP="00274964">
      <w:pPr>
        <w:pStyle w:val="KeinLeerraum"/>
        <w:jc w:val="both"/>
        <w:rPr>
          <w:b/>
          <w:color w:val="C00000"/>
          <w:sz w:val="28"/>
          <w:szCs w:val="28"/>
        </w:rPr>
      </w:pPr>
    </w:p>
    <w:p w14:paraId="49ECAA3A" w14:textId="77777777" w:rsidR="00274964" w:rsidRDefault="00274964" w:rsidP="00274964">
      <w:pPr>
        <w:pStyle w:val="KeinLeerraum"/>
        <w:jc w:val="both"/>
        <w:rPr>
          <w:b/>
          <w:color w:val="C00000"/>
          <w:sz w:val="28"/>
          <w:szCs w:val="28"/>
        </w:rPr>
      </w:pPr>
    </w:p>
    <w:p w14:paraId="174B4D5D" w14:textId="77777777" w:rsidR="00274964" w:rsidRDefault="00274964" w:rsidP="00274964">
      <w:pPr>
        <w:pStyle w:val="KeinLeerraum"/>
        <w:jc w:val="both"/>
        <w:rPr>
          <w:b/>
          <w:color w:val="C00000"/>
          <w:sz w:val="28"/>
          <w:szCs w:val="28"/>
        </w:rPr>
      </w:pPr>
    </w:p>
    <w:p w14:paraId="3EE3978A" w14:textId="77777777" w:rsidR="00274964" w:rsidRDefault="00274964" w:rsidP="00274964">
      <w:pPr>
        <w:pStyle w:val="KeinLeerraum"/>
        <w:jc w:val="both"/>
        <w:rPr>
          <w:b/>
          <w:color w:val="C00000"/>
          <w:sz w:val="28"/>
          <w:szCs w:val="28"/>
        </w:rPr>
      </w:pPr>
    </w:p>
    <w:p w14:paraId="3C397029" w14:textId="77777777" w:rsidR="00274964" w:rsidRDefault="00274964" w:rsidP="00274964">
      <w:pPr>
        <w:pStyle w:val="KeinLeerraum"/>
        <w:jc w:val="both"/>
        <w:rPr>
          <w:b/>
          <w:color w:val="C00000"/>
          <w:sz w:val="28"/>
          <w:szCs w:val="28"/>
        </w:rPr>
      </w:pPr>
    </w:p>
    <w:p w14:paraId="0290A55F" w14:textId="77777777" w:rsidR="00274964" w:rsidRDefault="00274964" w:rsidP="00274964">
      <w:pPr>
        <w:pStyle w:val="KeinLeerraum"/>
        <w:jc w:val="both"/>
        <w:rPr>
          <w:b/>
          <w:color w:val="C00000"/>
          <w:sz w:val="28"/>
          <w:szCs w:val="28"/>
        </w:rPr>
      </w:pPr>
    </w:p>
    <w:p w14:paraId="0224E423" w14:textId="77777777" w:rsidR="00274964" w:rsidRDefault="00274964" w:rsidP="00274964">
      <w:pPr>
        <w:pStyle w:val="KeinLeerraum"/>
        <w:jc w:val="both"/>
        <w:rPr>
          <w:b/>
          <w:color w:val="C00000"/>
          <w:sz w:val="28"/>
          <w:szCs w:val="28"/>
        </w:rPr>
      </w:pPr>
    </w:p>
    <w:p w14:paraId="5C50D627" w14:textId="39B29E6B" w:rsidR="00274964" w:rsidRDefault="005A66E1" w:rsidP="00274964">
      <w:pPr>
        <w:pStyle w:val="KeinLeerraum"/>
        <w:jc w:val="both"/>
        <w:rPr>
          <w:b/>
          <w:color w:val="C00000"/>
          <w:sz w:val="28"/>
          <w:szCs w:val="28"/>
        </w:rPr>
      </w:pPr>
      <w:r w:rsidRPr="00CB6919">
        <w:rPr>
          <w:b/>
          <w:noProof/>
          <w:color w:val="C00000"/>
          <w:sz w:val="28"/>
          <w:szCs w:val="28"/>
          <w:lang w:eastAsia="de-CH"/>
        </w:rPr>
        <w:drawing>
          <wp:anchor distT="0" distB="0" distL="114300" distR="114300" simplePos="0" relativeHeight="251959808" behindDoc="1" locked="0" layoutInCell="1" allowOverlap="1" wp14:anchorId="1FAE93A0" wp14:editId="076218CD">
            <wp:simplePos x="0" y="0"/>
            <wp:positionH relativeFrom="column">
              <wp:posOffset>3386455</wp:posOffset>
            </wp:positionH>
            <wp:positionV relativeFrom="paragraph">
              <wp:posOffset>90170</wp:posOffset>
            </wp:positionV>
            <wp:extent cx="2016125" cy="1511935"/>
            <wp:effectExtent l="0" t="0" r="3175" b="0"/>
            <wp:wrapNone/>
            <wp:docPr id="112"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016125" cy="1511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3472ED" w14:textId="77777777" w:rsidR="00274964" w:rsidRDefault="00274964" w:rsidP="00274964">
      <w:pPr>
        <w:pStyle w:val="KeinLeerraum"/>
        <w:jc w:val="both"/>
        <w:rPr>
          <w:b/>
          <w:color w:val="C00000"/>
          <w:sz w:val="28"/>
          <w:szCs w:val="28"/>
        </w:rPr>
      </w:pPr>
    </w:p>
    <w:p w14:paraId="0B29BB5A" w14:textId="77777777" w:rsidR="00274964" w:rsidRDefault="00274964" w:rsidP="00274964">
      <w:pPr>
        <w:pStyle w:val="KeinLeerraum"/>
        <w:jc w:val="both"/>
        <w:rPr>
          <w:b/>
          <w:color w:val="C00000"/>
          <w:sz w:val="28"/>
          <w:szCs w:val="28"/>
        </w:rPr>
      </w:pPr>
    </w:p>
    <w:p w14:paraId="5B052996" w14:textId="77777777" w:rsidR="00274964" w:rsidRDefault="00274964" w:rsidP="00274964">
      <w:pPr>
        <w:pStyle w:val="KeinLeerraum"/>
        <w:jc w:val="both"/>
        <w:rPr>
          <w:b/>
          <w:color w:val="C00000"/>
          <w:sz w:val="28"/>
          <w:szCs w:val="28"/>
        </w:rPr>
      </w:pPr>
    </w:p>
    <w:p w14:paraId="70193AAD" w14:textId="77777777" w:rsidR="00274964" w:rsidRDefault="00274964" w:rsidP="00274964">
      <w:pPr>
        <w:pStyle w:val="KeinLeerraum"/>
        <w:jc w:val="both"/>
        <w:rPr>
          <w:b/>
          <w:color w:val="C00000"/>
          <w:sz w:val="28"/>
          <w:szCs w:val="28"/>
        </w:rPr>
      </w:pPr>
    </w:p>
    <w:p w14:paraId="12ED013A" w14:textId="77777777" w:rsidR="00274964" w:rsidRDefault="00274964" w:rsidP="00274964">
      <w:pPr>
        <w:pStyle w:val="KeinLeerraum"/>
        <w:jc w:val="both"/>
        <w:rPr>
          <w:b/>
          <w:color w:val="C00000"/>
          <w:sz w:val="28"/>
          <w:szCs w:val="28"/>
        </w:rPr>
      </w:pPr>
    </w:p>
    <w:p w14:paraId="2954C3A5" w14:textId="77777777" w:rsidR="006514E5" w:rsidRDefault="006514E5" w:rsidP="00274964">
      <w:pPr>
        <w:pStyle w:val="KeinLeerraum"/>
        <w:jc w:val="both"/>
        <w:rPr>
          <w:b/>
          <w:color w:val="C00000"/>
          <w:sz w:val="28"/>
          <w:szCs w:val="28"/>
        </w:rPr>
      </w:pPr>
    </w:p>
    <w:p w14:paraId="33E265E9" w14:textId="77777777" w:rsidR="006514E5" w:rsidRDefault="006514E5" w:rsidP="00274964">
      <w:pPr>
        <w:pStyle w:val="KeinLeerraum"/>
        <w:jc w:val="both"/>
        <w:rPr>
          <w:b/>
          <w:color w:val="C00000"/>
          <w:sz w:val="28"/>
          <w:szCs w:val="28"/>
        </w:rPr>
      </w:pPr>
    </w:p>
    <w:p w14:paraId="0F6C74BD" w14:textId="77777777" w:rsidR="00274964" w:rsidRDefault="00274964" w:rsidP="00274964">
      <w:pPr>
        <w:pStyle w:val="KeinLeerraum"/>
        <w:jc w:val="both"/>
        <w:rPr>
          <w:b/>
          <w:color w:val="C00000"/>
          <w:sz w:val="28"/>
          <w:szCs w:val="28"/>
        </w:rPr>
      </w:pPr>
    </w:p>
    <w:p w14:paraId="4EC72903" w14:textId="77777777" w:rsidR="00274964" w:rsidRDefault="00274964" w:rsidP="00274964">
      <w:pPr>
        <w:pStyle w:val="KeinLeerraum"/>
        <w:jc w:val="both"/>
        <w:rPr>
          <w:b/>
          <w:color w:val="C00000"/>
          <w:sz w:val="28"/>
          <w:szCs w:val="28"/>
        </w:rPr>
      </w:pPr>
    </w:p>
    <w:p w14:paraId="497D3454" w14:textId="77777777" w:rsidR="00274964" w:rsidRDefault="00274964" w:rsidP="00CF6EE1">
      <w:pPr>
        <w:pStyle w:val="KeinLeerraum"/>
        <w:jc w:val="both"/>
        <w:rPr>
          <w:b/>
          <w:color w:val="C00000"/>
          <w:sz w:val="28"/>
          <w:szCs w:val="28"/>
        </w:rPr>
      </w:pPr>
    </w:p>
    <w:p w14:paraId="634D44FE" w14:textId="77777777" w:rsidR="00274964" w:rsidRDefault="00274964" w:rsidP="00CF6EE1">
      <w:pPr>
        <w:pStyle w:val="KeinLeerraum"/>
        <w:jc w:val="both"/>
        <w:rPr>
          <w:b/>
          <w:color w:val="C00000"/>
          <w:sz w:val="28"/>
          <w:szCs w:val="28"/>
        </w:rPr>
      </w:pPr>
    </w:p>
    <w:p w14:paraId="265CB33E" w14:textId="77777777" w:rsidR="00CF6EE1" w:rsidRPr="003B43D3" w:rsidRDefault="00583500" w:rsidP="00CF6EE1">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85408" behindDoc="0" locked="0" layoutInCell="1" allowOverlap="1" wp14:anchorId="06CF7DF7" wp14:editId="61203316">
                <wp:simplePos x="0" y="0"/>
                <wp:positionH relativeFrom="column">
                  <wp:posOffset>-123454</wp:posOffset>
                </wp:positionH>
                <wp:positionV relativeFrom="paragraph">
                  <wp:posOffset>-848995</wp:posOffset>
                </wp:positionV>
                <wp:extent cx="6133381" cy="603849"/>
                <wp:effectExtent l="0" t="0" r="0" b="6350"/>
                <wp:wrapNone/>
                <wp:docPr id="101" name="Textfeld 101"/>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522234" w14:textId="77777777" w:rsidR="006C12FF" w:rsidRDefault="006C12FF" w:rsidP="00276A68">
                            <w:r>
                              <w:rPr>
                                <w:rFonts w:ascii="Arial" w:hAnsi="Arial" w:cs="Arial"/>
                                <w:color w:val="C00000"/>
                                <w:sz w:val="56"/>
                                <w:szCs w:val="80"/>
                              </w:rPr>
                              <w:t>Clubinterne Wettkämpfe</w:t>
                            </w:r>
                          </w:p>
                          <w:p w14:paraId="1CF71536"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CF7DF7" id="Textfeld 101" o:spid="_x0000_s1086" type="#_x0000_t202" style="position:absolute;left:0;text-align:left;margin-left:-9.7pt;margin-top:-66.85pt;width:482.95pt;height:47.55pt;z-index:25198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8bQIAAEUFAAAOAAAAZHJzL2Uyb0RvYy54bWysVN9P2zAQfp+0/8Hy+0jbFAYVKepATJMQ&#10;oMHEs+vYbTTH59nXJt1fz9lJ2orthWkvydn3+fP9+M6XV21t2Fb5UIEt+PhkxJmyEsrKrgr+4/n2&#10;0zlnAYUthQGrCr5TgV/NP364bNxMTWANplSeEYkNs8YVfI3oZlkW5FrVIpyAU5acGnwtkJZ+lZVe&#10;NMRem2wyGp1lDfjSeZAqBNq96Zx8nvi1VhIftA4KmSk4xYbp69N3Gb/Z/FLMVl64dSX7MMQ/RFGL&#10;ytKle6obgYJtfPUHVV1JDwE0nkioM9C6kirlQNmMR2+yeVoLp1IuVJzg9mUK/49W3m+f3KNn2H6B&#10;lhoYC9K4MAu0GfNpta/jnyJl5KcS7vZlUy0ySZtn4zzPz8ecSfKdjfLz6UWkyQ6nnQ/4VUHNolFw&#10;T21J1RLbu4AddIDEyyzcVsak1hjLGiLNT0fpwN5D5MZGrEpN7mkOkScLd0ZFjLHflWZVmRKIG0le&#10;6tp4thUkDCGlsphyT7yEjihNQbznYI8/RPWew10ew81gcX+4riz4lP2bsMufQ8i6w1PNj/KOJrbL&#10;lhIveJ4PnV1CuaOGe+hmITh5W1FX7kTAR+FJ/NRjGmh8oI82QNWH3uJsDf733/YjnjRJXs4aGqaC&#10;h18b4RVn5psltV6Mp9M4fWkxPf08oYU/9iyPPXZTXwO1hRRF0SUz4tEMpvZQv9DcL+Kt5BJW0t0F&#10;x8G8xm7E6d2QarFIIJo3J/DOPjkZqWOXouae2xfhXS9MJEnfwzB2YvZGnx02nrSw2CDoKok3Frqr&#10;at8AmtUk//5diY/B8TqhDq/f/BUAAP//AwBQSwMEFAAGAAgAAAAhACz42e7jAAAADAEAAA8AAABk&#10;cnMvZG93bnJldi54bWxMjz1vwjAQhvdK/Q/WVeoGDgTSkMZBKBKqVJUBytLNiU0S1T6nsYG0v77H&#10;1G738ei95/L1aA276MF3DgXMphEwjbVTHTYCju/bSQrMB4lKGodawLf2sC7u73KZKXfFvb4cQsMo&#10;BH0mBbQh9Bnnvm61lX7qeo20O7nBykDt0HA1yCuFW8PnUZRwKzukC63sddnq+vNwtgJey+1O7qu5&#10;TX9M+fJ22vRfx4+lEI8P4+YZWNBj+IPhpk/qUJBT5c6oPDMCJrPVgtBbEcdPwAhZLZIlsIpGcZoA&#10;L3L+/4niFwAA//8DAFBLAQItABQABgAIAAAAIQC2gziS/gAAAOEBAAATAAAAAAAAAAAAAAAAAAAA&#10;AABbQ29udGVudF9UeXBlc10ueG1sUEsBAi0AFAAGAAgAAAAhADj9If/WAAAAlAEAAAsAAAAAAAAA&#10;AAAAAAAALwEAAF9yZWxzLy5yZWxzUEsBAi0AFAAGAAgAAAAhACc//7xtAgAARQUAAA4AAAAAAAAA&#10;AAAAAAAALgIAAGRycy9lMm9Eb2MueG1sUEsBAi0AFAAGAAgAAAAhACz42e7jAAAADAEAAA8AAAAA&#10;AAAAAAAAAAAAxwQAAGRycy9kb3ducmV2LnhtbFBLBQYAAAAABAAEAPMAAADXBQAAAAA=&#10;" filled="f" stroked="f" strokeweight=".5pt">
                <v:textbox>
                  <w:txbxContent>
                    <w:p w14:paraId="4F522234" w14:textId="77777777" w:rsidR="006C12FF" w:rsidRDefault="006C12FF" w:rsidP="00276A68">
                      <w:r>
                        <w:rPr>
                          <w:rFonts w:ascii="Arial" w:hAnsi="Arial" w:cs="Arial"/>
                          <w:color w:val="C00000"/>
                          <w:sz w:val="56"/>
                          <w:szCs w:val="80"/>
                        </w:rPr>
                        <w:t>Clubinterne Wettkämpfe</w:t>
                      </w:r>
                    </w:p>
                    <w:p w14:paraId="1CF71536" w14:textId="77777777" w:rsidR="006C12FF" w:rsidRDefault="006C12FF" w:rsidP="00583500"/>
                  </w:txbxContent>
                </v:textbox>
              </v:shape>
            </w:pict>
          </mc:Fallback>
        </mc:AlternateContent>
      </w:r>
      <w:r w:rsidR="00CF6EE1" w:rsidRPr="003B43D3">
        <w:rPr>
          <w:b/>
          <w:color w:val="C00000"/>
          <w:sz w:val="28"/>
          <w:szCs w:val="28"/>
        </w:rPr>
        <w:t xml:space="preserve">TTC Bern – </w:t>
      </w:r>
      <w:r w:rsidR="00CF6EE1">
        <w:rPr>
          <w:b/>
          <w:color w:val="C00000"/>
          <w:sz w:val="28"/>
          <w:szCs w:val="28"/>
        </w:rPr>
        <w:t>Doppelturnier</w:t>
      </w:r>
      <w:r w:rsidR="00CF6EE1" w:rsidRPr="003B43D3">
        <w:rPr>
          <w:b/>
          <w:color w:val="C00000"/>
          <w:sz w:val="28"/>
          <w:szCs w:val="28"/>
        </w:rPr>
        <w:t xml:space="preserve"> </w:t>
      </w:r>
    </w:p>
    <w:p w14:paraId="4D552BBD" w14:textId="77777777" w:rsidR="00CF6EE1" w:rsidRDefault="00CF6EE1" w:rsidP="00CF6EE1">
      <w:pPr>
        <w:pStyle w:val="KeinLeerraum"/>
        <w:jc w:val="both"/>
        <w:rPr>
          <w:sz w:val="24"/>
          <w:szCs w:val="24"/>
        </w:rPr>
      </w:pPr>
    </w:p>
    <w:p w14:paraId="577BBFCF" w14:textId="77777777" w:rsidR="00CF6EE1" w:rsidRDefault="00CF6EE1" w:rsidP="00CF6EE1">
      <w:pPr>
        <w:pStyle w:val="KeinLeerraum"/>
        <w:jc w:val="both"/>
        <w:rPr>
          <w:b/>
          <w:color w:val="C00000"/>
          <w:sz w:val="28"/>
          <w:szCs w:val="28"/>
        </w:rPr>
      </w:pPr>
      <w:r>
        <w:rPr>
          <w:sz w:val="24"/>
          <w:szCs w:val="24"/>
        </w:rPr>
        <w:t xml:space="preserve">Beim traditionellen Doppelturnier steht ganz klar der Spass im Vordergrund. Mittels Los wird jeweils ein besserer mit einem etwas schlechteren Spieler zusammengelost. Dabei haben meistens gleich mehrere Paarungen die Chance auf den Turniersieg. Gespielt wird zuerst in Gruppen und danach im KO-System und Platzierungsspielen. Mitmachen können alle Mitglieder des TTC Bern, egal ob Aktive oder Nachwuchs, ob mit oder ohne Lizenz. </w:t>
      </w:r>
    </w:p>
    <w:p w14:paraId="417A5359" w14:textId="77777777" w:rsidR="00CF6EE1" w:rsidRDefault="00CF6EE1" w:rsidP="00A70CF6">
      <w:pPr>
        <w:pStyle w:val="KeinLeerraum"/>
        <w:jc w:val="both"/>
        <w:rPr>
          <w:b/>
          <w:color w:val="C00000"/>
          <w:sz w:val="28"/>
          <w:szCs w:val="28"/>
        </w:rPr>
      </w:pPr>
    </w:p>
    <w:p w14:paraId="0CDC4D6F" w14:textId="77777777" w:rsidR="00CF6EE1" w:rsidRPr="00830449" w:rsidRDefault="00CF6EE1" w:rsidP="00CF6EE1">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7A935577" w14:textId="77777777" w:rsidR="00CF6EE1" w:rsidRPr="00830449" w:rsidRDefault="00656FFE" w:rsidP="00CF6EE1">
      <w:pPr>
        <w:pStyle w:val="KeinLeerraum"/>
        <w:shd w:val="clear" w:color="auto" w:fill="C00000"/>
        <w:jc w:val="both"/>
        <w:rPr>
          <w:b/>
          <w:sz w:val="24"/>
          <w:szCs w:val="24"/>
        </w:rPr>
      </w:pPr>
      <w:r>
        <w:rPr>
          <w:b/>
          <w:sz w:val="24"/>
          <w:szCs w:val="24"/>
          <w:u w:val="single"/>
        </w:rPr>
        <w:t>26</w:t>
      </w:r>
      <w:r w:rsidR="00CF6EE1" w:rsidRPr="00CA4613">
        <w:rPr>
          <w:b/>
          <w:sz w:val="24"/>
          <w:szCs w:val="24"/>
          <w:u w:val="single"/>
        </w:rPr>
        <w:t>.0</w:t>
      </w:r>
      <w:r w:rsidR="006514E5">
        <w:rPr>
          <w:b/>
          <w:sz w:val="24"/>
          <w:szCs w:val="24"/>
          <w:u w:val="single"/>
        </w:rPr>
        <w:t>3</w:t>
      </w:r>
      <w:r w:rsidR="00CF6EE1" w:rsidRPr="00CA4613">
        <w:rPr>
          <w:b/>
          <w:sz w:val="24"/>
          <w:szCs w:val="24"/>
          <w:u w:val="single"/>
        </w:rPr>
        <w:t>.201</w:t>
      </w:r>
      <w:r>
        <w:rPr>
          <w:b/>
          <w:sz w:val="24"/>
          <w:szCs w:val="24"/>
          <w:u w:val="single"/>
        </w:rPr>
        <w:t>9</w:t>
      </w:r>
      <w:r w:rsidR="00CF6EE1">
        <w:rPr>
          <w:b/>
          <w:sz w:val="24"/>
          <w:szCs w:val="24"/>
        </w:rPr>
        <w:t xml:space="preserve"> – 19:00-21:</w:t>
      </w:r>
      <w:r w:rsidR="006514E5">
        <w:rPr>
          <w:b/>
          <w:sz w:val="24"/>
          <w:szCs w:val="24"/>
        </w:rPr>
        <w:t>45</w:t>
      </w:r>
      <w:r w:rsidR="00CF6EE1">
        <w:rPr>
          <w:b/>
          <w:sz w:val="24"/>
          <w:szCs w:val="24"/>
        </w:rPr>
        <w:t>h</w:t>
      </w:r>
      <w:r w:rsidR="00CF6EE1">
        <w:rPr>
          <w:b/>
          <w:sz w:val="24"/>
          <w:szCs w:val="24"/>
        </w:rPr>
        <w:tab/>
      </w:r>
      <w:r w:rsidR="00CF6EE1" w:rsidRPr="008D37EB">
        <w:rPr>
          <w:b/>
          <w:sz w:val="24"/>
          <w:szCs w:val="24"/>
        </w:rPr>
        <w:t>Doppelturnier</w:t>
      </w:r>
      <w:r w:rsidR="00CF6EE1" w:rsidRPr="008D37EB">
        <w:rPr>
          <w:b/>
          <w:sz w:val="24"/>
          <w:szCs w:val="24"/>
        </w:rPr>
        <w:tab/>
      </w:r>
      <w:r w:rsidR="00CF6EE1">
        <w:rPr>
          <w:b/>
          <w:sz w:val="24"/>
          <w:szCs w:val="24"/>
        </w:rPr>
        <w:tab/>
      </w:r>
      <w:r w:rsidR="00CF6EE1" w:rsidRPr="00830449">
        <w:rPr>
          <w:b/>
          <w:sz w:val="24"/>
          <w:szCs w:val="24"/>
        </w:rPr>
        <w:tab/>
      </w:r>
      <w:r w:rsidR="00CF6EE1">
        <w:rPr>
          <w:b/>
          <w:sz w:val="24"/>
          <w:szCs w:val="24"/>
        </w:rPr>
        <w:tab/>
      </w:r>
      <w:r w:rsidR="00CF6EE1" w:rsidRPr="00830449">
        <w:rPr>
          <w:b/>
          <w:sz w:val="24"/>
          <w:szCs w:val="24"/>
        </w:rPr>
        <w:t>Halle Kleefeld, Bümpliz</w:t>
      </w:r>
    </w:p>
    <w:p w14:paraId="0142B4A3" w14:textId="77777777" w:rsidR="00CF6EE1" w:rsidRDefault="00CF6EE1" w:rsidP="00A70CF6">
      <w:pPr>
        <w:pStyle w:val="KeinLeerraum"/>
        <w:jc w:val="both"/>
        <w:rPr>
          <w:b/>
          <w:color w:val="C00000"/>
          <w:sz w:val="28"/>
          <w:szCs w:val="28"/>
        </w:rPr>
      </w:pPr>
    </w:p>
    <w:p w14:paraId="7718952C" w14:textId="77777777" w:rsidR="00CF6EE1" w:rsidRDefault="00CF6EE1" w:rsidP="00A70CF6">
      <w:pPr>
        <w:pStyle w:val="KeinLeerraum"/>
        <w:jc w:val="both"/>
        <w:rPr>
          <w:sz w:val="24"/>
          <w:szCs w:val="24"/>
        </w:rPr>
      </w:pPr>
      <w:r>
        <w:rPr>
          <w:sz w:val="24"/>
          <w:szCs w:val="24"/>
        </w:rPr>
        <w:t xml:space="preserve">Beispielbilder des </w:t>
      </w:r>
      <w:r w:rsidR="000A215C">
        <w:rPr>
          <w:sz w:val="24"/>
          <w:szCs w:val="24"/>
        </w:rPr>
        <w:t>letztjährigen Doppelturniers</w:t>
      </w:r>
      <w:r>
        <w:rPr>
          <w:sz w:val="24"/>
          <w:szCs w:val="24"/>
        </w:rPr>
        <w:t>:</w:t>
      </w:r>
    </w:p>
    <w:p w14:paraId="051FAF87" w14:textId="77777777" w:rsidR="00CF6EE1" w:rsidRDefault="00CF6EE1" w:rsidP="00A70CF6">
      <w:pPr>
        <w:pStyle w:val="KeinLeerraum"/>
        <w:jc w:val="both"/>
        <w:rPr>
          <w:sz w:val="24"/>
          <w:szCs w:val="24"/>
        </w:rPr>
      </w:pPr>
    </w:p>
    <w:p w14:paraId="2B9D7455" w14:textId="1AA4ECDD" w:rsidR="00CF6EE1" w:rsidRDefault="001A389C" w:rsidP="00A70CF6">
      <w:pPr>
        <w:pStyle w:val="KeinLeerraum"/>
        <w:jc w:val="both"/>
        <w:rPr>
          <w:b/>
          <w:color w:val="C00000"/>
          <w:sz w:val="28"/>
          <w:szCs w:val="28"/>
        </w:rPr>
      </w:pPr>
      <w:r w:rsidRPr="00CF6EE1">
        <w:rPr>
          <w:b/>
          <w:noProof/>
          <w:color w:val="C00000"/>
          <w:sz w:val="28"/>
          <w:szCs w:val="28"/>
          <w:lang w:eastAsia="de-CH"/>
        </w:rPr>
        <w:drawing>
          <wp:anchor distT="0" distB="0" distL="114300" distR="114300" simplePos="0" relativeHeight="251773440" behindDoc="1" locked="0" layoutInCell="1" allowOverlap="1" wp14:anchorId="2B54C256" wp14:editId="6DB033EF">
            <wp:simplePos x="0" y="0"/>
            <wp:positionH relativeFrom="column">
              <wp:posOffset>3121025</wp:posOffset>
            </wp:positionH>
            <wp:positionV relativeFrom="paragraph">
              <wp:posOffset>66675</wp:posOffset>
            </wp:positionV>
            <wp:extent cx="2716530" cy="1532255"/>
            <wp:effectExtent l="0" t="0" r="7620" b="0"/>
            <wp:wrapNone/>
            <wp:docPr id="123"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716530"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84B3C0" w14:textId="77777777" w:rsidR="00CF6EE1" w:rsidRDefault="00CF6EE1" w:rsidP="00A70CF6">
      <w:pPr>
        <w:pStyle w:val="KeinLeerraum"/>
        <w:jc w:val="both"/>
        <w:rPr>
          <w:b/>
          <w:color w:val="C00000"/>
          <w:sz w:val="28"/>
          <w:szCs w:val="28"/>
        </w:rPr>
      </w:pPr>
    </w:p>
    <w:p w14:paraId="47F0A28B" w14:textId="77777777" w:rsidR="00CF6EE1" w:rsidRDefault="00CF6EE1" w:rsidP="00A70CF6">
      <w:pPr>
        <w:pStyle w:val="KeinLeerraum"/>
        <w:jc w:val="both"/>
        <w:rPr>
          <w:b/>
          <w:color w:val="C00000"/>
          <w:sz w:val="28"/>
          <w:szCs w:val="28"/>
        </w:rPr>
      </w:pPr>
    </w:p>
    <w:p w14:paraId="75988782" w14:textId="77777777" w:rsidR="00CF6EE1" w:rsidRDefault="00CF6EE1" w:rsidP="00A70CF6">
      <w:pPr>
        <w:pStyle w:val="KeinLeerraum"/>
        <w:jc w:val="both"/>
        <w:rPr>
          <w:b/>
          <w:color w:val="C00000"/>
          <w:sz w:val="28"/>
          <w:szCs w:val="28"/>
        </w:rPr>
      </w:pPr>
    </w:p>
    <w:p w14:paraId="77937E55" w14:textId="77777777" w:rsidR="00CF6EE1" w:rsidRDefault="00CF6EE1" w:rsidP="00A70CF6">
      <w:pPr>
        <w:pStyle w:val="KeinLeerraum"/>
        <w:jc w:val="both"/>
        <w:rPr>
          <w:b/>
          <w:color w:val="C00000"/>
          <w:sz w:val="28"/>
          <w:szCs w:val="28"/>
        </w:rPr>
      </w:pPr>
    </w:p>
    <w:p w14:paraId="706289AC" w14:textId="77777777" w:rsidR="00CF6EE1" w:rsidRDefault="00CF6EE1" w:rsidP="00A70CF6">
      <w:pPr>
        <w:pStyle w:val="KeinLeerraum"/>
        <w:jc w:val="both"/>
        <w:rPr>
          <w:b/>
          <w:color w:val="C00000"/>
          <w:sz w:val="28"/>
          <w:szCs w:val="28"/>
        </w:rPr>
      </w:pPr>
    </w:p>
    <w:p w14:paraId="0F488300" w14:textId="77777777" w:rsidR="00CF6EE1" w:rsidRDefault="00CF6EE1" w:rsidP="00A70CF6">
      <w:pPr>
        <w:pStyle w:val="KeinLeerraum"/>
        <w:jc w:val="both"/>
        <w:rPr>
          <w:b/>
          <w:color w:val="C00000"/>
          <w:sz w:val="28"/>
          <w:szCs w:val="28"/>
        </w:rPr>
      </w:pPr>
    </w:p>
    <w:p w14:paraId="6BD63FAF" w14:textId="77777777" w:rsidR="00CF6EE1" w:rsidRDefault="00CF6EE1" w:rsidP="00A70CF6">
      <w:pPr>
        <w:pStyle w:val="KeinLeerraum"/>
        <w:jc w:val="both"/>
        <w:rPr>
          <w:b/>
          <w:color w:val="C00000"/>
          <w:sz w:val="28"/>
          <w:szCs w:val="28"/>
        </w:rPr>
      </w:pPr>
    </w:p>
    <w:p w14:paraId="15560E9E" w14:textId="77777777" w:rsidR="00CF6EE1" w:rsidRDefault="001A389C" w:rsidP="00A70CF6">
      <w:pPr>
        <w:pStyle w:val="KeinLeerraum"/>
        <w:jc w:val="both"/>
        <w:rPr>
          <w:b/>
          <w:color w:val="C00000"/>
          <w:sz w:val="28"/>
          <w:szCs w:val="28"/>
        </w:rPr>
      </w:pPr>
      <w:r w:rsidRPr="00CF6EE1">
        <w:rPr>
          <w:b/>
          <w:noProof/>
          <w:color w:val="C00000"/>
          <w:sz w:val="28"/>
          <w:szCs w:val="28"/>
          <w:lang w:eastAsia="de-CH"/>
        </w:rPr>
        <w:drawing>
          <wp:anchor distT="0" distB="0" distL="114300" distR="114300" simplePos="0" relativeHeight="251776512" behindDoc="1" locked="0" layoutInCell="1" allowOverlap="1" wp14:anchorId="7D708E7E" wp14:editId="6217647E">
            <wp:simplePos x="0" y="0"/>
            <wp:positionH relativeFrom="column">
              <wp:posOffset>3121025</wp:posOffset>
            </wp:positionH>
            <wp:positionV relativeFrom="paragraph">
              <wp:posOffset>116205</wp:posOffset>
            </wp:positionV>
            <wp:extent cx="2716530" cy="1532255"/>
            <wp:effectExtent l="0" t="0" r="7620" b="0"/>
            <wp:wrapNone/>
            <wp:docPr id="125"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716530" cy="1532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6EE1">
        <w:rPr>
          <w:b/>
          <w:noProof/>
          <w:color w:val="C00000"/>
          <w:sz w:val="28"/>
          <w:szCs w:val="28"/>
          <w:lang w:eastAsia="de-CH"/>
        </w:rPr>
        <w:drawing>
          <wp:anchor distT="0" distB="0" distL="114300" distR="114300" simplePos="0" relativeHeight="251775488" behindDoc="1" locked="0" layoutInCell="1" allowOverlap="1" wp14:anchorId="36772531" wp14:editId="13DAA677">
            <wp:simplePos x="0" y="0"/>
            <wp:positionH relativeFrom="column">
              <wp:posOffset>55880</wp:posOffset>
            </wp:positionH>
            <wp:positionV relativeFrom="paragraph">
              <wp:posOffset>116205</wp:posOffset>
            </wp:positionV>
            <wp:extent cx="2722245" cy="1532890"/>
            <wp:effectExtent l="0" t="0" r="1905" b="0"/>
            <wp:wrapNone/>
            <wp:docPr id="124"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0342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722245" cy="1532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B888F" w14:textId="77777777" w:rsidR="00CF6EE1" w:rsidRDefault="00CF6EE1" w:rsidP="00A70CF6">
      <w:pPr>
        <w:pStyle w:val="KeinLeerraum"/>
        <w:jc w:val="both"/>
        <w:rPr>
          <w:b/>
          <w:color w:val="C00000"/>
          <w:sz w:val="28"/>
          <w:szCs w:val="28"/>
        </w:rPr>
      </w:pPr>
    </w:p>
    <w:p w14:paraId="1B32A287" w14:textId="77777777" w:rsidR="00CF6EE1" w:rsidRDefault="00CF6EE1" w:rsidP="00A70CF6">
      <w:pPr>
        <w:pStyle w:val="KeinLeerraum"/>
        <w:jc w:val="both"/>
        <w:rPr>
          <w:b/>
          <w:color w:val="C00000"/>
          <w:sz w:val="28"/>
          <w:szCs w:val="28"/>
        </w:rPr>
      </w:pPr>
    </w:p>
    <w:p w14:paraId="0091E0F3" w14:textId="77777777" w:rsidR="00CF6EE1" w:rsidRDefault="00CF6EE1" w:rsidP="00A70CF6">
      <w:pPr>
        <w:pStyle w:val="KeinLeerraum"/>
        <w:jc w:val="both"/>
        <w:rPr>
          <w:b/>
          <w:color w:val="C00000"/>
          <w:sz w:val="28"/>
          <w:szCs w:val="28"/>
        </w:rPr>
      </w:pPr>
    </w:p>
    <w:p w14:paraId="776F7DD3" w14:textId="77777777" w:rsidR="00CF6EE1" w:rsidRDefault="00CF6EE1" w:rsidP="00A70CF6">
      <w:pPr>
        <w:pStyle w:val="KeinLeerraum"/>
        <w:jc w:val="both"/>
        <w:rPr>
          <w:b/>
          <w:color w:val="C00000"/>
          <w:sz w:val="28"/>
          <w:szCs w:val="28"/>
        </w:rPr>
      </w:pPr>
    </w:p>
    <w:p w14:paraId="0B3B06A9" w14:textId="77777777" w:rsidR="00CF6EE1" w:rsidRDefault="00CF6EE1" w:rsidP="00A70CF6">
      <w:pPr>
        <w:pStyle w:val="KeinLeerraum"/>
        <w:jc w:val="both"/>
        <w:rPr>
          <w:b/>
          <w:color w:val="C00000"/>
          <w:sz w:val="28"/>
          <w:szCs w:val="28"/>
        </w:rPr>
      </w:pPr>
    </w:p>
    <w:p w14:paraId="727B3BE9" w14:textId="77777777" w:rsidR="00CF6EE1" w:rsidRDefault="00CF6EE1" w:rsidP="00A70CF6">
      <w:pPr>
        <w:pStyle w:val="KeinLeerraum"/>
        <w:jc w:val="both"/>
        <w:rPr>
          <w:b/>
          <w:color w:val="C00000"/>
          <w:sz w:val="28"/>
          <w:szCs w:val="28"/>
        </w:rPr>
      </w:pPr>
    </w:p>
    <w:p w14:paraId="7CB65486" w14:textId="77777777" w:rsidR="00CF6EE1" w:rsidRDefault="00CF6EE1" w:rsidP="00A70CF6">
      <w:pPr>
        <w:pStyle w:val="KeinLeerraum"/>
        <w:jc w:val="both"/>
        <w:rPr>
          <w:b/>
          <w:color w:val="C00000"/>
          <w:sz w:val="28"/>
          <w:szCs w:val="28"/>
        </w:rPr>
      </w:pPr>
    </w:p>
    <w:p w14:paraId="79D594AF" w14:textId="77777777" w:rsidR="00CF6EE1" w:rsidRDefault="00CF6EE1" w:rsidP="00A70CF6">
      <w:pPr>
        <w:pStyle w:val="KeinLeerraum"/>
        <w:jc w:val="both"/>
        <w:rPr>
          <w:b/>
          <w:color w:val="C00000"/>
          <w:sz w:val="28"/>
          <w:szCs w:val="28"/>
        </w:rPr>
      </w:pPr>
    </w:p>
    <w:p w14:paraId="11B5EF18" w14:textId="4A8991A3" w:rsidR="00CF6EE1" w:rsidRDefault="001A389C" w:rsidP="00A70CF6">
      <w:pPr>
        <w:pStyle w:val="KeinLeerraum"/>
        <w:jc w:val="both"/>
        <w:rPr>
          <w:b/>
          <w:color w:val="C00000"/>
          <w:sz w:val="28"/>
          <w:szCs w:val="28"/>
        </w:rPr>
      </w:pPr>
      <w:r w:rsidRPr="00CF6EE1">
        <w:rPr>
          <w:b/>
          <w:noProof/>
          <w:color w:val="C00000"/>
          <w:sz w:val="28"/>
          <w:szCs w:val="28"/>
          <w:lang w:eastAsia="de-CH"/>
        </w:rPr>
        <w:drawing>
          <wp:anchor distT="0" distB="0" distL="114300" distR="114300" simplePos="0" relativeHeight="251779584" behindDoc="1" locked="0" layoutInCell="1" allowOverlap="1" wp14:anchorId="4630D8A7" wp14:editId="5AF46C10">
            <wp:simplePos x="0" y="0"/>
            <wp:positionH relativeFrom="column">
              <wp:posOffset>3627935</wp:posOffset>
            </wp:positionH>
            <wp:positionV relativeFrom="paragraph">
              <wp:posOffset>10676</wp:posOffset>
            </wp:positionV>
            <wp:extent cx="1604513" cy="2120312"/>
            <wp:effectExtent l="0" t="0" r="0" b="0"/>
            <wp:wrapNone/>
            <wp:docPr id="127"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604513" cy="21203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A22664" w14:textId="77777777" w:rsidR="00CF6EE1" w:rsidRDefault="00CF6EE1" w:rsidP="00A70CF6">
      <w:pPr>
        <w:pStyle w:val="KeinLeerraum"/>
        <w:jc w:val="both"/>
        <w:rPr>
          <w:b/>
          <w:color w:val="C00000"/>
          <w:sz w:val="28"/>
          <w:szCs w:val="28"/>
        </w:rPr>
      </w:pPr>
    </w:p>
    <w:p w14:paraId="66A7866B" w14:textId="77777777" w:rsidR="00CF6EE1" w:rsidRDefault="00CF6EE1" w:rsidP="00A70CF6">
      <w:pPr>
        <w:pStyle w:val="KeinLeerraum"/>
        <w:jc w:val="both"/>
        <w:rPr>
          <w:b/>
          <w:color w:val="C00000"/>
          <w:sz w:val="28"/>
          <w:szCs w:val="28"/>
        </w:rPr>
      </w:pPr>
    </w:p>
    <w:p w14:paraId="43DCAAA3" w14:textId="77777777" w:rsidR="00CF6EE1" w:rsidRDefault="00CF6EE1" w:rsidP="00A70CF6">
      <w:pPr>
        <w:pStyle w:val="KeinLeerraum"/>
        <w:jc w:val="both"/>
        <w:rPr>
          <w:b/>
          <w:color w:val="C00000"/>
          <w:sz w:val="28"/>
          <w:szCs w:val="28"/>
        </w:rPr>
      </w:pPr>
    </w:p>
    <w:p w14:paraId="038AFB0C" w14:textId="77777777" w:rsidR="00CF6EE1" w:rsidRDefault="00CF6EE1" w:rsidP="00A70CF6">
      <w:pPr>
        <w:pStyle w:val="KeinLeerraum"/>
        <w:jc w:val="both"/>
        <w:rPr>
          <w:b/>
          <w:color w:val="C00000"/>
          <w:sz w:val="28"/>
          <w:szCs w:val="28"/>
        </w:rPr>
      </w:pPr>
    </w:p>
    <w:p w14:paraId="05CDA7F2" w14:textId="77777777" w:rsidR="00CF6EE1" w:rsidRDefault="00CF6EE1" w:rsidP="00A70CF6">
      <w:pPr>
        <w:pStyle w:val="KeinLeerraum"/>
        <w:jc w:val="both"/>
        <w:rPr>
          <w:b/>
          <w:color w:val="C00000"/>
          <w:sz w:val="28"/>
          <w:szCs w:val="28"/>
        </w:rPr>
      </w:pPr>
    </w:p>
    <w:p w14:paraId="3DB0A550" w14:textId="77777777" w:rsidR="00CF6EE1" w:rsidRDefault="00CF6EE1" w:rsidP="00A70CF6">
      <w:pPr>
        <w:pStyle w:val="KeinLeerraum"/>
        <w:jc w:val="both"/>
        <w:rPr>
          <w:b/>
          <w:color w:val="C00000"/>
          <w:sz w:val="28"/>
          <w:szCs w:val="28"/>
        </w:rPr>
      </w:pPr>
    </w:p>
    <w:p w14:paraId="3CC2C2F5" w14:textId="77777777" w:rsidR="00CF6EE1" w:rsidRDefault="00CF6EE1" w:rsidP="00A70CF6">
      <w:pPr>
        <w:pStyle w:val="KeinLeerraum"/>
        <w:jc w:val="both"/>
        <w:rPr>
          <w:b/>
          <w:color w:val="C00000"/>
          <w:sz w:val="28"/>
          <w:szCs w:val="28"/>
        </w:rPr>
      </w:pPr>
    </w:p>
    <w:p w14:paraId="16BE0321" w14:textId="77777777" w:rsidR="00CF6EE1" w:rsidRDefault="00CF6EE1" w:rsidP="00A70CF6">
      <w:pPr>
        <w:pStyle w:val="KeinLeerraum"/>
        <w:jc w:val="both"/>
        <w:rPr>
          <w:b/>
          <w:color w:val="C00000"/>
          <w:sz w:val="28"/>
          <w:szCs w:val="28"/>
        </w:rPr>
      </w:pPr>
    </w:p>
    <w:p w14:paraId="128ABF77" w14:textId="77777777" w:rsidR="00CF6EE1" w:rsidRDefault="00CF6EE1" w:rsidP="00A70CF6">
      <w:pPr>
        <w:pStyle w:val="KeinLeerraum"/>
        <w:jc w:val="both"/>
        <w:rPr>
          <w:b/>
          <w:color w:val="C00000"/>
          <w:sz w:val="28"/>
          <w:szCs w:val="28"/>
        </w:rPr>
      </w:pPr>
    </w:p>
    <w:p w14:paraId="6FDFEDBA" w14:textId="77777777" w:rsidR="00CF6EE1" w:rsidRDefault="00CF6EE1" w:rsidP="00A70CF6">
      <w:pPr>
        <w:pStyle w:val="KeinLeerraum"/>
        <w:jc w:val="both"/>
        <w:rPr>
          <w:b/>
          <w:color w:val="C00000"/>
          <w:sz w:val="28"/>
          <w:szCs w:val="28"/>
        </w:rPr>
      </w:pPr>
    </w:p>
    <w:p w14:paraId="7CAFECEE" w14:textId="77777777" w:rsidR="00A70CF6" w:rsidRPr="003B43D3" w:rsidRDefault="00583500" w:rsidP="00A70CF6">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87456" behindDoc="0" locked="0" layoutInCell="1" allowOverlap="1" wp14:anchorId="6A0C4B35" wp14:editId="74AE31E1">
                <wp:simplePos x="0" y="0"/>
                <wp:positionH relativeFrom="column">
                  <wp:posOffset>-108956</wp:posOffset>
                </wp:positionH>
                <wp:positionV relativeFrom="paragraph">
                  <wp:posOffset>-826135</wp:posOffset>
                </wp:positionV>
                <wp:extent cx="6133381" cy="603849"/>
                <wp:effectExtent l="0" t="0" r="0" b="6350"/>
                <wp:wrapNone/>
                <wp:docPr id="768" name="Textfeld 768"/>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DBB3E5" w14:textId="77777777" w:rsidR="006C12FF" w:rsidRDefault="006C12FF" w:rsidP="00276A68">
                            <w:r>
                              <w:rPr>
                                <w:rFonts w:ascii="Arial" w:hAnsi="Arial" w:cs="Arial"/>
                                <w:color w:val="C00000"/>
                                <w:sz w:val="56"/>
                                <w:szCs w:val="80"/>
                              </w:rPr>
                              <w:t>Clubinterne Wettkämpfe</w:t>
                            </w:r>
                          </w:p>
                          <w:p w14:paraId="73914A14"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A0C4B35" id="Textfeld 768" o:spid="_x0000_s1087" type="#_x0000_t202" style="position:absolute;left:0;text-align:left;margin-left:-8.6pt;margin-top:-65.05pt;width:482.95pt;height:47.55pt;z-index:25198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oL7bgIAAEUFAAAOAAAAZHJzL2Uyb0RvYy54bWysVN9v2jAQfp+0/8Hy+wgUylrUUDEqpklV&#10;W62d+mwcu0RzfJ59kLC/vmcnAdTtpdNekrPv8+f78Z2vrpvKsJ3yoQSb89FgyJmyEorSvuT8x9Pq&#10;0wVnAYUthAGrcr5XgV/PP364qt1MncEGTKE8IxIbZrXL+QbRzbIsyI2qRBiAU5acGnwlkJb+JSu8&#10;qIm9MtnZcDjNavCF8yBVCLR70zr5PPFrrSTeax0UMpNzig3T16fvOn6z+ZWYvXjhNqXswhD/EEUl&#10;SkuXHqhuBAq29eUfVFUpPQTQOJBQZaB1KVXKgbIZDd9k87gRTqVcqDjBHcoU/h+tvNs9ugfPsPkC&#10;DTUwFqR2YRZoM+bTaF/FP0XKyE8l3B/Kphpkkjano/F4fDHiTJJvOhxfTC4jTXY87XzArwoqFo2c&#10;e2pLqpbY3QZsoT0kXmZhVRqTWmMsq4l0fD5MBw4eIjc2YlVqckdzjDxZuDcqYoz9rjQri5RA3Ejy&#10;Ukvj2U6QMISUymLKPfESOqI0BfGegx3+GNV7Drd59DeDxcPhqrTgU/Zvwi5+9iHrFk81P8k7mtis&#10;G0o85+NJ39k1FHtquId2FoKTq5K6cisCPghP4qce00DjPX20Aao+dBZnG/C//7Yf8aRJ8nJW0zDl&#10;PPzaCq84M98sqfVyNJnE6UuLyfnnM1r4U8/61GO31RKoLaQoii6ZEY+mN7WH6pnmfhFvJZewku7O&#10;OfbmEtsRp3dDqsUigWjenMBb++hkpI5dipp7ap6Fd50wkSR9B/3YidkbfbbYeNLCYougyyTeWOi2&#10;ql0DaFaT/Lt3JT4Gp+uEOr5+81cAAAD//wMAUEsDBBQABgAIAAAAIQBCU5UX4wAAAAwBAAAPAAAA&#10;ZHJzL2Rvd25yZXYueG1sTI89b8IwEIb3Sv0P1lXqBnZCKSHEQSgSqlSVAcrSzYmPJGpsp7GBtL++&#10;x9Ru9/Hoveey9Wg6dsHBt85KiKYCGNrK6dbWEo7v20kCzAdlteqcRQnf6GGd399lKtXuavd4OYSa&#10;UYj1qZLQhNCnnPuqQaP81PVoaXdyg1GB2qHmelBXCjcdj4V45ka1li40qseiwerzcDYSXovtTu3L&#10;2CQ/XfHydtr0X8ePuZSPD+NmBSzgGP5guOmTOuTkVLqz1Z51EibRIib0VsxEBIyQ5VOyAFbSaDYX&#10;wPOM/38i/wUAAP//AwBQSwECLQAUAAYACAAAACEAtoM4kv4AAADhAQAAEwAAAAAAAAAAAAAAAAAA&#10;AAAAW0NvbnRlbnRfVHlwZXNdLnhtbFBLAQItABQABgAIAAAAIQA4/SH/1gAAAJQBAAALAAAAAAAA&#10;AAAAAAAAAC8BAABfcmVscy8ucmVsc1BLAQItABQABgAIAAAAIQCZKoL7bgIAAEUFAAAOAAAAAAAA&#10;AAAAAAAAAC4CAABkcnMvZTJvRG9jLnhtbFBLAQItABQABgAIAAAAIQBCU5UX4wAAAAwBAAAPAAAA&#10;AAAAAAAAAAAAAMgEAABkcnMvZG93bnJldi54bWxQSwUGAAAAAAQABADzAAAA2AUAAAAA&#10;" filled="f" stroked="f" strokeweight=".5pt">
                <v:textbox>
                  <w:txbxContent>
                    <w:p w14:paraId="5CDBB3E5" w14:textId="77777777" w:rsidR="006C12FF" w:rsidRDefault="006C12FF" w:rsidP="00276A68">
                      <w:r>
                        <w:rPr>
                          <w:rFonts w:ascii="Arial" w:hAnsi="Arial" w:cs="Arial"/>
                          <w:color w:val="C00000"/>
                          <w:sz w:val="56"/>
                          <w:szCs w:val="80"/>
                        </w:rPr>
                        <w:t>Clubinterne Wettkämpfe</w:t>
                      </w:r>
                    </w:p>
                    <w:p w14:paraId="73914A14" w14:textId="77777777" w:rsidR="006C12FF" w:rsidRDefault="006C12FF" w:rsidP="00583500"/>
                  </w:txbxContent>
                </v:textbox>
              </v:shape>
            </w:pict>
          </mc:Fallback>
        </mc:AlternateContent>
      </w:r>
      <w:r w:rsidR="00A70CF6" w:rsidRPr="003B43D3">
        <w:rPr>
          <w:b/>
          <w:color w:val="C00000"/>
          <w:sz w:val="28"/>
          <w:szCs w:val="28"/>
        </w:rPr>
        <w:t xml:space="preserve">TTC Bern – Nachwuchs Clubmeisterschaft </w:t>
      </w:r>
    </w:p>
    <w:p w14:paraId="04216A1D" w14:textId="77777777" w:rsidR="00A70CF6" w:rsidRDefault="00A70CF6" w:rsidP="00A70CF6">
      <w:pPr>
        <w:pStyle w:val="KeinLeerraum"/>
        <w:jc w:val="both"/>
        <w:rPr>
          <w:sz w:val="24"/>
          <w:szCs w:val="24"/>
        </w:rPr>
      </w:pPr>
    </w:p>
    <w:p w14:paraId="10F0938F" w14:textId="77777777" w:rsidR="00A70CF6" w:rsidRDefault="00A70CF6" w:rsidP="00A70CF6">
      <w:pPr>
        <w:pStyle w:val="KeinLeerraum"/>
        <w:jc w:val="both"/>
        <w:rPr>
          <w:sz w:val="24"/>
          <w:szCs w:val="24"/>
        </w:rPr>
      </w:pPr>
      <w:r>
        <w:rPr>
          <w:sz w:val="24"/>
          <w:szCs w:val="24"/>
        </w:rPr>
        <w:t>Bei der Clubmeisterschaft wird der beste Nachwuchsspieler des TTC Bern erkoren. Teilnahmeberechtigt sind alle Nachwuchsspieler von 6-19 Jahren. Egal ob mit oder ohne Lizenz. Zuerst wird in Gruppen gespielt, wobei sich</w:t>
      </w:r>
      <w:r w:rsidRPr="003B43D3">
        <w:rPr>
          <w:sz w:val="24"/>
          <w:szCs w:val="24"/>
        </w:rPr>
        <w:t xml:space="preserve"> </w:t>
      </w:r>
      <w:r>
        <w:rPr>
          <w:sz w:val="24"/>
          <w:szCs w:val="24"/>
        </w:rPr>
        <w:t>d</w:t>
      </w:r>
      <w:r w:rsidRPr="003B43D3">
        <w:rPr>
          <w:sz w:val="24"/>
          <w:szCs w:val="24"/>
        </w:rPr>
        <w:t xml:space="preserve">ie besten </w:t>
      </w:r>
      <w:r>
        <w:rPr>
          <w:sz w:val="24"/>
          <w:szCs w:val="24"/>
        </w:rPr>
        <w:t xml:space="preserve">Spieler für die KO-Runde qualifizieren. Um den Nachwuchsspielern die Möglichkeit zu bieten ohne Zeitdruck aufspielen zu können, wird für die Clubmeisterschaft das Erwachsenentraining ausnahmsweise gestrichen. Heisst, dass Turnier kann für die Finalisten bis 21:30h dauern, wobei dies in der Regel nicht der Fall ist. Wer ausscheidet kann nach Hause gehen oder bis zum Schluss zuschauen. </w:t>
      </w:r>
    </w:p>
    <w:p w14:paraId="78599130" w14:textId="77777777" w:rsidR="00A70CF6" w:rsidRDefault="00A70CF6" w:rsidP="00A70CF6">
      <w:pPr>
        <w:pStyle w:val="KeinLeerraum"/>
        <w:jc w:val="both"/>
        <w:rPr>
          <w:sz w:val="24"/>
          <w:szCs w:val="24"/>
        </w:rPr>
      </w:pPr>
    </w:p>
    <w:p w14:paraId="1F23E024" w14:textId="77777777" w:rsidR="00A70CF6" w:rsidRPr="00830449" w:rsidRDefault="00A70CF6" w:rsidP="00A70CF6">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3E5A88BD" w14:textId="77777777" w:rsidR="00A70CF6" w:rsidRPr="00830449" w:rsidRDefault="006514E5" w:rsidP="00A70CF6">
      <w:pPr>
        <w:pStyle w:val="KeinLeerraum"/>
        <w:shd w:val="clear" w:color="auto" w:fill="C00000"/>
        <w:jc w:val="both"/>
        <w:rPr>
          <w:b/>
          <w:sz w:val="24"/>
          <w:szCs w:val="24"/>
        </w:rPr>
      </w:pPr>
      <w:r>
        <w:rPr>
          <w:b/>
          <w:sz w:val="24"/>
          <w:szCs w:val="24"/>
          <w:u w:val="single"/>
        </w:rPr>
        <w:t>0</w:t>
      </w:r>
      <w:r w:rsidR="00656FFE">
        <w:rPr>
          <w:b/>
          <w:sz w:val="24"/>
          <w:szCs w:val="24"/>
          <w:u w:val="single"/>
        </w:rPr>
        <w:t>2</w:t>
      </w:r>
      <w:r>
        <w:rPr>
          <w:b/>
          <w:sz w:val="24"/>
          <w:szCs w:val="24"/>
          <w:u w:val="single"/>
        </w:rPr>
        <w:t>.0</w:t>
      </w:r>
      <w:r w:rsidR="00656FFE">
        <w:rPr>
          <w:b/>
          <w:sz w:val="24"/>
          <w:szCs w:val="24"/>
          <w:u w:val="single"/>
        </w:rPr>
        <w:t>4</w:t>
      </w:r>
      <w:r w:rsidR="00A70CF6">
        <w:rPr>
          <w:b/>
          <w:sz w:val="24"/>
          <w:szCs w:val="24"/>
          <w:u w:val="single"/>
        </w:rPr>
        <w:t>.201</w:t>
      </w:r>
      <w:r w:rsidR="00656FFE">
        <w:rPr>
          <w:b/>
          <w:sz w:val="24"/>
          <w:szCs w:val="24"/>
          <w:u w:val="single"/>
        </w:rPr>
        <w:t>9</w:t>
      </w:r>
      <w:r w:rsidR="00A70CF6">
        <w:rPr>
          <w:b/>
          <w:sz w:val="24"/>
          <w:szCs w:val="24"/>
        </w:rPr>
        <w:t xml:space="preserve"> – 18:15-21:30h</w:t>
      </w:r>
      <w:r w:rsidR="00A70CF6">
        <w:rPr>
          <w:b/>
          <w:sz w:val="24"/>
          <w:szCs w:val="24"/>
        </w:rPr>
        <w:tab/>
      </w:r>
      <w:r w:rsidR="00A70CF6" w:rsidRPr="000C4A9D">
        <w:rPr>
          <w:b/>
          <w:sz w:val="24"/>
          <w:szCs w:val="24"/>
        </w:rPr>
        <w:t>Nachwuchs Clubmeisterschaft</w:t>
      </w:r>
      <w:r w:rsidR="00A70CF6" w:rsidRPr="00830449">
        <w:rPr>
          <w:b/>
          <w:sz w:val="24"/>
          <w:szCs w:val="24"/>
        </w:rPr>
        <w:tab/>
        <w:t>Halle Kleefeld, Bümpliz</w:t>
      </w:r>
    </w:p>
    <w:p w14:paraId="323C9553" w14:textId="77777777" w:rsidR="00A70CF6" w:rsidRDefault="00A70CF6" w:rsidP="00A70CF6">
      <w:pPr>
        <w:pStyle w:val="KeinLeerraum"/>
        <w:jc w:val="both"/>
        <w:rPr>
          <w:sz w:val="24"/>
          <w:szCs w:val="24"/>
        </w:rPr>
      </w:pPr>
    </w:p>
    <w:p w14:paraId="593962BF" w14:textId="77777777" w:rsidR="00A70CF6" w:rsidRDefault="00A70CF6" w:rsidP="00A70CF6">
      <w:pPr>
        <w:pStyle w:val="KeinLeerraum"/>
        <w:jc w:val="both"/>
        <w:rPr>
          <w:sz w:val="24"/>
          <w:szCs w:val="24"/>
        </w:rPr>
      </w:pPr>
      <w:r>
        <w:rPr>
          <w:sz w:val="24"/>
          <w:szCs w:val="24"/>
        </w:rPr>
        <w:t>Beispiel Bilder der letztjährigen Nachwuchs Clubmeisterschaft:</w:t>
      </w:r>
    </w:p>
    <w:p w14:paraId="098E322D" w14:textId="77777777" w:rsidR="00A70CF6" w:rsidRDefault="00A70CF6" w:rsidP="00A70CF6">
      <w:pPr>
        <w:pStyle w:val="KeinLeerraum"/>
        <w:jc w:val="both"/>
        <w:rPr>
          <w:sz w:val="24"/>
          <w:szCs w:val="24"/>
        </w:rPr>
      </w:pPr>
    </w:p>
    <w:p w14:paraId="2F279455" w14:textId="4CFCDC68" w:rsidR="00A70CF6" w:rsidRDefault="00656FFE" w:rsidP="00A70CF6">
      <w:pPr>
        <w:pStyle w:val="KeinLeerraum"/>
        <w:jc w:val="both"/>
        <w:rPr>
          <w:sz w:val="24"/>
          <w:szCs w:val="24"/>
        </w:rPr>
      </w:pPr>
      <w:r>
        <w:rPr>
          <w:noProof/>
          <w:lang w:eastAsia="de-CH"/>
        </w:rPr>
        <w:drawing>
          <wp:anchor distT="0" distB="0" distL="114300" distR="114300" simplePos="0" relativeHeight="251759104" behindDoc="1" locked="0" layoutInCell="1" allowOverlap="1" wp14:anchorId="59BC67B8" wp14:editId="2BE3D5BC">
            <wp:simplePos x="0" y="0"/>
            <wp:positionH relativeFrom="column">
              <wp:posOffset>3007360</wp:posOffset>
            </wp:positionH>
            <wp:positionV relativeFrom="paragraph">
              <wp:posOffset>5715</wp:posOffset>
            </wp:positionV>
            <wp:extent cx="2725420" cy="1533525"/>
            <wp:effectExtent l="0" t="0" r="0" b="9525"/>
            <wp:wrapNone/>
            <wp:docPr id="82" name="Bild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SC03421"/>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725420" cy="1533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724C42" w14:textId="77777777" w:rsidR="00A70CF6" w:rsidRDefault="00A70CF6" w:rsidP="00A70CF6">
      <w:pPr>
        <w:pStyle w:val="KeinLeerraum"/>
        <w:jc w:val="both"/>
        <w:rPr>
          <w:sz w:val="24"/>
          <w:szCs w:val="24"/>
        </w:rPr>
      </w:pPr>
    </w:p>
    <w:p w14:paraId="67E44F79" w14:textId="77777777" w:rsidR="00A70CF6" w:rsidRDefault="00A70CF6" w:rsidP="00A70CF6">
      <w:pPr>
        <w:pStyle w:val="KeinLeerraum"/>
        <w:jc w:val="both"/>
        <w:rPr>
          <w:sz w:val="24"/>
          <w:szCs w:val="24"/>
        </w:rPr>
      </w:pPr>
    </w:p>
    <w:p w14:paraId="3CC9CA72" w14:textId="77777777" w:rsidR="00A70CF6" w:rsidRDefault="00A70CF6" w:rsidP="00A70CF6">
      <w:pPr>
        <w:pStyle w:val="KeinLeerraum"/>
        <w:jc w:val="both"/>
        <w:rPr>
          <w:sz w:val="24"/>
          <w:szCs w:val="24"/>
        </w:rPr>
      </w:pPr>
    </w:p>
    <w:p w14:paraId="24684A10" w14:textId="77777777" w:rsidR="00A70CF6" w:rsidRDefault="00A70CF6" w:rsidP="00A70CF6">
      <w:pPr>
        <w:pStyle w:val="KeinLeerraum"/>
        <w:jc w:val="both"/>
        <w:rPr>
          <w:sz w:val="24"/>
          <w:szCs w:val="24"/>
        </w:rPr>
      </w:pPr>
    </w:p>
    <w:p w14:paraId="4FEE08B3" w14:textId="77777777" w:rsidR="00A70CF6" w:rsidRDefault="00A70CF6" w:rsidP="00A70CF6">
      <w:pPr>
        <w:pStyle w:val="KeinLeerraum"/>
        <w:jc w:val="both"/>
        <w:rPr>
          <w:sz w:val="24"/>
          <w:szCs w:val="24"/>
        </w:rPr>
      </w:pPr>
    </w:p>
    <w:p w14:paraId="79D0A067" w14:textId="77777777" w:rsidR="00A70CF6" w:rsidRDefault="00A70CF6" w:rsidP="00A70CF6">
      <w:pPr>
        <w:pStyle w:val="KeinLeerraum"/>
        <w:jc w:val="both"/>
        <w:rPr>
          <w:sz w:val="24"/>
          <w:szCs w:val="24"/>
        </w:rPr>
      </w:pPr>
    </w:p>
    <w:p w14:paraId="53A68667" w14:textId="77777777" w:rsidR="00A70CF6" w:rsidRDefault="00A70CF6" w:rsidP="00A70CF6">
      <w:pPr>
        <w:pStyle w:val="KeinLeerraum"/>
        <w:jc w:val="both"/>
        <w:rPr>
          <w:sz w:val="24"/>
          <w:szCs w:val="24"/>
        </w:rPr>
      </w:pPr>
    </w:p>
    <w:p w14:paraId="367F0857" w14:textId="77777777" w:rsidR="00A70CF6" w:rsidRDefault="00A70CF6" w:rsidP="00A70CF6">
      <w:pPr>
        <w:pStyle w:val="KeinLeerraum"/>
        <w:jc w:val="both"/>
        <w:rPr>
          <w:sz w:val="24"/>
          <w:szCs w:val="24"/>
        </w:rPr>
      </w:pPr>
    </w:p>
    <w:p w14:paraId="426FD32A" w14:textId="441F9B2C" w:rsidR="00A70CF6" w:rsidRDefault="00656FFE" w:rsidP="00A70CF6">
      <w:pPr>
        <w:pStyle w:val="KeinLeerraum"/>
        <w:jc w:val="both"/>
        <w:rPr>
          <w:sz w:val="24"/>
          <w:szCs w:val="24"/>
        </w:rPr>
      </w:pPr>
      <w:r>
        <w:rPr>
          <w:noProof/>
          <w:lang w:eastAsia="de-CH"/>
        </w:rPr>
        <w:drawing>
          <wp:anchor distT="0" distB="0" distL="114300" distR="114300" simplePos="0" relativeHeight="251761152" behindDoc="1" locked="0" layoutInCell="1" allowOverlap="1" wp14:anchorId="7F3E5A72" wp14:editId="0B90CC5E">
            <wp:simplePos x="0" y="0"/>
            <wp:positionH relativeFrom="column">
              <wp:posOffset>13970</wp:posOffset>
            </wp:positionH>
            <wp:positionV relativeFrom="paragraph">
              <wp:posOffset>65405</wp:posOffset>
            </wp:positionV>
            <wp:extent cx="2725420" cy="1533525"/>
            <wp:effectExtent l="0" t="0" r="0" b="9525"/>
            <wp:wrapNone/>
            <wp:docPr id="84" name="Bild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SC0342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725420" cy="1533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04B8C4" w14:textId="77777777" w:rsidR="00A70CF6" w:rsidRDefault="00A70CF6" w:rsidP="00A70CF6">
      <w:pPr>
        <w:pStyle w:val="KeinLeerraum"/>
        <w:jc w:val="both"/>
        <w:rPr>
          <w:sz w:val="24"/>
          <w:szCs w:val="24"/>
        </w:rPr>
      </w:pPr>
    </w:p>
    <w:p w14:paraId="6B310E1E" w14:textId="77777777" w:rsidR="00A70CF6" w:rsidRDefault="00A70CF6" w:rsidP="00A70CF6">
      <w:pPr>
        <w:pStyle w:val="KeinLeerraum"/>
        <w:jc w:val="both"/>
        <w:rPr>
          <w:sz w:val="24"/>
          <w:szCs w:val="24"/>
        </w:rPr>
      </w:pPr>
    </w:p>
    <w:p w14:paraId="53F789B6" w14:textId="77777777" w:rsidR="00A70CF6" w:rsidRDefault="00A70CF6" w:rsidP="00A70CF6">
      <w:pPr>
        <w:pStyle w:val="KeinLeerraum"/>
        <w:jc w:val="both"/>
        <w:rPr>
          <w:sz w:val="24"/>
          <w:szCs w:val="24"/>
        </w:rPr>
      </w:pPr>
    </w:p>
    <w:p w14:paraId="5A6AEBD9" w14:textId="77777777" w:rsidR="00A70CF6" w:rsidRDefault="00A70CF6" w:rsidP="00A70CF6">
      <w:pPr>
        <w:pStyle w:val="KeinLeerraum"/>
        <w:jc w:val="both"/>
        <w:rPr>
          <w:sz w:val="24"/>
          <w:szCs w:val="24"/>
        </w:rPr>
      </w:pPr>
    </w:p>
    <w:p w14:paraId="52E6D0C7" w14:textId="77777777" w:rsidR="00A70CF6" w:rsidRDefault="00A70CF6" w:rsidP="00A70CF6">
      <w:pPr>
        <w:pStyle w:val="KeinLeerraum"/>
        <w:jc w:val="both"/>
        <w:rPr>
          <w:sz w:val="24"/>
          <w:szCs w:val="24"/>
        </w:rPr>
      </w:pPr>
    </w:p>
    <w:p w14:paraId="7BE4402D" w14:textId="77777777" w:rsidR="00A70CF6" w:rsidRDefault="00A70CF6" w:rsidP="00A70CF6">
      <w:pPr>
        <w:pStyle w:val="KeinLeerraum"/>
        <w:jc w:val="both"/>
        <w:rPr>
          <w:sz w:val="24"/>
          <w:szCs w:val="24"/>
        </w:rPr>
      </w:pPr>
    </w:p>
    <w:p w14:paraId="7E7EEF09" w14:textId="77777777" w:rsidR="00A70CF6" w:rsidRDefault="00A70CF6" w:rsidP="00A70CF6">
      <w:pPr>
        <w:pStyle w:val="KeinLeerraum"/>
        <w:jc w:val="both"/>
        <w:rPr>
          <w:sz w:val="24"/>
          <w:szCs w:val="24"/>
        </w:rPr>
      </w:pPr>
    </w:p>
    <w:p w14:paraId="66A533AA" w14:textId="77777777" w:rsidR="00A70CF6" w:rsidRDefault="00A70CF6" w:rsidP="00A70CF6">
      <w:pPr>
        <w:pStyle w:val="KeinLeerraum"/>
        <w:jc w:val="both"/>
        <w:rPr>
          <w:sz w:val="24"/>
          <w:szCs w:val="24"/>
        </w:rPr>
      </w:pPr>
    </w:p>
    <w:p w14:paraId="6ABBE349" w14:textId="1BA06CB5" w:rsidR="00A70CF6" w:rsidRDefault="00656FFE" w:rsidP="00A70CF6">
      <w:pPr>
        <w:pStyle w:val="KeinLeerraum"/>
        <w:jc w:val="both"/>
        <w:rPr>
          <w:sz w:val="24"/>
          <w:szCs w:val="24"/>
        </w:rPr>
      </w:pPr>
      <w:r>
        <w:rPr>
          <w:noProof/>
          <w:lang w:eastAsia="de-CH"/>
        </w:rPr>
        <w:drawing>
          <wp:anchor distT="0" distB="0" distL="114300" distR="114300" simplePos="0" relativeHeight="251763200" behindDoc="1" locked="0" layoutInCell="1" allowOverlap="1" wp14:anchorId="02184FD7" wp14:editId="79BB9A9B">
            <wp:simplePos x="0" y="0"/>
            <wp:positionH relativeFrom="column">
              <wp:posOffset>3006725</wp:posOffset>
            </wp:positionH>
            <wp:positionV relativeFrom="paragraph">
              <wp:posOffset>125095</wp:posOffset>
            </wp:positionV>
            <wp:extent cx="2726055" cy="1532890"/>
            <wp:effectExtent l="0" t="0" r="0" b="0"/>
            <wp:wrapNone/>
            <wp:docPr id="86"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726055" cy="1532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0B6241" w14:textId="77777777" w:rsidR="00A70CF6" w:rsidRDefault="00A70CF6" w:rsidP="00A70CF6">
      <w:pPr>
        <w:pStyle w:val="KeinLeerraum"/>
        <w:jc w:val="both"/>
        <w:rPr>
          <w:sz w:val="24"/>
          <w:szCs w:val="24"/>
        </w:rPr>
      </w:pPr>
    </w:p>
    <w:p w14:paraId="60C51F51" w14:textId="77777777" w:rsidR="00A70CF6" w:rsidRDefault="00A70CF6" w:rsidP="00A70CF6">
      <w:pPr>
        <w:pStyle w:val="KeinLeerraum"/>
        <w:jc w:val="both"/>
        <w:rPr>
          <w:sz w:val="24"/>
          <w:szCs w:val="24"/>
        </w:rPr>
      </w:pPr>
    </w:p>
    <w:p w14:paraId="054F601D" w14:textId="77777777" w:rsidR="00A70CF6" w:rsidRDefault="00A70CF6" w:rsidP="00A70CF6">
      <w:pPr>
        <w:pStyle w:val="KeinLeerraum"/>
        <w:jc w:val="both"/>
        <w:rPr>
          <w:sz w:val="24"/>
          <w:szCs w:val="24"/>
        </w:rPr>
      </w:pPr>
    </w:p>
    <w:p w14:paraId="5126EB69" w14:textId="77777777" w:rsidR="00A70CF6" w:rsidRDefault="00A70CF6" w:rsidP="00A70CF6">
      <w:pPr>
        <w:pStyle w:val="KeinLeerraum"/>
        <w:jc w:val="both"/>
        <w:rPr>
          <w:sz w:val="24"/>
          <w:szCs w:val="24"/>
        </w:rPr>
      </w:pPr>
    </w:p>
    <w:p w14:paraId="5D2201CB" w14:textId="77777777" w:rsidR="00A70CF6" w:rsidRDefault="00A70CF6" w:rsidP="00A70CF6">
      <w:pPr>
        <w:pStyle w:val="KeinLeerraum"/>
        <w:jc w:val="both"/>
        <w:rPr>
          <w:sz w:val="24"/>
          <w:szCs w:val="24"/>
        </w:rPr>
      </w:pPr>
    </w:p>
    <w:p w14:paraId="7CABC31A" w14:textId="77777777" w:rsidR="000A215C" w:rsidRDefault="000A215C" w:rsidP="00A70CF6">
      <w:pPr>
        <w:pStyle w:val="KeinLeerraum"/>
        <w:jc w:val="both"/>
        <w:rPr>
          <w:sz w:val="24"/>
          <w:szCs w:val="24"/>
        </w:rPr>
      </w:pPr>
    </w:p>
    <w:p w14:paraId="6468AE09" w14:textId="77777777" w:rsidR="00A70CF6" w:rsidRDefault="00A70CF6" w:rsidP="007E0A73">
      <w:pPr>
        <w:pStyle w:val="KeinLeerraum"/>
        <w:jc w:val="both"/>
        <w:rPr>
          <w:sz w:val="24"/>
          <w:szCs w:val="24"/>
        </w:rPr>
      </w:pPr>
    </w:p>
    <w:p w14:paraId="1EE97733" w14:textId="77777777" w:rsidR="00A70CF6" w:rsidRDefault="00A70CF6" w:rsidP="007E0A73">
      <w:pPr>
        <w:pStyle w:val="KeinLeerraum"/>
        <w:jc w:val="both"/>
        <w:rPr>
          <w:sz w:val="24"/>
          <w:szCs w:val="24"/>
        </w:rPr>
      </w:pPr>
    </w:p>
    <w:p w14:paraId="7D8E9087" w14:textId="77777777" w:rsidR="00A70CF6" w:rsidRDefault="00A70CF6" w:rsidP="007E0A73">
      <w:pPr>
        <w:pStyle w:val="KeinLeerraum"/>
        <w:jc w:val="both"/>
        <w:rPr>
          <w:sz w:val="24"/>
          <w:szCs w:val="24"/>
        </w:rPr>
      </w:pPr>
    </w:p>
    <w:p w14:paraId="614B834D" w14:textId="77777777" w:rsidR="00D52BBF" w:rsidRDefault="00D52BBF" w:rsidP="00D52BBF">
      <w:pPr>
        <w:pStyle w:val="KeinLeerraum"/>
        <w:jc w:val="both"/>
        <w:rPr>
          <w:b/>
          <w:color w:val="C00000"/>
          <w:sz w:val="28"/>
          <w:szCs w:val="28"/>
        </w:rPr>
      </w:pPr>
    </w:p>
    <w:p w14:paraId="28F90F58" w14:textId="77777777" w:rsidR="000A215C" w:rsidRPr="003B43D3" w:rsidRDefault="000A215C" w:rsidP="000A215C">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115456" behindDoc="0" locked="0" layoutInCell="1" allowOverlap="1" wp14:anchorId="50309A0F" wp14:editId="73931F37">
                <wp:simplePos x="0" y="0"/>
                <wp:positionH relativeFrom="column">
                  <wp:posOffset>-108956</wp:posOffset>
                </wp:positionH>
                <wp:positionV relativeFrom="paragraph">
                  <wp:posOffset>-826135</wp:posOffset>
                </wp:positionV>
                <wp:extent cx="6133381" cy="603849"/>
                <wp:effectExtent l="0" t="0" r="0" b="6350"/>
                <wp:wrapNone/>
                <wp:docPr id="12" name="Textfeld 12"/>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078423" w14:textId="77777777" w:rsidR="006C12FF" w:rsidRDefault="006C12FF" w:rsidP="000A215C">
                            <w:r>
                              <w:rPr>
                                <w:rFonts w:ascii="Arial" w:hAnsi="Arial" w:cs="Arial"/>
                                <w:color w:val="C00000"/>
                                <w:sz w:val="56"/>
                                <w:szCs w:val="80"/>
                              </w:rPr>
                              <w:t>Clubinterne Wettkämpfe</w:t>
                            </w:r>
                          </w:p>
                          <w:p w14:paraId="4664E6B7" w14:textId="77777777" w:rsidR="006C12FF" w:rsidRDefault="006C12FF" w:rsidP="000A21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309A0F" id="Textfeld 12" o:spid="_x0000_s1088" type="#_x0000_t202" style="position:absolute;left:0;text-align:left;margin-left:-8.6pt;margin-top:-65.05pt;width:482.95pt;height:47.55pt;z-index:25211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M0ubgIAAEUFAAAOAAAAZHJzL2Uyb0RvYy54bWysVN9v2jAQfp+0/8Hy+wgUylrUUDGqTpNQ&#10;W62d+mwcu0RzfJ59kLC/vmcnAdTtpdNekrPv8+f78Z2vrpvKsJ3yoQSb89FgyJmyEorSvuT8x9Pt&#10;pwvOAgpbCANW5XyvAr+ef/xwVbuZOoMNmEJ5RiQ2zGqX8w2im2VZkBtViTAApyw5NfhKIC39S1Z4&#10;URN7ZbKz4XCa1eAL50GqEGj3pnXyeeLXWkm81zooZCbnFBumr0/fdfxm8ysxe/HCbUrZhSH+IYpK&#10;lJYuPVDdCBRs68s/qKpSegigcSChykDrUqqUA2UzGr7J5nEjnEq5UHGCO5Qp/D9aebd7dA+eYfMF&#10;GmpgLEjtwizQZsyn0b6Kf4qUkZ9KuD+UTTXIJG1OR+Px+GLEmSTfdDi+mFxGmux42vmAXxVULBo5&#10;99SWVC2xWwVsoT0kXmbhtjQmtcZYVhPp+HyYDhw8RG5sxKrU5I7mGHmycG9UxBj7XWlWFimBuJHk&#10;pZbGs50gYQgplcWUe+IldERpCuI9Bzv8Mar3HG7z6G8Gi4fDVWnBp+zfhF387EPWLZ5qfpJ3NLFZ&#10;N5R4zsfnfWfXUOyp4R7aWQhO3pbUlZUI+CA8iZ96TAON9/TRBqj60FmcbcD//tt+xJMmyctZTcOU&#10;8/BrK7zizHyzpNbL0WQSpy8tJuefz2jhTz3rU4/dVkugtpCiKLpkRjya3tQeqmea+0W8lVzCSro7&#10;59ibS2xHnN4NqRaLBKJ5cwJX9tHJSB27FDX31DwL7zphIkn6DvqxE7M3+myx8aSFxRZBl0m8sdBt&#10;VbsG0Kwm+XfvSnwMTtcJdXz95q8AAAD//wMAUEsDBBQABgAIAAAAIQBCU5UX4wAAAAwBAAAPAAAA&#10;ZHJzL2Rvd25yZXYueG1sTI89b8IwEIb3Sv0P1lXqBnZCKSHEQSgSqlSVAcrSzYmPJGpsp7GBtL++&#10;x9Ru9/Hoveey9Wg6dsHBt85KiKYCGNrK6dbWEo7v20kCzAdlteqcRQnf6GGd399lKtXuavd4OYSa&#10;UYj1qZLQhNCnnPuqQaP81PVoaXdyg1GB2qHmelBXCjcdj4V45ka1li40qseiwerzcDYSXovtTu3L&#10;2CQ/XfHydtr0X8ePuZSPD+NmBSzgGP5guOmTOuTkVLqz1Z51EibRIib0VsxEBIyQ5VOyAFbSaDYX&#10;wPOM/38i/wUAAP//AwBQSwECLQAUAAYACAAAACEAtoM4kv4AAADhAQAAEwAAAAAAAAAAAAAAAAAA&#10;AAAAW0NvbnRlbnRfVHlwZXNdLnhtbFBLAQItABQABgAIAAAAIQA4/SH/1gAAAJQBAAALAAAAAAAA&#10;AAAAAAAAAC8BAABfcmVscy8ucmVsc1BLAQItABQABgAIAAAAIQDmmM0ubgIAAEUFAAAOAAAAAAAA&#10;AAAAAAAAAC4CAABkcnMvZTJvRG9jLnhtbFBLAQItABQABgAIAAAAIQBCU5UX4wAAAAwBAAAPAAAA&#10;AAAAAAAAAAAAAMgEAABkcnMvZG93bnJldi54bWxQSwUGAAAAAAQABADzAAAA2AUAAAAA&#10;" filled="f" stroked="f" strokeweight=".5pt">
                <v:textbox>
                  <w:txbxContent>
                    <w:p w14:paraId="07078423" w14:textId="77777777" w:rsidR="006C12FF" w:rsidRDefault="006C12FF" w:rsidP="000A215C">
                      <w:r>
                        <w:rPr>
                          <w:rFonts w:ascii="Arial" w:hAnsi="Arial" w:cs="Arial"/>
                          <w:color w:val="C00000"/>
                          <w:sz w:val="56"/>
                          <w:szCs w:val="80"/>
                        </w:rPr>
                        <w:t>Clubinterne Wettkämpfe</w:t>
                      </w:r>
                    </w:p>
                    <w:p w14:paraId="4664E6B7" w14:textId="77777777" w:rsidR="006C12FF" w:rsidRDefault="006C12FF" w:rsidP="000A215C"/>
                  </w:txbxContent>
                </v:textbox>
              </v:shape>
            </w:pict>
          </mc:Fallback>
        </mc:AlternateContent>
      </w:r>
      <w:r w:rsidRPr="003B43D3">
        <w:rPr>
          <w:b/>
          <w:color w:val="C00000"/>
          <w:sz w:val="28"/>
          <w:szCs w:val="28"/>
        </w:rPr>
        <w:t xml:space="preserve">TTC Bern – </w:t>
      </w:r>
      <w:r>
        <w:rPr>
          <w:b/>
          <w:color w:val="C00000"/>
          <w:sz w:val="28"/>
          <w:szCs w:val="28"/>
        </w:rPr>
        <w:t>Küchenbrettli-Challenge</w:t>
      </w:r>
      <w:r w:rsidRPr="003B43D3">
        <w:rPr>
          <w:b/>
          <w:color w:val="C00000"/>
          <w:sz w:val="28"/>
          <w:szCs w:val="28"/>
        </w:rPr>
        <w:t xml:space="preserve"> </w:t>
      </w:r>
    </w:p>
    <w:p w14:paraId="75CE6BCC" w14:textId="77777777" w:rsidR="000A215C" w:rsidRDefault="000A215C" w:rsidP="000A215C">
      <w:pPr>
        <w:pStyle w:val="KeinLeerraum"/>
        <w:jc w:val="both"/>
        <w:rPr>
          <w:sz w:val="24"/>
          <w:szCs w:val="24"/>
        </w:rPr>
      </w:pPr>
    </w:p>
    <w:p w14:paraId="0B0A603B" w14:textId="77777777" w:rsidR="000A215C" w:rsidRDefault="000A215C" w:rsidP="000A215C">
      <w:pPr>
        <w:pStyle w:val="KeinLeerraum"/>
        <w:jc w:val="both"/>
        <w:rPr>
          <w:sz w:val="24"/>
          <w:szCs w:val="24"/>
        </w:rPr>
      </w:pPr>
      <w:r>
        <w:rPr>
          <w:sz w:val="24"/>
          <w:szCs w:val="24"/>
        </w:rPr>
        <w:t xml:space="preserve">Neu wird es in dieser Saison eine Küchenbrettli-Challenge geben. Wie der Name schon sagt, wird mit normalen Küchenbrettli welche z.B. zum Schneiden von Zwiebeln oder dergleichen genutzt werden gespielt. Einen Pilotversuch wurde am Chlouseturnier 2017 gemacht und das Echo der Teilnehmenden war durchwegs positiv. Als Spielsystem wird das „Schweizer-System“ zum Zuge kommen. Bei diesem wird einem je nach gespieltem Resultat in jeder Runde ein ähnlich starker Gegner zugelost. </w:t>
      </w:r>
      <w:r w:rsidRPr="000A215C">
        <w:rPr>
          <w:b/>
          <w:sz w:val="24"/>
          <w:szCs w:val="24"/>
        </w:rPr>
        <w:t>Samstag, der 06. April 2019</w:t>
      </w:r>
      <w:r>
        <w:rPr>
          <w:sz w:val="24"/>
          <w:szCs w:val="24"/>
        </w:rPr>
        <w:t xml:space="preserve"> ist im Übrigen kein normales Datum. An diesem Datum wird der „Welt-Tischtennis-Tag“ gefeiert. An diesem werden auf der ganzen Welt Tischtennis-Veranstaltungen durchgeführt um den Tischtennissport auf Club oder Verbandsebene der Öffentlichkeit zu präsentieren. Wir sind also dabei! Mehr Infos zu diesem Tag gibt’s auf: </w:t>
      </w:r>
      <w:hyperlink r:id="rId35" w:history="1">
        <w:r w:rsidRPr="000A215C">
          <w:rPr>
            <w:rStyle w:val="Hyperlink"/>
            <w:sz w:val="24"/>
            <w:szCs w:val="24"/>
          </w:rPr>
          <w:t>www.tt4all.com</w:t>
        </w:r>
      </w:hyperlink>
    </w:p>
    <w:p w14:paraId="281A794C" w14:textId="77777777" w:rsidR="000A215C" w:rsidRDefault="000A215C" w:rsidP="000A215C">
      <w:pPr>
        <w:pStyle w:val="KeinLeerraum"/>
        <w:jc w:val="both"/>
        <w:rPr>
          <w:sz w:val="24"/>
          <w:szCs w:val="24"/>
        </w:rPr>
      </w:pPr>
    </w:p>
    <w:p w14:paraId="1AAC257D" w14:textId="77777777" w:rsidR="000A215C" w:rsidRPr="00830449" w:rsidRDefault="000A215C" w:rsidP="000A215C">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5926EDD2" w14:textId="77777777" w:rsidR="000A215C" w:rsidRDefault="000A215C" w:rsidP="000A215C">
      <w:pPr>
        <w:pStyle w:val="KeinLeerraum"/>
        <w:shd w:val="clear" w:color="auto" w:fill="C00000"/>
        <w:jc w:val="both"/>
        <w:rPr>
          <w:sz w:val="24"/>
          <w:szCs w:val="24"/>
        </w:rPr>
      </w:pPr>
      <w:r>
        <w:rPr>
          <w:b/>
          <w:sz w:val="24"/>
          <w:szCs w:val="24"/>
          <w:u w:val="single"/>
        </w:rPr>
        <w:t>06.04</w:t>
      </w:r>
      <w:r w:rsidRPr="00CA4613">
        <w:rPr>
          <w:b/>
          <w:sz w:val="24"/>
          <w:szCs w:val="24"/>
          <w:u w:val="single"/>
        </w:rPr>
        <w:t>.201</w:t>
      </w:r>
      <w:r>
        <w:rPr>
          <w:b/>
          <w:sz w:val="24"/>
          <w:szCs w:val="24"/>
          <w:u w:val="single"/>
        </w:rPr>
        <w:t>9</w:t>
      </w:r>
      <w:r w:rsidRPr="008D37EB">
        <w:rPr>
          <w:b/>
          <w:sz w:val="24"/>
          <w:szCs w:val="24"/>
        </w:rPr>
        <w:t xml:space="preserve"> – 1</w:t>
      </w:r>
      <w:r>
        <w:rPr>
          <w:b/>
          <w:sz w:val="24"/>
          <w:szCs w:val="24"/>
        </w:rPr>
        <w:t>3:30</w:t>
      </w:r>
      <w:r w:rsidRPr="008D37EB">
        <w:rPr>
          <w:b/>
          <w:sz w:val="24"/>
          <w:szCs w:val="24"/>
        </w:rPr>
        <w:t>-1</w:t>
      </w:r>
      <w:r>
        <w:rPr>
          <w:b/>
          <w:sz w:val="24"/>
          <w:szCs w:val="24"/>
        </w:rPr>
        <w:t>7</w:t>
      </w:r>
      <w:r w:rsidRPr="008D37EB">
        <w:rPr>
          <w:b/>
          <w:sz w:val="24"/>
          <w:szCs w:val="24"/>
        </w:rPr>
        <w:t>:</w:t>
      </w:r>
      <w:r>
        <w:rPr>
          <w:b/>
          <w:sz w:val="24"/>
          <w:szCs w:val="24"/>
        </w:rPr>
        <w:t>30h</w:t>
      </w:r>
      <w:r>
        <w:rPr>
          <w:b/>
          <w:sz w:val="24"/>
          <w:szCs w:val="24"/>
        </w:rPr>
        <w:tab/>
        <w:t>Küchenbrettli-Challenge</w:t>
      </w:r>
      <w:r>
        <w:rPr>
          <w:b/>
          <w:sz w:val="24"/>
          <w:szCs w:val="24"/>
        </w:rPr>
        <w:tab/>
      </w:r>
      <w:r w:rsidRPr="008D37EB">
        <w:rPr>
          <w:b/>
          <w:sz w:val="24"/>
          <w:szCs w:val="24"/>
        </w:rPr>
        <w:tab/>
      </w:r>
      <w:r w:rsidRPr="00830449">
        <w:rPr>
          <w:b/>
          <w:sz w:val="24"/>
          <w:szCs w:val="24"/>
        </w:rPr>
        <w:t>Halle Kleefeld, Bümpliz</w:t>
      </w:r>
    </w:p>
    <w:p w14:paraId="457E8115" w14:textId="77777777" w:rsidR="000A215C" w:rsidRDefault="000A215C" w:rsidP="000A215C">
      <w:pPr>
        <w:pStyle w:val="KeinLeerraum"/>
        <w:jc w:val="both"/>
        <w:rPr>
          <w:sz w:val="24"/>
          <w:szCs w:val="24"/>
        </w:rPr>
      </w:pPr>
    </w:p>
    <w:p w14:paraId="212ADCC5" w14:textId="77777777" w:rsidR="000A215C" w:rsidRDefault="000A215C" w:rsidP="000A215C">
      <w:pPr>
        <w:pStyle w:val="KeinLeerraum"/>
        <w:jc w:val="both"/>
        <w:rPr>
          <w:sz w:val="24"/>
          <w:szCs w:val="24"/>
        </w:rPr>
      </w:pPr>
      <w:r>
        <w:rPr>
          <w:sz w:val="24"/>
          <w:szCs w:val="24"/>
        </w:rPr>
        <w:t>Beispiel Bilder wie das Ganze dann aussehen wird:</w:t>
      </w:r>
    </w:p>
    <w:p w14:paraId="046438C1" w14:textId="77777777" w:rsidR="000A215C" w:rsidRDefault="000A215C" w:rsidP="000A215C">
      <w:pPr>
        <w:pStyle w:val="KeinLeerraum"/>
        <w:jc w:val="both"/>
        <w:rPr>
          <w:sz w:val="24"/>
          <w:szCs w:val="24"/>
        </w:rPr>
      </w:pPr>
    </w:p>
    <w:p w14:paraId="13E1E6A9" w14:textId="747716F2" w:rsidR="000A215C" w:rsidRDefault="000A215C" w:rsidP="000A215C">
      <w:pPr>
        <w:pStyle w:val="KeinLeerraum"/>
        <w:jc w:val="both"/>
        <w:rPr>
          <w:sz w:val="24"/>
          <w:szCs w:val="24"/>
        </w:rPr>
      </w:pPr>
      <w:r>
        <w:rPr>
          <w:noProof/>
          <w:lang w:eastAsia="de-CH"/>
        </w:rPr>
        <w:drawing>
          <wp:anchor distT="0" distB="0" distL="114300" distR="114300" simplePos="0" relativeHeight="252109312" behindDoc="1" locked="0" layoutInCell="1" allowOverlap="1" wp14:anchorId="2C279A0F" wp14:editId="17B82ECA">
            <wp:simplePos x="0" y="0"/>
            <wp:positionH relativeFrom="column">
              <wp:posOffset>13970</wp:posOffset>
            </wp:positionH>
            <wp:positionV relativeFrom="paragraph">
              <wp:posOffset>635</wp:posOffset>
            </wp:positionV>
            <wp:extent cx="2724785" cy="1532890"/>
            <wp:effectExtent l="0" t="0" r="0" b="0"/>
            <wp:wrapNone/>
            <wp:docPr id="755" name="Bild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SC0342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724785" cy="1532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5A8AC1" w14:textId="77777777" w:rsidR="000A215C" w:rsidRDefault="000A215C" w:rsidP="000A215C">
      <w:pPr>
        <w:pStyle w:val="KeinLeerraum"/>
        <w:jc w:val="both"/>
        <w:rPr>
          <w:sz w:val="24"/>
          <w:szCs w:val="24"/>
        </w:rPr>
      </w:pPr>
    </w:p>
    <w:p w14:paraId="1889F225" w14:textId="77777777" w:rsidR="000A215C" w:rsidRDefault="000A215C" w:rsidP="000A215C">
      <w:pPr>
        <w:pStyle w:val="KeinLeerraum"/>
        <w:jc w:val="both"/>
        <w:rPr>
          <w:sz w:val="24"/>
          <w:szCs w:val="24"/>
        </w:rPr>
      </w:pPr>
    </w:p>
    <w:p w14:paraId="7F1B3BB8" w14:textId="77777777" w:rsidR="000A215C" w:rsidRDefault="000A215C" w:rsidP="000A215C">
      <w:pPr>
        <w:pStyle w:val="KeinLeerraum"/>
        <w:jc w:val="both"/>
        <w:rPr>
          <w:sz w:val="24"/>
          <w:szCs w:val="24"/>
        </w:rPr>
      </w:pPr>
    </w:p>
    <w:p w14:paraId="52CF1095" w14:textId="77777777" w:rsidR="000A215C" w:rsidRDefault="000A215C" w:rsidP="000A215C">
      <w:pPr>
        <w:pStyle w:val="KeinLeerraum"/>
        <w:jc w:val="both"/>
        <w:rPr>
          <w:sz w:val="24"/>
          <w:szCs w:val="24"/>
        </w:rPr>
      </w:pPr>
    </w:p>
    <w:p w14:paraId="6CBBFF04" w14:textId="77777777" w:rsidR="000A215C" w:rsidRDefault="000A215C" w:rsidP="000A215C">
      <w:pPr>
        <w:pStyle w:val="KeinLeerraum"/>
        <w:jc w:val="both"/>
        <w:rPr>
          <w:sz w:val="24"/>
          <w:szCs w:val="24"/>
        </w:rPr>
      </w:pPr>
    </w:p>
    <w:p w14:paraId="033322F6" w14:textId="77777777" w:rsidR="000A215C" w:rsidRDefault="000A215C" w:rsidP="000A215C">
      <w:pPr>
        <w:pStyle w:val="KeinLeerraum"/>
        <w:jc w:val="both"/>
        <w:rPr>
          <w:sz w:val="24"/>
          <w:szCs w:val="24"/>
        </w:rPr>
      </w:pPr>
    </w:p>
    <w:p w14:paraId="5BD0D70F" w14:textId="77777777" w:rsidR="000A215C" w:rsidRDefault="000A215C" w:rsidP="000A215C">
      <w:pPr>
        <w:pStyle w:val="KeinLeerraum"/>
        <w:jc w:val="both"/>
        <w:rPr>
          <w:sz w:val="24"/>
          <w:szCs w:val="24"/>
        </w:rPr>
      </w:pPr>
    </w:p>
    <w:p w14:paraId="75D75448" w14:textId="77777777" w:rsidR="000A215C" w:rsidRDefault="000A215C" w:rsidP="000A215C">
      <w:pPr>
        <w:pStyle w:val="KeinLeerraum"/>
        <w:jc w:val="both"/>
        <w:rPr>
          <w:sz w:val="24"/>
          <w:szCs w:val="24"/>
        </w:rPr>
      </w:pPr>
    </w:p>
    <w:p w14:paraId="60C94C55" w14:textId="0FE7AC04" w:rsidR="000A215C" w:rsidRDefault="000A215C" w:rsidP="000A215C">
      <w:pPr>
        <w:pStyle w:val="KeinLeerraum"/>
        <w:jc w:val="both"/>
        <w:rPr>
          <w:sz w:val="24"/>
          <w:szCs w:val="24"/>
        </w:rPr>
      </w:pPr>
      <w:r>
        <w:rPr>
          <w:noProof/>
          <w:lang w:eastAsia="de-CH"/>
        </w:rPr>
        <w:drawing>
          <wp:anchor distT="0" distB="0" distL="114300" distR="114300" simplePos="0" relativeHeight="252111360" behindDoc="1" locked="0" layoutInCell="1" allowOverlap="1" wp14:anchorId="779BAF83" wp14:editId="2AA93BC3">
            <wp:simplePos x="0" y="0"/>
            <wp:positionH relativeFrom="column">
              <wp:posOffset>3007360</wp:posOffset>
            </wp:positionH>
            <wp:positionV relativeFrom="paragraph">
              <wp:posOffset>69215</wp:posOffset>
            </wp:positionV>
            <wp:extent cx="2724785" cy="1532890"/>
            <wp:effectExtent l="0" t="0" r="0" b="0"/>
            <wp:wrapNone/>
            <wp:docPr id="759" name="Bild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SC034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724785" cy="1532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25496" w14:textId="77777777" w:rsidR="000A215C" w:rsidRDefault="000A215C" w:rsidP="000A215C">
      <w:pPr>
        <w:pStyle w:val="KeinLeerraum"/>
        <w:jc w:val="both"/>
        <w:rPr>
          <w:sz w:val="24"/>
          <w:szCs w:val="24"/>
        </w:rPr>
      </w:pPr>
    </w:p>
    <w:p w14:paraId="13F3D410" w14:textId="77777777" w:rsidR="000A215C" w:rsidRDefault="000A215C" w:rsidP="000A215C">
      <w:pPr>
        <w:pStyle w:val="KeinLeerraum"/>
        <w:jc w:val="both"/>
        <w:rPr>
          <w:sz w:val="24"/>
          <w:szCs w:val="24"/>
        </w:rPr>
      </w:pPr>
    </w:p>
    <w:p w14:paraId="0C1B2DED" w14:textId="77777777" w:rsidR="000A215C" w:rsidRDefault="000A215C" w:rsidP="000A215C">
      <w:pPr>
        <w:pStyle w:val="KeinLeerraum"/>
        <w:jc w:val="both"/>
        <w:rPr>
          <w:sz w:val="24"/>
          <w:szCs w:val="24"/>
        </w:rPr>
      </w:pPr>
    </w:p>
    <w:p w14:paraId="09BD94D9" w14:textId="77777777" w:rsidR="000A215C" w:rsidRDefault="000A215C" w:rsidP="000A215C">
      <w:pPr>
        <w:pStyle w:val="KeinLeerraum"/>
        <w:jc w:val="both"/>
        <w:rPr>
          <w:sz w:val="24"/>
          <w:szCs w:val="24"/>
        </w:rPr>
      </w:pPr>
    </w:p>
    <w:p w14:paraId="490401B4" w14:textId="77777777" w:rsidR="000A215C" w:rsidRDefault="000A215C" w:rsidP="000A215C">
      <w:pPr>
        <w:pStyle w:val="KeinLeerraum"/>
        <w:jc w:val="both"/>
        <w:rPr>
          <w:sz w:val="24"/>
          <w:szCs w:val="24"/>
        </w:rPr>
      </w:pPr>
    </w:p>
    <w:p w14:paraId="39C22B0F" w14:textId="77777777" w:rsidR="000A215C" w:rsidRDefault="000A215C" w:rsidP="000A215C">
      <w:pPr>
        <w:pStyle w:val="KeinLeerraum"/>
        <w:jc w:val="both"/>
        <w:rPr>
          <w:sz w:val="24"/>
          <w:szCs w:val="24"/>
        </w:rPr>
      </w:pPr>
    </w:p>
    <w:p w14:paraId="68FAC207" w14:textId="77777777" w:rsidR="000A215C" w:rsidRDefault="000A215C" w:rsidP="000A215C">
      <w:pPr>
        <w:pStyle w:val="KeinLeerraum"/>
        <w:jc w:val="both"/>
        <w:rPr>
          <w:sz w:val="24"/>
          <w:szCs w:val="24"/>
        </w:rPr>
      </w:pPr>
    </w:p>
    <w:p w14:paraId="76F26FBD" w14:textId="77777777" w:rsidR="000A215C" w:rsidRDefault="000A215C" w:rsidP="000A215C">
      <w:pPr>
        <w:pStyle w:val="KeinLeerraum"/>
        <w:jc w:val="both"/>
        <w:rPr>
          <w:sz w:val="24"/>
          <w:szCs w:val="24"/>
        </w:rPr>
      </w:pPr>
    </w:p>
    <w:p w14:paraId="4DB5A6C3" w14:textId="45BEC482" w:rsidR="000A215C" w:rsidRDefault="000A215C" w:rsidP="000A215C">
      <w:pPr>
        <w:pStyle w:val="KeinLeerraum"/>
        <w:jc w:val="both"/>
        <w:rPr>
          <w:sz w:val="24"/>
          <w:szCs w:val="24"/>
        </w:rPr>
      </w:pPr>
      <w:r>
        <w:rPr>
          <w:noProof/>
          <w:lang w:eastAsia="de-CH"/>
        </w:rPr>
        <w:drawing>
          <wp:anchor distT="0" distB="0" distL="114300" distR="114300" simplePos="0" relativeHeight="252113408" behindDoc="1" locked="0" layoutInCell="1" allowOverlap="1" wp14:anchorId="58E7373C" wp14:editId="42858BC3">
            <wp:simplePos x="0" y="0"/>
            <wp:positionH relativeFrom="column">
              <wp:posOffset>13970</wp:posOffset>
            </wp:positionH>
            <wp:positionV relativeFrom="paragraph">
              <wp:posOffset>129540</wp:posOffset>
            </wp:positionV>
            <wp:extent cx="2724785" cy="1532255"/>
            <wp:effectExtent l="0" t="0" r="0" b="0"/>
            <wp:wrapNone/>
            <wp:docPr id="781" name="Bild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SC0342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72478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CB5F7B" w14:textId="77777777" w:rsidR="000A215C" w:rsidRDefault="000A215C" w:rsidP="000A215C">
      <w:pPr>
        <w:pStyle w:val="KeinLeerraum"/>
        <w:jc w:val="both"/>
        <w:rPr>
          <w:sz w:val="24"/>
          <w:szCs w:val="24"/>
        </w:rPr>
      </w:pPr>
    </w:p>
    <w:p w14:paraId="311AC6F4" w14:textId="77777777" w:rsidR="000A215C" w:rsidRDefault="000A215C" w:rsidP="000A215C">
      <w:pPr>
        <w:pStyle w:val="KeinLeerraum"/>
        <w:jc w:val="both"/>
        <w:rPr>
          <w:sz w:val="24"/>
          <w:szCs w:val="24"/>
        </w:rPr>
      </w:pPr>
    </w:p>
    <w:p w14:paraId="6B4F4D3D" w14:textId="77777777" w:rsidR="000A215C" w:rsidRDefault="000A215C" w:rsidP="000A215C">
      <w:pPr>
        <w:pStyle w:val="KeinLeerraum"/>
        <w:jc w:val="both"/>
        <w:rPr>
          <w:sz w:val="24"/>
          <w:szCs w:val="24"/>
        </w:rPr>
      </w:pPr>
    </w:p>
    <w:p w14:paraId="5C530BC1" w14:textId="77777777" w:rsidR="000A215C" w:rsidRDefault="000A215C" w:rsidP="000A215C">
      <w:pPr>
        <w:pStyle w:val="KeinLeerraum"/>
        <w:jc w:val="both"/>
        <w:rPr>
          <w:sz w:val="24"/>
          <w:szCs w:val="24"/>
        </w:rPr>
      </w:pPr>
    </w:p>
    <w:p w14:paraId="78F6C8D8" w14:textId="77777777" w:rsidR="000A215C" w:rsidRDefault="000A215C" w:rsidP="000A215C">
      <w:pPr>
        <w:pStyle w:val="KeinLeerraum"/>
        <w:jc w:val="both"/>
        <w:rPr>
          <w:sz w:val="24"/>
          <w:szCs w:val="24"/>
        </w:rPr>
      </w:pPr>
    </w:p>
    <w:p w14:paraId="2E840F97" w14:textId="77777777" w:rsidR="000A215C" w:rsidRDefault="000A215C" w:rsidP="000A215C">
      <w:pPr>
        <w:pStyle w:val="KeinLeerraum"/>
        <w:jc w:val="both"/>
        <w:rPr>
          <w:sz w:val="24"/>
          <w:szCs w:val="24"/>
        </w:rPr>
      </w:pPr>
    </w:p>
    <w:p w14:paraId="1B56D6EB" w14:textId="77777777" w:rsidR="000A215C" w:rsidRDefault="000A215C" w:rsidP="000A215C">
      <w:pPr>
        <w:pStyle w:val="KeinLeerraum"/>
        <w:jc w:val="both"/>
        <w:rPr>
          <w:sz w:val="24"/>
          <w:szCs w:val="24"/>
        </w:rPr>
      </w:pPr>
    </w:p>
    <w:p w14:paraId="6D7FBEA6" w14:textId="77777777" w:rsidR="000A215C" w:rsidRDefault="000A215C" w:rsidP="00D52BBF">
      <w:pPr>
        <w:pStyle w:val="KeinLeerraum"/>
        <w:jc w:val="both"/>
        <w:rPr>
          <w:b/>
          <w:color w:val="C00000"/>
          <w:sz w:val="28"/>
          <w:szCs w:val="28"/>
        </w:rPr>
      </w:pPr>
    </w:p>
    <w:p w14:paraId="58C1D8DE" w14:textId="77777777" w:rsidR="00D52BBF" w:rsidRPr="003B43D3" w:rsidRDefault="00276A68" w:rsidP="00D52BBF">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89504" behindDoc="0" locked="0" layoutInCell="1" allowOverlap="1" wp14:anchorId="3E50D8C7" wp14:editId="3E99252E">
                <wp:simplePos x="0" y="0"/>
                <wp:positionH relativeFrom="column">
                  <wp:posOffset>-120914</wp:posOffset>
                </wp:positionH>
                <wp:positionV relativeFrom="paragraph">
                  <wp:posOffset>-837565</wp:posOffset>
                </wp:positionV>
                <wp:extent cx="6132830" cy="603250"/>
                <wp:effectExtent l="0" t="0" r="0" b="6350"/>
                <wp:wrapNone/>
                <wp:docPr id="785" name="Textfeld 785"/>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7B5B95" w14:textId="77777777" w:rsidR="006C12FF" w:rsidRDefault="006C12FF" w:rsidP="00583500">
                            <w:r>
                              <w:rPr>
                                <w:rFonts w:ascii="Arial" w:hAnsi="Arial" w:cs="Arial"/>
                                <w:color w:val="C00000"/>
                                <w:sz w:val="56"/>
                                <w:szCs w:val="80"/>
                              </w:rPr>
                              <w:t>Clubinterne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50D8C7" id="Textfeld 785" o:spid="_x0000_s1089" type="#_x0000_t202" style="position:absolute;left:0;text-align:left;margin-left:-9.5pt;margin-top:-65.95pt;width:482.9pt;height:47.5pt;z-index:25198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t7awIAAEUFAAAOAAAAZHJzL2Uyb0RvYy54bWysVEtv2zAMvg/YfxB0X51Xsy6IU2QtOgwo&#10;2mLp0LMiS40xWdQkJnb260vJdpJ1u3TYRaLIj29S88umMmynfCjB5nx4NuBMWQlFaZ9z/v3x5sMF&#10;ZwGFLYQBq3K+V4FfLt6/m9dupkawAVMoz8iIDbPa5XyD6GZZFuRGVSKcgVOWhBp8JZCe/jkrvKjJ&#10;emWy0WAwzWrwhfMgVQjEvW6FfJHsa60k3msdFDKTc4oN0+nTuY5ntpiL2bMXblPKLgzxD1FUorTk&#10;9GDqWqBgW1/+YaoqpYcAGs8kVBloXUqVcqBshoNX2aw2wqmUCxUnuEOZwv8zK+92K/fgGTafoaEG&#10;xoLULswCMWM+jfZVvClSRnIq4f5QNtUgk8ScDsejizGJJMmmg/HoPNU1O2o7H/CLgopFIuee2pKq&#10;JXa3AckjQXtIdGbhpjQmtcZYVpPRMZn8TUIaxkaOSk3uzBwjTxTujYoYY78pzcoiJRAZabzUlfFs&#10;J2gwhJTKYso92SV0RGkK4i2KHf4Y1VuU2zx6z2DxoFyVFnzK/lXYxY8+ZN3iqZAneUcSm3VDied8&#10;PO07u4ZiTw330O5CcPKmpK7cioAPwtPwUyNpofGeDm2Aqg8dxdkG/K+/8SOeZpKknNW0TDkPP7fC&#10;K87MV0vT+mk4mcTtS4/J+ccRPfypZH0qsdvqCqgtQ/o6nExkxKPpSe2heqK9X0avJBJWku+cY09e&#10;Ybvi9G9ItVwmEO2bE3hrV05G07FLceYemyfhXTeYSCN9B/3aidmr+WyxUdPCcougyzS8sdBtVbsG&#10;0K6mme7+lfgZnL4T6vj7LV4AAAD//wMAUEsDBBQABgAIAAAAIQDqweJo4wAAAAwBAAAPAAAAZHJz&#10;L2Rvd25yZXYueG1sTI9BT8MwDIXvSPyHyEjctrQbVGtpOk2VJiQEh41duLlN1lY0TmmyrfDr8U5w&#10;s/2enr+Xryfbi7MZfedIQTyPQBiqne6oUXB4385WIHxA0tg7Mgq+jYd1cXuTY6bdhXbmvA+N4BDy&#10;GSpoQxgyKX3dGot+7gZDrB3daDHwOjZSj3jhcNvLRRQl0mJH/KHFwZStqT/3J6vgpdy+4a5a2NVP&#10;Xz6/HjfD1+HjUan7u2nzBCKYKfyZ4YrP6FAwU+VOpL3oFczilLuE67CMUxBsSR8SblPxaZmkIItc&#10;/i9R/AIAAP//AwBQSwECLQAUAAYACAAAACEAtoM4kv4AAADhAQAAEwAAAAAAAAAAAAAAAAAAAAAA&#10;W0NvbnRlbnRfVHlwZXNdLnhtbFBLAQItABQABgAIAAAAIQA4/SH/1gAAAJQBAAALAAAAAAAAAAAA&#10;AAAAAC8BAABfcmVscy8ucmVsc1BLAQItABQABgAIAAAAIQB8/7t7awIAAEUFAAAOAAAAAAAAAAAA&#10;AAAAAC4CAABkcnMvZTJvRG9jLnhtbFBLAQItABQABgAIAAAAIQDqweJo4wAAAAwBAAAPAAAAAAAA&#10;AAAAAAAAAMUEAABkcnMvZG93bnJldi54bWxQSwUGAAAAAAQABADzAAAA1QUAAAAA&#10;" filled="f" stroked="f" strokeweight=".5pt">
                <v:textbox>
                  <w:txbxContent>
                    <w:p w14:paraId="507B5B95" w14:textId="77777777" w:rsidR="006C12FF" w:rsidRDefault="006C12FF" w:rsidP="00583500">
                      <w:r>
                        <w:rPr>
                          <w:rFonts w:ascii="Arial" w:hAnsi="Arial" w:cs="Arial"/>
                          <w:color w:val="C00000"/>
                          <w:sz w:val="56"/>
                          <w:szCs w:val="80"/>
                        </w:rPr>
                        <w:t>Clubinterne Wettkämpfe</w:t>
                      </w:r>
                    </w:p>
                  </w:txbxContent>
                </v:textbox>
              </v:shape>
            </w:pict>
          </mc:Fallback>
        </mc:AlternateContent>
      </w:r>
      <w:r w:rsidR="00D52BBF" w:rsidRPr="003B43D3">
        <w:rPr>
          <w:b/>
          <w:color w:val="C00000"/>
          <w:sz w:val="28"/>
          <w:szCs w:val="28"/>
        </w:rPr>
        <w:t xml:space="preserve">TTC Bern – </w:t>
      </w:r>
      <w:r w:rsidR="00FD2279">
        <w:rPr>
          <w:b/>
          <w:color w:val="C00000"/>
          <w:sz w:val="28"/>
          <w:szCs w:val="28"/>
        </w:rPr>
        <w:t>Elite</w:t>
      </w:r>
      <w:r w:rsidR="00D52BBF" w:rsidRPr="003B43D3">
        <w:rPr>
          <w:b/>
          <w:color w:val="C00000"/>
          <w:sz w:val="28"/>
          <w:szCs w:val="28"/>
        </w:rPr>
        <w:t xml:space="preserve"> Clubmeisterschaft </w:t>
      </w:r>
    </w:p>
    <w:p w14:paraId="1FA9B283" w14:textId="77777777" w:rsidR="00D52BBF" w:rsidRDefault="00D52BBF" w:rsidP="00D52BBF">
      <w:pPr>
        <w:pStyle w:val="KeinLeerraum"/>
        <w:jc w:val="both"/>
        <w:rPr>
          <w:sz w:val="24"/>
          <w:szCs w:val="24"/>
        </w:rPr>
      </w:pPr>
    </w:p>
    <w:p w14:paraId="4C321AB7" w14:textId="77777777" w:rsidR="00D52BBF" w:rsidRDefault="00FD2279" w:rsidP="00D52BBF">
      <w:pPr>
        <w:pStyle w:val="KeinLeerraum"/>
        <w:jc w:val="both"/>
        <w:rPr>
          <w:sz w:val="24"/>
          <w:szCs w:val="24"/>
        </w:rPr>
      </w:pPr>
      <w:r>
        <w:rPr>
          <w:sz w:val="24"/>
          <w:szCs w:val="24"/>
        </w:rPr>
        <w:t xml:space="preserve">Neben der Nachwuchs Clubmeisterschaft gibt es auch die Elite Clubmeisterschaft, hier treten auch alle Erwachsene an. Den Nachwuchsspielern ist es frei gestellt ebenfalls an diesem Turnier teilzunehmen. Gespielt wird zuerst in grossen Gruppen gefolgt von einer KO-Phase. Für Nachwuchsspieler besteht sicherlich der Reiz darin, sich auch mal mit den Erwachsenen messen zu können. </w:t>
      </w:r>
    </w:p>
    <w:p w14:paraId="3937B121" w14:textId="77777777" w:rsidR="00D52BBF" w:rsidRDefault="00D52BBF" w:rsidP="00D52BBF">
      <w:pPr>
        <w:pStyle w:val="KeinLeerraum"/>
        <w:jc w:val="both"/>
        <w:rPr>
          <w:sz w:val="24"/>
          <w:szCs w:val="24"/>
        </w:rPr>
      </w:pPr>
    </w:p>
    <w:p w14:paraId="2892FFE1" w14:textId="77777777" w:rsidR="00D52BBF" w:rsidRPr="00830449" w:rsidRDefault="00D52BBF" w:rsidP="00D52BBF">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Veranstaltung</w:t>
      </w:r>
      <w:r w:rsidRPr="00830449">
        <w:rPr>
          <w:b/>
          <w:sz w:val="24"/>
          <w:szCs w:val="24"/>
        </w:rPr>
        <w:tab/>
      </w:r>
      <w:r w:rsidRPr="00830449">
        <w:rPr>
          <w:b/>
          <w:sz w:val="24"/>
          <w:szCs w:val="24"/>
        </w:rPr>
        <w:tab/>
      </w:r>
      <w:r w:rsidRPr="00830449">
        <w:rPr>
          <w:b/>
          <w:sz w:val="24"/>
          <w:szCs w:val="24"/>
        </w:rPr>
        <w:tab/>
      </w:r>
      <w:r w:rsidRPr="00830449">
        <w:rPr>
          <w:b/>
          <w:sz w:val="24"/>
          <w:szCs w:val="24"/>
        </w:rPr>
        <w:tab/>
      </w:r>
      <w:r>
        <w:rPr>
          <w:b/>
          <w:sz w:val="24"/>
          <w:szCs w:val="24"/>
        </w:rPr>
        <w:t>Ort</w:t>
      </w:r>
    </w:p>
    <w:p w14:paraId="2A6F19C1" w14:textId="77777777" w:rsidR="00D52BBF" w:rsidRPr="00830449" w:rsidRDefault="00474259" w:rsidP="00D52BBF">
      <w:pPr>
        <w:pStyle w:val="KeinLeerraum"/>
        <w:shd w:val="clear" w:color="auto" w:fill="C00000"/>
        <w:jc w:val="both"/>
        <w:rPr>
          <w:b/>
          <w:sz w:val="24"/>
          <w:szCs w:val="24"/>
        </w:rPr>
      </w:pPr>
      <w:r>
        <w:rPr>
          <w:b/>
          <w:sz w:val="24"/>
          <w:szCs w:val="24"/>
          <w:u w:val="single"/>
        </w:rPr>
        <w:t>0</w:t>
      </w:r>
      <w:r w:rsidR="00656FFE">
        <w:rPr>
          <w:b/>
          <w:sz w:val="24"/>
          <w:szCs w:val="24"/>
          <w:u w:val="single"/>
        </w:rPr>
        <w:t>4</w:t>
      </w:r>
      <w:r>
        <w:rPr>
          <w:b/>
          <w:sz w:val="24"/>
          <w:szCs w:val="24"/>
          <w:u w:val="single"/>
        </w:rPr>
        <w:t>.05</w:t>
      </w:r>
      <w:r w:rsidR="00FD2279" w:rsidRPr="00CA4613">
        <w:rPr>
          <w:b/>
          <w:sz w:val="24"/>
          <w:szCs w:val="24"/>
          <w:u w:val="single"/>
        </w:rPr>
        <w:t>.201</w:t>
      </w:r>
      <w:r w:rsidR="00656FFE">
        <w:rPr>
          <w:b/>
          <w:sz w:val="24"/>
          <w:szCs w:val="24"/>
          <w:u w:val="single"/>
        </w:rPr>
        <w:t>9</w:t>
      </w:r>
      <w:r w:rsidR="00FD2279">
        <w:rPr>
          <w:b/>
          <w:sz w:val="24"/>
          <w:szCs w:val="24"/>
        </w:rPr>
        <w:t xml:space="preserve"> – 14:00-18:30h</w:t>
      </w:r>
      <w:r w:rsidR="00FD2279">
        <w:rPr>
          <w:b/>
          <w:sz w:val="24"/>
          <w:szCs w:val="24"/>
        </w:rPr>
        <w:tab/>
      </w:r>
      <w:r w:rsidR="00FD2279" w:rsidRPr="008D37EB">
        <w:rPr>
          <w:b/>
          <w:sz w:val="24"/>
          <w:szCs w:val="24"/>
        </w:rPr>
        <w:t>Elite Clubmeisterschaft</w:t>
      </w:r>
      <w:r w:rsidR="00FD2279" w:rsidRPr="008D37EB">
        <w:rPr>
          <w:b/>
          <w:sz w:val="24"/>
          <w:szCs w:val="24"/>
        </w:rPr>
        <w:tab/>
      </w:r>
      <w:r w:rsidR="00FD2279" w:rsidRPr="008D37EB">
        <w:rPr>
          <w:b/>
          <w:sz w:val="24"/>
          <w:szCs w:val="24"/>
        </w:rPr>
        <w:tab/>
      </w:r>
      <w:r w:rsidR="00D52BBF" w:rsidRPr="00830449">
        <w:rPr>
          <w:b/>
          <w:sz w:val="24"/>
          <w:szCs w:val="24"/>
        </w:rPr>
        <w:t>Halle Kleefeld, Bümpliz</w:t>
      </w:r>
    </w:p>
    <w:p w14:paraId="033BD1BD" w14:textId="77777777" w:rsidR="00D52BBF" w:rsidRDefault="00D52BBF" w:rsidP="00D52BBF">
      <w:pPr>
        <w:pStyle w:val="KeinLeerraum"/>
        <w:jc w:val="both"/>
        <w:rPr>
          <w:sz w:val="24"/>
          <w:szCs w:val="24"/>
        </w:rPr>
      </w:pPr>
    </w:p>
    <w:p w14:paraId="28EA0439" w14:textId="77777777" w:rsidR="00D52BBF" w:rsidRDefault="00D52BBF" w:rsidP="00D52BBF">
      <w:pPr>
        <w:pStyle w:val="KeinLeerraum"/>
        <w:jc w:val="both"/>
        <w:rPr>
          <w:sz w:val="24"/>
          <w:szCs w:val="24"/>
        </w:rPr>
      </w:pPr>
      <w:r>
        <w:rPr>
          <w:sz w:val="24"/>
          <w:szCs w:val="24"/>
        </w:rPr>
        <w:t xml:space="preserve">Beispiel Bilder der letztjährigen </w:t>
      </w:r>
      <w:r w:rsidR="00FD2279">
        <w:rPr>
          <w:sz w:val="24"/>
          <w:szCs w:val="24"/>
        </w:rPr>
        <w:t>Elite</w:t>
      </w:r>
      <w:r>
        <w:rPr>
          <w:sz w:val="24"/>
          <w:szCs w:val="24"/>
        </w:rPr>
        <w:t xml:space="preserve"> Clubmeisterschaft:</w:t>
      </w:r>
    </w:p>
    <w:p w14:paraId="34B0B9E7" w14:textId="77777777" w:rsidR="00D52BBF" w:rsidRDefault="00D52BBF" w:rsidP="00D52BBF">
      <w:pPr>
        <w:pStyle w:val="KeinLeerraum"/>
        <w:jc w:val="both"/>
        <w:rPr>
          <w:sz w:val="24"/>
          <w:szCs w:val="24"/>
        </w:rPr>
      </w:pPr>
    </w:p>
    <w:p w14:paraId="7AD8B06D" w14:textId="319C783C" w:rsidR="00D52BBF" w:rsidRDefault="00656FFE" w:rsidP="00D52BBF">
      <w:pPr>
        <w:pStyle w:val="KeinLeerraum"/>
        <w:jc w:val="both"/>
        <w:rPr>
          <w:sz w:val="24"/>
          <w:szCs w:val="24"/>
        </w:rPr>
      </w:pPr>
      <w:r>
        <w:rPr>
          <w:noProof/>
          <w:lang w:eastAsia="de-CH"/>
        </w:rPr>
        <w:drawing>
          <wp:anchor distT="0" distB="0" distL="114300" distR="114300" simplePos="0" relativeHeight="251766272" behindDoc="1" locked="0" layoutInCell="1" allowOverlap="1" wp14:anchorId="14343C37" wp14:editId="32F6D00A">
            <wp:simplePos x="0" y="0"/>
            <wp:positionH relativeFrom="column">
              <wp:posOffset>3008041</wp:posOffset>
            </wp:positionH>
            <wp:positionV relativeFrom="paragraph">
              <wp:posOffset>8423</wp:posOffset>
            </wp:positionV>
            <wp:extent cx="2723375" cy="1532255"/>
            <wp:effectExtent l="0" t="0" r="1270" b="0"/>
            <wp:wrapNone/>
            <wp:docPr id="113" name="Bild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SC03421"/>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72337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F539CF" w14:textId="77777777" w:rsidR="00D52BBF" w:rsidRDefault="00D52BBF" w:rsidP="00D52BBF">
      <w:pPr>
        <w:pStyle w:val="KeinLeerraum"/>
        <w:jc w:val="both"/>
        <w:rPr>
          <w:sz w:val="24"/>
          <w:szCs w:val="24"/>
        </w:rPr>
      </w:pPr>
    </w:p>
    <w:p w14:paraId="0BB7AFEA" w14:textId="77777777" w:rsidR="00D52BBF" w:rsidRDefault="00D52BBF" w:rsidP="00D52BBF">
      <w:pPr>
        <w:pStyle w:val="KeinLeerraum"/>
        <w:jc w:val="both"/>
        <w:rPr>
          <w:sz w:val="24"/>
          <w:szCs w:val="24"/>
        </w:rPr>
      </w:pPr>
    </w:p>
    <w:p w14:paraId="20E46533" w14:textId="77777777" w:rsidR="00D52BBF" w:rsidRDefault="00D52BBF" w:rsidP="00D52BBF">
      <w:pPr>
        <w:pStyle w:val="KeinLeerraum"/>
        <w:jc w:val="both"/>
        <w:rPr>
          <w:sz w:val="24"/>
          <w:szCs w:val="24"/>
        </w:rPr>
      </w:pPr>
    </w:p>
    <w:p w14:paraId="750B0A0D" w14:textId="77777777" w:rsidR="00D52BBF" w:rsidRDefault="00D52BBF" w:rsidP="00D52BBF">
      <w:pPr>
        <w:pStyle w:val="KeinLeerraum"/>
        <w:jc w:val="both"/>
        <w:rPr>
          <w:sz w:val="24"/>
          <w:szCs w:val="24"/>
        </w:rPr>
      </w:pPr>
    </w:p>
    <w:p w14:paraId="438D7B3A" w14:textId="77777777" w:rsidR="00D52BBF" w:rsidRDefault="00D52BBF" w:rsidP="00D52BBF">
      <w:pPr>
        <w:pStyle w:val="KeinLeerraum"/>
        <w:jc w:val="both"/>
        <w:rPr>
          <w:sz w:val="24"/>
          <w:szCs w:val="24"/>
        </w:rPr>
      </w:pPr>
    </w:p>
    <w:p w14:paraId="25BD2621" w14:textId="77777777" w:rsidR="00D52BBF" w:rsidRDefault="00D52BBF" w:rsidP="00D52BBF">
      <w:pPr>
        <w:pStyle w:val="KeinLeerraum"/>
        <w:jc w:val="both"/>
        <w:rPr>
          <w:sz w:val="24"/>
          <w:szCs w:val="24"/>
        </w:rPr>
      </w:pPr>
    </w:p>
    <w:p w14:paraId="646C9375" w14:textId="77777777" w:rsidR="00D52BBF" w:rsidRDefault="00D52BBF" w:rsidP="00D52BBF">
      <w:pPr>
        <w:pStyle w:val="KeinLeerraum"/>
        <w:jc w:val="both"/>
        <w:rPr>
          <w:sz w:val="24"/>
          <w:szCs w:val="24"/>
        </w:rPr>
      </w:pPr>
    </w:p>
    <w:p w14:paraId="3461D6AE" w14:textId="77777777" w:rsidR="00D52BBF" w:rsidRDefault="00D52BBF" w:rsidP="00D52BBF">
      <w:pPr>
        <w:pStyle w:val="KeinLeerraum"/>
        <w:jc w:val="both"/>
        <w:rPr>
          <w:sz w:val="24"/>
          <w:szCs w:val="24"/>
        </w:rPr>
      </w:pPr>
    </w:p>
    <w:p w14:paraId="2875AF9F" w14:textId="184F9E32" w:rsidR="00D52BBF" w:rsidRDefault="00656FFE" w:rsidP="00D52BBF">
      <w:pPr>
        <w:pStyle w:val="KeinLeerraum"/>
        <w:jc w:val="both"/>
        <w:rPr>
          <w:sz w:val="24"/>
          <w:szCs w:val="24"/>
        </w:rPr>
      </w:pPr>
      <w:r>
        <w:rPr>
          <w:noProof/>
          <w:lang w:eastAsia="de-CH"/>
        </w:rPr>
        <w:drawing>
          <wp:anchor distT="0" distB="0" distL="114300" distR="114300" simplePos="0" relativeHeight="251768320" behindDoc="1" locked="0" layoutInCell="1" allowOverlap="1" wp14:anchorId="5C821731" wp14:editId="41749C49">
            <wp:simplePos x="0" y="0"/>
            <wp:positionH relativeFrom="column">
              <wp:posOffset>13970</wp:posOffset>
            </wp:positionH>
            <wp:positionV relativeFrom="paragraph">
              <wp:posOffset>59055</wp:posOffset>
            </wp:positionV>
            <wp:extent cx="2724785" cy="1532255"/>
            <wp:effectExtent l="0" t="0" r="0" b="0"/>
            <wp:wrapNone/>
            <wp:docPr id="119" name="Bild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SC0342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72478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DF3B81" w14:textId="77777777" w:rsidR="00D52BBF" w:rsidRDefault="00D52BBF" w:rsidP="00D52BBF">
      <w:pPr>
        <w:pStyle w:val="KeinLeerraum"/>
        <w:jc w:val="both"/>
        <w:rPr>
          <w:sz w:val="24"/>
          <w:szCs w:val="24"/>
        </w:rPr>
      </w:pPr>
    </w:p>
    <w:p w14:paraId="1FFAAE6A" w14:textId="77777777" w:rsidR="00D52BBF" w:rsidRDefault="00D52BBF" w:rsidP="00D52BBF">
      <w:pPr>
        <w:pStyle w:val="KeinLeerraum"/>
        <w:jc w:val="both"/>
        <w:rPr>
          <w:sz w:val="24"/>
          <w:szCs w:val="24"/>
        </w:rPr>
      </w:pPr>
    </w:p>
    <w:p w14:paraId="6F01D738" w14:textId="77777777" w:rsidR="00D52BBF" w:rsidRDefault="00D52BBF" w:rsidP="00D52BBF">
      <w:pPr>
        <w:pStyle w:val="KeinLeerraum"/>
        <w:jc w:val="both"/>
        <w:rPr>
          <w:sz w:val="24"/>
          <w:szCs w:val="24"/>
        </w:rPr>
      </w:pPr>
    </w:p>
    <w:p w14:paraId="34AA80D2" w14:textId="77777777" w:rsidR="00D52BBF" w:rsidRDefault="00D52BBF" w:rsidP="00D52BBF">
      <w:pPr>
        <w:pStyle w:val="KeinLeerraum"/>
        <w:jc w:val="both"/>
        <w:rPr>
          <w:sz w:val="24"/>
          <w:szCs w:val="24"/>
        </w:rPr>
      </w:pPr>
    </w:p>
    <w:p w14:paraId="0C1CCD56" w14:textId="77777777" w:rsidR="00D52BBF" w:rsidRDefault="00D52BBF" w:rsidP="00D52BBF">
      <w:pPr>
        <w:pStyle w:val="KeinLeerraum"/>
        <w:jc w:val="both"/>
        <w:rPr>
          <w:sz w:val="24"/>
          <w:szCs w:val="24"/>
        </w:rPr>
      </w:pPr>
    </w:p>
    <w:p w14:paraId="47FE15F0" w14:textId="77777777" w:rsidR="00D52BBF" w:rsidRDefault="00D52BBF" w:rsidP="00D52BBF">
      <w:pPr>
        <w:pStyle w:val="KeinLeerraum"/>
        <w:jc w:val="both"/>
        <w:rPr>
          <w:sz w:val="24"/>
          <w:szCs w:val="24"/>
        </w:rPr>
      </w:pPr>
    </w:p>
    <w:p w14:paraId="799C6CC7" w14:textId="77777777" w:rsidR="00D52BBF" w:rsidRDefault="00D52BBF" w:rsidP="00D52BBF">
      <w:pPr>
        <w:pStyle w:val="KeinLeerraum"/>
        <w:jc w:val="both"/>
        <w:rPr>
          <w:sz w:val="24"/>
          <w:szCs w:val="24"/>
        </w:rPr>
      </w:pPr>
    </w:p>
    <w:p w14:paraId="01061146" w14:textId="77777777" w:rsidR="00D52BBF" w:rsidRDefault="00D52BBF" w:rsidP="00D52BBF">
      <w:pPr>
        <w:pStyle w:val="KeinLeerraum"/>
        <w:jc w:val="both"/>
        <w:rPr>
          <w:sz w:val="24"/>
          <w:szCs w:val="24"/>
        </w:rPr>
      </w:pPr>
    </w:p>
    <w:p w14:paraId="60D14B06" w14:textId="5ABD55DC" w:rsidR="00D52BBF" w:rsidRDefault="00656FFE" w:rsidP="00D52BBF">
      <w:pPr>
        <w:pStyle w:val="KeinLeerraum"/>
        <w:jc w:val="both"/>
        <w:rPr>
          <w:sz w:val="24"/>
          <w:szCs w:val="24"/>
        </w:rPr>
      </w:pPr>
      <w:r>
        <w:rPr>
          <w:noProof/>
          <w:lang w:eastAsia="de-CH"/>
        </w:rPr>
        <w:drawing>
          <wp:anchor distT="0" distB="0" distL="114300" distR="114300" simplePos="0" relativeHeight="251770368" behindDoc="1" locked="0" layoutInCell="1" allowOverlap="1" wp14:anchorId="499AC1D3" wp14:editId="510A9112">
            <wp:simplePos x="0" y="0"/>
            <wp:positionH relativeFrom="column">
              <wp:posOffset>3006725</wp:posOffset>
            </wp:positionH>
            <wp:positionV relativeFrom="paragraph">
              <wp:posOffset>118110</wp:posOffset>
            </wp:positionV>
            <wp:extent cx="2724785" cy="1532255"/>
            <wp:effectExtent l="0" t="0" r="0" b="0"/>
            <wp:wrapNone/>
            <wp:docPr id="120" name="Bild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SC0342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724785" cy="153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37FF8B" w14:textId="77777777" w:rsidR="00D52BBF" w:rsidRDefault="00D52BBF" w:rsidP="00D52BBF">
      <w:pPr>
        <w:pStyle w:val="KeinLeerraum"/>
        <w:jc w:val="both"/>
        <w:rPr>
          <w:sz w:val="24"/>
          <w:szCs w:val="24"/>
        </w:rPr>
      </w:pPr>
    </w:p>
    <w:p w14:paraId="77535F0B" w14:textId="77777777" w:rsidR="00D52BBF" w:rsidRDefault="00D52BBF" w:rsidP="00D52BBF">
      <w:pPr>
        <w:pStyle w:val="KeinLeerraum"/>
        <w:jc w:val="both"/>
        <w:rPr>
          <w:sz w:val="24"/>
          <w:szCs w:val="24"/>
        </w:rPr>
      </w:pPr>
    </w:p>
    <w:p w14:paraId="54722A3F" w14:textId="77777777" w:rsidR="00D52BBF" w:rsidRDefault="00D52BBF" w:rsidP="007E0A73">
      <w:pPr>
        <w:pStyle w:val="KeinLeerraum"/>
        <w:jc w:val="both"/>
        <w:rPr>
          <w:sz w:val="24"/>
          <w:szCs w:val="24"/>
        </w:rPr>
      </w:pPr>
    </w:p>
    <w:p w14:paraId="3ACB9977" w14:textId="77777777" w:rsidR="00D52BBF" w:rsidRDefault="00D52BBF" w:rsidP="007E0A73">
      <w:pPr>
        <w:pStyle w:val="KeinLeerraum"/>
        <w:jc w:val="both"/>
        <w:rPr>
          <w:sz w:val="24"/>
          <w:szCs w:val="24"/>
        </w:rPr>
      </w:pPr>
    </w:p>
    <w:p w14:paraId="2FCB3742" w14:textId="77777777" w:rsidR="00D52BBF" w:rsidRDefault="00D52BBF" w:rsidP="007E0A73">
      <w:pPr>
        <w:pStyle w:val="KeinLeerraum"/>
        <w:jc w:val="both"/>
        <w:rPr>
          <w:sz w:val="24"/>
          <w:szCs w:val="24"/>
        </w:rPr>
      </w:pPr>
    </w:p>
    <w:p w14:paraId="2213AE54" w14:textId="77777777" w:rsidR="00D52BBF" w:rsidRDefault="00D52BBF" w:rsidP="007E0A73">
      <w:pPr>
        <w:pStyle w:val="KeinLeerraum"/>
        <w:jc w:val="both"/>
        <w:rPr>
          <w:sz w:val="24"/>
          <w:szCs w:val="24"/>
        </w:rPr>
      </w:pPr>
    </w:p>
    <w:p w14:paraId="68138DB3" w14:textId="77777777" w:rsidR="00D52BBF" w:rsidRDefault="00D52BBF" w:rsidP="007E0A73">
      <w:pPr>
        <w:pStyle w:val="KeinLeerraum"/>
        <w:jc w:val="both"/>
        <w:rPr>
          <w:sz w:val="24"/>
          <w:szCs w:val="24"/>
        </w:rPr>
      </w:pPr>
    </w:p>
    <w:p w14:paraId="51300D47" w14:textId="77777777" w:rsidR="00D52BBF" w:rsidRDefault="00D52BBF" w:rsidP="007E0A73">
      <w:pPr>
        <w:pStyle w:val="KeinLeerraum"/>
        <w:jc w:val="both"/>
        <w:rPr>
          <w:sz w:val="24"/>
          <w:szCs w:val="24"/>
        </w:rPr>
      </w:pPr>
    </w:p>
    <w:p w14:paraId="3B7A434C" w14:textId="77777777" w:rsidR="00D52BBF" w:rsidRDefault="00D52BBF" w:rsidP="007E0A73">
      <w:pPr>
        <w:pStyle w:val="KeinLeerraum"/>
        <w:jc w:val="both"/>
        <w:rPr>
          <w:sz w:val="24"/>
          <w:szCs w:val="24"/>
        </w:rPr>
      </w:pPr>
    </w:p>
    <w:p w14:paraId="5C7480AA" w14:textId="77777777" w:rsidR="00D52BBF" w:rsidRDefault="00D52BBF" w:rsidP="007E0A73">
      <w:pPr>
        <w:pStyle w:val="KeinLeerraum"/>
        <w:jc w:val="both"/>
        <w:rPr>
          <w:sz w:val="24"/>
          <w:szCs w:val="24"/>
        </w:rPr>
      </w:pPr>
    </w:p>
    <w:p w14:paraId="7C78F396" w14:textId="77777777" w:rsidR="00FD2279" w:rsidRDefault="00FD2279" w:rsidP="007E0A73">
      <w:pPr>
        <w:pStyle w:val="KeinLeerraum"/>
        <w:jc w:val="both"/>
        <w:rPr>
          <w:sz w:val="24"/>
          <w:szCs w:val="24"/>
        </w:rPr>
      </w:pPr>
    </w:p>
    <w:p w14:paraId="4725CF08" w14:textId="77777777" w:rsidR="00FD2279" w:rsidRDefault="00FD2279" w:rsidP="007E0A73">
      <w:pPr>
        <w:pStyle w:val="KeinLeerraum"/>
        <w:jc w:val="both"/>
        <w:rPr>
          <w:sz w:val="24"/>
          <w:szCs w:val="24"/>
        </w:rPr>
      </w:pPr>
    </w:p>
    <w:p w14:paraId="10844465" w14:textId="77777777" w:rsidR="00FB1ED6" w:rsidRDefault="00FB1ED6" w:rsidP="007E0A73">
      <w:pPr>
        <w:pStyle w:val="KeinLeerraum"/>
        <w:jc w:val="both"/>
        <w:rPr>
          <w:sz w:val="24"/>
          <w:szCs w:val="24"/>
        </w:rPr>
      </w:pPr>
    </w:p>
    <w:p w14:paraId="3D408C0A" w14:textId="77777777" w:rsidR="00FB1ED6" w:rsidRDefault="00FB1ED6" w:rsidP="007E0A73">
      <w:pPr>
        <w:pStyle w:val="KeinLeerraum"/>
        <w:jc w:val="both"/>
        <w:rPr>
          <w:sz w:val="24"/>
          <w:szCs w:val="24"/>
        </w:rPr>
      </w:pPr>
    </w:p>
    <w:p w14:paraId="7049420F" w14:textId="77777777" w:rsidR="00FB1ED6" w:rsidRPr="00FB1ED6" w:rsidRDefault="00583500" w:rsidP="007E0A73">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91552" behindDoc="0" locked="0" layoutInCell="1" allowOverlap="1" wp14:anchorId="0C701B1A" wp14:editId="43CC69CB">
                <wp:simplePos x="0" y="0"/>
                <wp:positionH relativeFrom="column">
                  <wp:posOffset>-88900</wp:posOffset>
                </wp:positionH>
                <wp:positionV relativeFrom="paragraph">
                  <wp:posOffset>-830951</wp:posOffset>
                </wp:positionV>
                <wp:extent cx="6133381" cy="603849"/>
                <wp:effectExtent l="0" t="0" r="0" b="6350"/>
                <wp:wrapNone/>
                <wp:docPr id="795" name="Textfeld 795"/>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57D749" w14:textId="77777777" w:rsidR="006C12FF" w:rsidRDefault="006C12FF" w:rsidP="00583500">
                            <w:r>
                              <w:rPr>
                                <w:rFonts w:ascii="Arial" w:hAnsi="Arial" w:cs="Arial"/>
                                <w:color w:val="C00000"/>
                                <w:sz w:val="56"/>
                                <w:szCs w:val="80"/>
                              </w:rPr>
                              <w:t>Terminplan Nichtlizenzierte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C701B1A" id="Textfeld 795" o:spid="_x0000_s1090" type="#_x0000_t202" style="position:absolute;left:0;text-align:left;margin-left:-7pt;margin-top:-65.45pt;width:482.95pt;height:47.55pt;z-index:25199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NfbgIAAEUFAAAOAAAAZHJzL2Uyb0RvYy54bWysVN9v2jAQfp+0/8Hy+wgUSlvUUDEqpklV&#10;W62d+mwcu0RzfJ59kLC/fmcnAdTtpdNekrPv8+f78Z2vb5rKsJ3yoQSb89FgyJmyEorSvub8+/Pq&#10;0yVnAYUthAGrcr5Xgd/MP364rt1MncEGTKE8IxIbZrXL+QbRzbIsyI2qRBiAU5acGnwlkJb+NSu8&#10;qIm9MtnZcDjNavCF8yBVCLR72zr5PPFrrSQ+aB0UMpNzig3T16fvOn6z+bWYvXrhNqXswhD/EEUl&#10;SkuXHqhuBQq29eUfVFUpPQTQOJBQZaB1KVXKgbIZDd9k87QRTqVcqDjBHcoU/h+tvN89uUfPsPkM&#10;DTUwFqR2YRZoM+bTaF/FP0XKyE8l3B/Kphpkkjano/F4fDniTJJvOhxfTq4iTXY87XzALwoqFo2c&#10;e2pLqpbY3QVsoT0kXmZhVRqTWmMsq4l0fD5MBw4eIjc2YlVqckdzjDxZuDcqYoz9pjQri5RA3Ejy&#10;Ukvj2U6QMISUymLKPfESOqI0BfGegx3+GNV7Drd59DeDxcPhqrTgU/Zvwi5+9CHrFk81P8k7mtis&#10;G0o85+OLvrNrKPbUcA/tLAQnVyV15U4EfBSexE89poHGB/poA1R96CzONuB//W0/4kmT5OWspmHK&#10;efi5FV5xZr5aUuvVaDKJ05cWk/OLM1r4U8/61GO31RKoLaQoii6ZEY+mN7WH6oXmfhFvJZewku7O&#10;OfbmEtsRp3dDqsUigWjenMA7++RkpI5dipp7bl6Ed50wkSR9D/3YidkbfbbYeNLCYougyyTeWOi2&#10;ql0DaFaT/Lt3JT4Gp+uEOr5+898AAAD//wMAUEsDBBQABgAIAAAAIQA/2Rqv4wAAAAwBAAAPAAAA&#10;ZHJzL2Rvd25yZXYueG1sTI9BT8MwDIXvSPyHyEjctrQbRV1pOk2VJiQEh41duLlN1lY0TmmyrfDr&#10;8U5we7afnr+Xryfbi7MZfedIQTyPQBiqne6oUXB4385SED4gaewdGQXfxsO6uL3JMdPuQjtz3odG&#10;cAj5DBW0IQyZlL5ujUU/d4Mhvh3daDHwODZSj3jhcNvLRRQ9Sosd8YcWB1O2pv7cn6yCl3L7hrtq&#10;YdOfvnx+PW6Gr8NHotT93bR5AhHMFP7McMVndCiYqXIn0l70CmbxA3cJV7GMViDYskpiFhWvlkkK&#10;ssjl/xLFLwAAAP//AwBQSwECLQAUAAYACAAAACEAtoM4kv4AAADhAQAAEwAAAAAAAAAAAAAAAAAA&#10;AAAAW0NvbnRlbnRfVHlwZXNdLnhtbFBLAQItABQABgAIAAAAIQA4/SH/1gAAAJQBAAALAAAAAAAA&#10;AAAAAAAAAC8BAABfcmVscy8ucmVsc1BLAQItABQABgAIAAAAIQBZ+iNfbgIAAEUFAAAOAAAAAAAA&#10;AAAAAAAAAC4CAABkcnMvZTJvRG9jLnhtbFBLAQItABQABgAIAAAAIQA/2Rqv4wAAAAwBAAAPAAAA&#10;AAAAAAAAAAAAAMgEAABkcnMvZG93bnJldi54bWxQSwUGAAAAAAQABADzAAAA2AUAAAAA&#10;" filled="f" stroked="f" strokeweight=".5pt">
                <v:textbox>
                  <w:txbxContent>
                    <w:p w14:paraId="5657D749" w14:textId="77777777" w:rsidR="006C12FF" w:rsidRDefault="006C12FF" w:rsidP="00583500">
                      <w:r>
                        <w:rPr>
                          <w:rFonts w:ascii="Arial" w:hAnsi="Arial" w:cs="Arial"/>
                          <w:color w:val="C00000"/>
                          <w:sz w:val="56"/>
                          <w:szCs w:val="80"/>
                        </w:rPr>
                        <w:t>Terminplan Nichtlizenzierte</w:t>
                      </w:r>
                    </w:p>
                  </w:txbxContent>
                </v:textbox>
              </v:shape>
            </w:pict>
          </mc:Fallback>
        </mc:AlternateContent>
      </w:r>
      <w:r w:rsidR="00FB1ED6">
        <w:rPr>
          <w:b/>
          <w:color w:val="C00000"/>
          <w:sz w:val="28"/>
          <w:szCs w:val="28"/>
        </w:rPr>
        <w:t>Terminplan</w:t>
      </w:r>
      <w:r w:rsidR="00FB1ED6" w:rsidRPr="00FB1ED6">
        <w:rPr>
          <w:b/>
          <w:color w:val="C00000"/>
          <w:sz w:val="28"/>
          <w:szCs w:val="28"/>
        </w:rPr>
        <w:t xml:space="preserve"> für unlizenzierte Nachwuchsspieler</w:t>
      </w:r>
    </w:p>
    <w:p w14:paraId="45781EE7" w14:textId="77777777" w:rsidR="00FB1ED6" w:rsidRDefault="00FB1ED6" w:rsidP="007E0A73">
      <w:pPr>
        <w:pStyle w:val="KeinLeerraum"/>
        <w:jc w:val="both"/>
        <w:rPr>
          <w:sz w:val="24"/>
          <w:szCs w:val="24"/>
        </w:rPr>
      </w:pPr>
    </w:p>
    <w:p w14:paraId="2C465BA9" w14:textId="77777777" w:rsidR="00216BFC" w:rsidRDefault="00F21B4C" w:rsidP="007E0A73">
      <w:pPr>
        <w:pStyle w:val="KeinLeerraum"/>
        <w:jc w:val="both"/>
        <w:rPr>
          <w:sz w:val="24"/>
          <w:szCs w:val="24"/>
        </w:rPr>
      </w:pPr>
      <w:r>
        <w:rPr>
          <w:sz w:val="24"/>
          <w:szCs w:val="24"/>
        </w:rPr>
        <w:t>Neben den Trainings können unlizenzierte Nachwuchsspieler auch an Wettkämpfen für Schüler teilnehmen. Leider sind diese ein bisschen „dünn gesät“</w:t>
      </w:r>
      <w:r w:rsidR="00216BFC">
        <w:rPr>
          <w:sz w:val="24"/>
          <w:szCs w:val="24"/>
        </w:rPr>
        <w:t>. Untenstehend eine kleine Übersicht über Veranstaltungen aus der „Umgebung“. Weitere Turniere für unlizenzierte können auf der Homepage von Swiss Table Tennis unter nachfolgenden Link eingesehen werden:</w:t>
      </w:r>
      <w:r w:rsidR="00892A47">
        <w:rPr>
          <w:sz w:val="24"/>
          <w:szCs w:val="24"/>
        </w:rPr>
        <w:t xml:space="preserve"> </w:t>
      </w:r>
      <w:hyperlink r:id="rId42" w:history="1">
        <w:r w:rsidR="00216BFC" w:rsidRPr="00216BFC">
          <w:rPr>
            <w:rStyle w:val="Hyperlink"/>
            <w:sz w:val="24"/>
            <w:szCs w:val="24"/>
          </w:rPr>
          <w:t>www.swisstabletennis.ch/de/breitensport/kalender-unlizenzierte</w:t>
        </w:r>
      </w:hyperlink>
    </w:p>
    <w:p w14:paraId="223730C6" w14:textId="77777777" w:rsidR="00651385" w:rsidRDefault="00651385" w:rsidP="007E0A73">
      <w:pPr>
        <w:pStyle w:val="KeinLeerraum"/>
        <w:jc w:val="both"/>
        <w:rPr>
          <w:sz w:val="24"/>
          <w:szCs w:val="24"/>
        </w:rPr>
      </w:pPr>
    </w:p>
    <w:p w14:paraId="3A56CF42" w14:textId="77777777" w:rsidR="00651385" w:rsidRDefault="00651385" w:rsidP="007E0A73">
      <w:pPr>
        <w:pStyle w:val="KeinLeerraum"/>
        <w:jc w:val="both"/>
        <w:rPr>
          <w:sz w:val="24"/>
          <w:szCs w:val="24"/>
        </w:rPr>
      </w:pPr>
    </w:p>
    <w:p w14:paraId="2F59DAB7" w14:textId="77777777" w:rsidR="008B3C0B" w:rsidRPr="00FC7B17" w:rsidRDefault="00E753BF" w:rsidP="00FC7B17">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008B3C0B" w:rsidRPr="00FC7B17">
        <w:rPr>
          <w:b/>
          <w:sz w:val="24"/>
          <w:szCs w:val="24"/>
        </w:rPr>
        <w:tab/>
      </w:r>
      <w:r w:rsidR="008B3C0B" w:rsidRPr="00FC7B17">
        <w:rPr>
          <w:b/>
          <w:sz w:val="24"/>
          <w:szCs w:val="24"/>
        </w:rPr>
        <w:tab/>
      </w:r>
      <w:r w:rsidR="008B3C0B" w:rsidRPr="00FC7B17">
        <w:rPr>
          <w:b/>
          <w:sz w:val="24"/>
          <w:szCs w:val="24"/>
        </w:rPr>
        <w:tab/>
      </w:r>
      <w:r w:rsidR="008B3C0B" w:rsidRPr="00FC7B17">
        <w:rPr>
          <w:b/>
          <w:sz w:val="24"/>
          <w:szCs w:val="24"/>
        </w:rPr>
        <w:tab/>
      </w:r>
      <w:r>
        <w:rPr>
          <w:b/>
          <w:sz w:val="24"/>
          <w:szCs w:val="24"/>
        </w:rPr>
        <w:t>Veranstaltung</w:t>
      </w:r>
      <w:r w:rsidR="008B3C0B" w:rsidRPr="00FC7B17">
        <w:rPr>
          <w:b/>
          <w:sz w:val="24"/>
          <w:szCs w:val="24"/>
        </w:rPr>
        <w:tab/>
      </w:r>
      <w:r w:rsidR="008B3C0B" w:rsidRPr="00FC7B17">
        <w:rPr>
          <w:b/>
          <w:sz w:val="24"/>
          <w:szCs w:val="24"/>
        </w:rPr>
        <w:tab/>
      </w:r>
      <w:r w:rsidR="008B3C0B" w:rsidRPr="00FC7B17">
        <w:rPr>
          <w:b/>
          <w:sz w:val="24"/>
          <w:szCs w:val="24"/>
        </w:rPr>
        <w:tab/>
      </w:r>
      <w:r w:rsidR="008B3C0B" w:rsidRPr="00FC7B17">
        <w:rPr>
          <w:b/>
          <w:sz w:val="24"/>
          <w:szCs w:val="24"/>
        </w:rPr>
        <w:tab/>
        <w:t>Infos/Beschreibung</w:t>
      </w:r>
    </w:p>
    <w:p w14:paraId="252859C0" w14:textId="77777777" w:rsidR="008B3C0B" w:rsidRPr="003B43D3" w:rsidRDefault="008B3C0B" w:rsidP="008B3C0B">
      <w:pPr>
        <w:pStyle w:val="KeinLeerraum"/>
        <w:jc w:val="both"/>
        <w:rPr>
          <w:sz w:val="24"/>
          <w:szCs w:val="24"/>
        </w:rPr>
      </w:pPr>
    </w:p>
    <w:p w14:paraId="1807E83B" w14:textId="77777777" w:rsidR="008B3C0B" w:rsidRPr="000C4A9D" w:rsidRDefault="00396308" w:rsidP="000C4A9D">
      <w:pPr>
        <w:pStyle w:val="KeinLeerraum"/>
        <w:shd w:val="clear" w:color="auto" w:fill="C00000"/>
        <w:jc w:val="both"/>
        <w:rPr>
          <w:b/>
          <w:sz w:val="24"/>
          <w:szCs w:val="24"/>
        </w:rPr>
      </w:pPr>
      <w:r>
        <w:rPr>
          <w:b/>
          <w:sz w:val="24"/>
          <w:szCs w:val="24"/>
          <w:shd w:val="clear" w:color="auto" w:fill="C00000"/>
        </w:rPr>
        <w:t>23</w:t>
      </w:r>
      <w:r w:rsidR="00651385">
        <w:rPr>
          <w:b/>
          <w:sz w:val="24"/>
          <w:szCs w:val="24"/>
          <w:shd w:val="clear" w:color="auto" w:fill="C00000"/>
        </w:rPr>
        <w:t>.0</w:t>
      </w:r>
      <w:r>
        <w:rPr>
          <w:b/>
          <w:sz w:val="24"/>
          <w:szCs w:val="24"/>
          <w:shd w:val="clear" w:color="auto" w:fill="C00000"/>
        </w:rPr>
        <w:t>2</w:t>
      </w:r>
      <w:r w:rsidR="00500CCC">
        <w:rPr>
          <w:b/>
          <w:sz w:val="24"/>
          <w:szCs w:val="24"/>
          <w:shd w:val="clear" w:color="auto" w:fill="C00000"/>
        </w:rPr>
        <w:t>.201</w:t>
      </w:r>
      <w:r>
        <w:rPr>
          <w:b/>
          <w:sz w:val="24"/>
          <w:szCs w:val="24"/>
          <w:shd w:val="clear" w:color="auto" w:fill="C00000"/>
        </w:rPr>
        <w:t>9</w:t>
      </w:r>
      <w:r w:rsidR="008B3C0B" w:rsidRPr="00500CCC">
        <w:rPr>
          <w:b/>
          <w:sz w:val="24"/>
          <w:szCs w:val="24"/>
          <w:shd w:val="clear" w:color="auto" w:fill="C00000"/>
        </w:rPr>
        <w:tab/>
      </w:r>
      <w:r w:rsidR="008B3C0B" w:rsidRPr="00500CCC">
        <w:rPr>
          <w:b/>
          <w:sz w:val="24"/>
          <w:szCs w:val="24"/>
          <w:shd w:val="clear" w:color="auto" w:fill="C00000"/>
        </w:rPr>
        <w:tab/>
      </w:r>
      <w:r w:rsidR="008B3C0B" w:rsidRPr="00500CCC">
        <w:rPr>
          <w:b/>
          <w:sz w:val="24"/>
          <w:szCs w:val="24"/>
          <w:shd w:val="clear" w:color="auto" w:fill="C00000"/>
        </w:rPr>
        <w:tab/>
      </w:r>
      <w:r w:rsidR="008B3C0B" w:rsidRPr="00500CCC">
        <w:rPr>
          <w:b/>
          <w:sz w:val="24"/>
          <w:szCs w:val="24"/>
          <w:shd w:val="clear" w:color="auto" w:fill="C00000"/>
        </w:rPr>
        <w:tab/>
      </w:r>
      <w:r w:rsidR="00F02D30" w:rsidRPr="000C4A9D">
        <w:rPr>
          <w:b/>
          <w:sz w:val="24"/>
          <w:szCs w:val="24"/>
        </w:rPr>
        <w:t>School Trophy Lokalausscheidung</w:t>
      </w:r>
      <w:r w:rsidR="00EC45F9">
        <w:rPr>
          <w:b/>
          <w:sz w:val="24"/>
          <w:szCs w:val="24"/>
        </w:rPr>
        <w:tab/>
      </w:r>
      <w:r>
        <w:rPr>
          <w:b/>
          <w:sz w:val="24"/>
          <w:szCs w:val="24"/>
        </w:rPr>
        <w:tab/>
      </w:r>
      <w:r w:rsidR="00EC45F9">
        <w:rPr>
          <w:b/>
          <w:sz w:val="24"/>
          <w:szCs w:val="24"/>
        </w:rPr>
        <w:t>Sei</w:t>
      </w:r>
      <w:r w:rsidR="00A32C6C">
        <w:rPr>
          <w:b/>
          <w:sz w:val="24"/>
          <w:szCs w:val="24"/>
        </w:rPr>
        <w:t>te 1</w:t>
      </w:r>
      <w:r w:rsidR="00855BAA">
        <w:rPr>
          <w:b/>
          <w:sz w:val="24"/>
          <w:szCs w:val="24"/>
        </w:rPr>
        <w:t>8</w:t>
      </w:r>
    </w:p>
    <w:p w14:paraId="0264CBDF" w14:textId="77777777" w:rsidR="000C4A9D" w:rsidRDefault="000C4A9D" w:rsidP="00021939">
      <w:pPr>
        <w:pStyle w:val="KeinLeerraum"/>
        <w:shd w:val="clear" w:color="auto" w:fill="FFFFFF"/>
        <w:jc w:val="both"/>
        <w:rPr>
          <w:sz w:val="24"/>
          <w:szCs w:val="24"/>
        </w:rPr>
      </w:pPr>
    </w:p>
    <w:p w14:paraId="6FEDD278" w14:textId="77777777" w:rsidR="00651385" w:rsidRDefault="00651385" w:rsidP="00021939">
      <w:pPr>
        <w:pStyle w:val="KeinLeerraum"/>
        <w:shd w:val="clear" w:color="auto" w:fill="FFFFFF"/>
        <w:jc w:val="both"/>
        <w:rPr>
          <w:sz w:val="24"/>
          <w:szCs w:val="24"/>
        </w:rPr>
      </w:pPr>
    </w:p>
    <w:p w14:paraId="11B04919" w14:textId="77777777" w:rsidR="00396308" w:rsidRPr="000C4A9D" w:rsidRDefault="00396308" w:rsidP="00396308">
      <w:pPr>
        <w:pStyle w:val="KeinLeerraum"/>
        <w:shd w:val="clear" w:color="auto" w:fill="C00000"/>
        <w:jc w:val="both"/>
        <w:rPr>
          <w:b/>
          <w:sz w:val="24"/>
          <w:szCs w:val="24"/>
        </w:rPr>
      </w:pPr>
      <w:r>
        <w:rPr>
          <w:b/>
          <w:sz w:val="24"/>
          <w:szCs w:val="24"/>
        </w:rPr>
        <w:t>03.03.2019</w:t>
      </w:r>
      <w:r w:rsidRPr="00645C0F">
        <w:rPr>
          <w:b/>
          <w:sz w:val="24"/>
          <w:szCs w:val="24"/>
        </w:rPr>
        <w:tab/>
      </w:r>
      <w:r w:rsidRPr="00645C0F">
        <w:rPr>
          <w:b/>
          <w:sz w:val="24"/>
          <w:szCs w:val="24"/>
        </w:rPr>
        <w:tab/>
      </w:r>
      <w:r w:rsidRPr="00645C0F">
        <w:rPr>
          <w:b/>
          <w:sz w:val="24"/>
          <w:szCs w:val="24"/>
        </w:rPr>
        <w:tab/>
      </w:r>
      <w:r w:rsidRPr="00645C0F">
        <w:rPr>
          <w:b/>
          <w:sz w:val="24"/>
          <w:szCs w:val="24"/>
        </w:rPr>
        <w:tab/>
      </w:r>
      <w:r>
        <w:rPr>
          <w:b/>
          <w:sz w:val="24"/>
          <w:szCs w:val="24"/>
        </w:rPr>
        <w:t xml:space="preserve">Oberaargauer-Trophy – Langenthal </w:t>
      </w:r>
      <w:r w:rsidRPr="000C4A9D">
        <w:rPr>
          <w:b/>
          <w:sz w:val="24"/>
          <w:szCs w:val="24"/>
        </w:rPr>
        <w:tab/>
      </w:r>
      <w:r w:rsidR="00855BAA">
        <w:rPr>
          <w:b/>
          <w:sz w:val="24"/>
          <w:szCs w:val="24"/>
        </w:rPr>
        <w:t>Seite 22</w:t>
      </w:r>
    </w:p>
    <w:p w14:paraId="32F10618" w14:textId="77777777" w:rsidR="00396308" w:rsidRDefault="00396308" w:rsidP="00021939">
      <w:pPr>
        <w:pStyle w:val="KeinLeerraum"/>
        <w:shd w:val="clear" w:color="auto" w:fill="FFFFFF"/>
        <w:jc w:val="both"/>
        <w:rPr>
          <w:sz w:val="24"/>
          <w:szCs w:val="24"/>
        </w:rPr>
      </w:pPr>
    </w:p>
    <w:p w14:paraId="6383A188" w14:textId="77777777" w:rsidR="00396308" w:rsidRDefault="00396308" w:rsidP="00021939">
      <w:pPr>
        <w:pStyle w:val="KeinLeerraum"/>
        <w:shd w:val="clear" w:color="auto" w:fill="FFFFFF"/>
        <w:jc w:val="both"/>
        <w:rPr>
          <w:sz w:val="24"/>
          <w:szCs w:val="24"/>
        </w:rPr>
      </w:pPr>
    </w:p>
    <w:p w14:paraId="4BD8BDF0" w14:textId="77777777" w:rsidR="00651385" w:rsidRPr="000C4A9D" w:rsidRDefault="00216BFC" w:rsidP="00651385">
      <w:pPr>
        <w:pStyle w:val="KeinLeerraum"/>
        <w:shd w:val="clear" w:color="auto" w:fill="C00000"/>
        <w:jc w:val="both"/>
        <w:rPr>
          <w:b/>
          <w:sz w:val="24"/>
          <w:szCs w:val="24"/>
        </w:rPr>
      </w:pPr>
      <w:r>
        <w:rPr>
          <w:b/>
          <w:sz w:val="24"/>
          <w:szCs w:val="24"/>
        </w:rPr>
        <w:t>06</w:t>
      </w:r>
      <w:r w:rsidR="00651385">
        <w:rPr>
          <w:b/>
          <w:sz w:val="24"/>
          <w:szCs w:val="24"/>
        </w:rPr>
        <w:t>.04.201</w:t>
      </w:r>
      <w:r>
        <w:rPr>
          <w:b/>
          <w:sz w:val="24"/>
          <w:szCs w:val="24"/>
        </w:rPr>
        <w:t>9</w:t>
      </w:r>
      <w:r w:rsidR="00651385" w:rsidRPr="00645C0F">
        <w:rPr>
          <w:b/>
          <w:sz w:val="24"/>
          <w:szCs w:val="24"/>
        </w:rPr>
        <w:tab/>
      </w:r>
      <w:r w:rsidR="00651385" w:rsidRPr="00645C0F">
        <w:rPr>
          <w:b/>
          <w:sz w:val="24"/>
          <w:szCs w:val="24"/>
        </w:rPr>
        <w:tab/>
      </w:r>
      <w:r w:rsidR="00651385" w:rsidRPr="00645C0F">
        <w:rPr>
          <w:b/>
          <w:sz w:val="24"/>
          <w:szCs w:val="24"/>
        </w:rPr>
        <w:tab/>
      </w:r>
      <w:r w:rsidR="00651385" w:rsidRPr="00645C0F">
        <w:rPr>
          <w:b/>
          <w:sz w:val="24"/>
          <w:szCs w:val="24"/>
        </w:rPr>
        <w:tab/>
      </w:r>
      <w:r w:rsidR="00651385" w:rsidRPr="000C4A9D">
        <w:rPr>
          <w:b/>
          <w:sz w:val="24"/>
          <w:szCs w:val="24"/>
        </w:rPr>
        <w:t>Tiger Cup – Burgdorf</w:t>
      </w:r>
      <w:r w:rsidR="00651385" w:rsidRPr="000C4A9D">
        <w:rPr>
          <w:b/>
          <w:sz w:val="24"/>
          <w:szCs w:val="24"/>
        </w:rPr>
        <w:tab/>
      </w:r>
      <w:r w:rsidR="00651385" w:rsidRPr="000C4A9D">
        <w:rPr>
          <w:b/>
          <w:sz w:val="24"/>
          <w:szCs w:val="24"/>
        </w:rPr>
        <w:tab/>
      </w:r>
      <w:r w:rsidR="00651385">
        <w:rPr>
          <w:b/>
          <w:sz w:val="24"/>
          <w:szCs w:val="24"/>
        </w:rPr>
        <w:tab/>
      </w:r>
      <w:r w:rsidR="00396308">
        <w:rPr>
          <w:b/>
          <w:sz w:val="24"/>
          <w:szCs w:val="24"/>
        </w:rPr>
        <w:tab/>
      </w:r>
      <w:r w:rsidR="00855BAA">
        <w:rPr>
          <w:b/>
          <w:sz w:val="24"/>
          <w:szCs w:val="24"/>
        </w:rPr>
        <w:t>Seite 21</w:t>
      </w:r>
    </w:p>
    <w:p w14:paraId="54FB90BB" w14:textId="77777777" w:rsidR="008B3C0B" w:rsidRDefault="008B3C0B" w:rsidP="006E5758">
      <w:pPr>
        <w:pStyle w:val="KeinLeerraum"/>
        <w:shd w:val="clear" w:color="auto" w:fill="FFFFFF"/>
        <w:jc w:val="both"/>
        <w:rPr>
          <w:sz w:val="24"/>
          <w:szCs w:val="24"/>
        </w:rPr>
      </w:pPr>
    </w:p>
    <w:p w14:paraId="51EC2907" w14:textId="77777777" w:rsidR="00651385" w:rsidRDefault="00651385" w:rsidP="006E5758">
      <w:pPr>
        <w:pStyle w:val="KeinLeerraum"/>
        <w:shd w:val="clear" w:color="auto" w:fill="FFFFFF"/>
        <w:jc w:val="both"/>
        <w:rPr>
          <w:sz w:val="24"/>
          <w:szCs w:val="24"/>
        </w:rPr>
      </w:pPr>
    </w:p>
    <w:p w14:paraId="6BEEDC3D" w14:textId="77777777" w:rsidR="008B3C0B" w:rsidRPr="000C4A9D" w:rsidRDefault="00216BFC" w:rsidP="000C4A9D">
      <w:pPr>
        <w:pStyle w:val="KeinLeerraum"/>
        <w:shd w:val="clear" w:color="auto" w:fill="C00000"/>
        <w:jc w:val="both"/>
        <w:rPr>
          <w:b/>
          <w:sz w:val="24"/>
          <w:szCs w:val="24"/>
        </w:rPr>
      </w:pPr>
      <w:r>
        <w:rPr>
          <w:b/>
          <w:sz w:val="24"/>
          <w:szCs w:val="24"/>
          <w:shd w:val="clear" w:color="auto" w:fill="C00000"/>
        </w:rPr>
        <w:t>19</w:t>
      </w:r>
      <w:r w:rsidR="00EC45F9">
        <w:rPr>
          <w:b/>
          <w:sz w:val="24"/>
          <w:szCs w:val="24"/>
          <w:shd w:val="clear" w:color="auto" w:fill="C00000"/>
        </w:rPr>
        <w:t>.05.201</w:t>
      </w:r>
      <w:r>
        <w:rPr>
          <w:b/>
          <w:sz w:val="24"/>
          <w:szCs w:val="24"/>
          <w:shd w:val="clear" w:color="auto" w:fill="C00000"/>
        </w:rPr>
        <w:t>9</w:t>
      </w:r>
      <w:r w:rsidR="00EC45F9">
        <w:rPr>
          <w:b/>
          <w:sz w:val="24"/>
          <w:szCs w:val="24"/>
          <w:shd w:val="clear" w:color="auto" w:fill="C00000"/>
        </w:rPr>
        <w:tab/>
      </w:r>
      <w:r w:rsidR="00EC45F9">
        <w:rPr>
          <w:b/>
          <w:sz w:val="24"/>
          <w:szCs w:val="24"/>
          <w:shd w:val="clear" w:color="auto" w:fill="C00000"/>
        </w:rPr>
        <w:tab/>
      </w:r>
      <w:r w:rsidR="00EC45F9">
        <w:rPr>
          <w:b/>
          <w:sz w:val="24"/>
          <w:szCs w:val="24"/>
          <w:shd w:val="clear" w:color="auto" w:fill="C00000"/>
        </w:rPr>
        <w:tab/>
      </w:r>
      <w:r w:rsidR="00EC45F9">
        <w:rPr>
          <w:b/>
          <w:sz w:val="24"/>
          <w:szCs w:val="24"/>
          <w:shd w:val="clear" w:color="auto" w:fill="C00000"/>
        </w:rPr>
        <w:tab/>
        <w:t>S</w:t>
      </w:r>
      <w:r w:rsidR="00F02D30" w:rsidRPr="000C4A9D">
        <w:rPr>
          <w:b/>
          <w:sz w:val="24"/>
          <w:szCs w:val="24"/>
          <w:shd w:val="clear" w:color="auto" w:fill="C00000"/>
        </w:rPr>
        <w:t>chool Trophy Kantonsfinal Bern</w:t>
      </w:r>
      <w:r w:rsidR="00977416">
        <w:rPr>
          <w:b/>
          <w:sz w:val="24"/>
          <w:szCs w:val="24"/>
          <w:shd w:val="clear" w:color="auto" w:fill="C00000"/>
        </w:rPr>
        <w:tab/>
      </w:r>
      <w:r w:rsidR="00396308">
        <w:rPr>
          <w:b/>
          <w:sz w:val="24"/>
          <w:szCs w:val="24"/>
          <w:shd w:val="clear" w:color="auto" w:fill="C00000"/>
        </w:rPr>
        <w:tab/>
      </w:r>
      <w:r w:rsidR="00977416">
        <w:rPr>
          <w:b/>
          <w:sz w:val="24"/>
          <w:szCs w:val="24"/>
          <w:shd w:val="clear" w:color="auto" w:fill="C00000"/>
        </w:rPr>
        <w:t xml:space="preserve">Seite </w:t>
      </w:r>
      <w:r w:rsidR="00855BAA">
        <w:rPr>
          <w:b/>
          <w:sz w:val="24"/>
          <w:szCs w:val="24"/>
          <w:shd w:val="clear" w:color="auto" w:fill="C00000"/>
        </w:rPr>
        <w:t>20</w:t>
      </w:r>
    </w:p>
    <w:p w14:paraId="4584032D" w14:textId="77777777" w:rsidR="000C4A9D" w:rsidRDefault="000C4A9D" w:rsidP="008B3C0B">
      <w:pPr>
        <w:pStyle w:val="KeinLeerraum"/>
        <w:shd w:val="clear" w:color="auto" w:fill="FFFFFF"/>
        <w:jc w:val="both"/>
        <w:rPr>
          <w:sz w:val="24"/>
          <w:szCs w:val="24"/>
        </w:rPr>
      </w:pPr>
    </w:p>
    <w:p w14:paraId="747AA84A" w14:textId="77777777" w:rsidR="008B3C0B" w:rsidRDefault="008B3C0B" w:rsidP="006E5758">
      <w:pPr>
        <w:pStyle w:val="KeinLeerraum"/>
        <w:shd w:val="clear" w:color="auto" w:fill="FFFFFF"/>
        <w:jc w:val="both"/>
        <w:rPr>
          <w:sz w:val="24"/>
          <w:szCs w:val="24"/>
        </w:rPr>
      </w:pPr>
    </w:p>
    <w:p w14:paraId="20972202" w14:textId="77777777" w:rsidR="008B3C0B" w:rsidRPr="000C4A9D" w:rsidRDefault="00216BFC" w:rsidP="000C4A9D">
      <w:pPr>
        <w:pStyle w:val="KeinLeerraum"/>
        <w:shd w:val="clear" w:color="auto" w:fill="C00000"/>
        <w:jc w:val="both"/>
        <w:rPr>
          <w:b/>
          <w:sz w:val="24"/>
          <w:szCs w:val="24"/>
        </w:rPr>
      </w:pPr>
      <w:r>
        <w:rPr>
          <w:b/>
          <w:sz w:val="24"/>
          <w:szCs w:val="24"/>
        </w:rPr>
        <w:t>16</w:t>
      </w:r>
      <w:r w:rsidR="00651385">
        <w:rPr>
          <w:b/>
          <w:sz w:val="24"/>
          <w:szCs w:val="24"/>
        </w:rPr>
        <w:t>.06.201</w:t>
      </w:r>
      <w:r>
        <w:rPr>
          <w:b/>
          <w:sz w:val="24"/>
          <w:szCs w:val="24"/>
        </w:rPr>
        <w:t>9</w:t>
      </w:r>
      <w:r w:rsidR="00EC45F9">
        <w:rPr>
          <w:b/>
          <w:sz w:val="24"/>
          <w:szCs w:val="24"/>
        </w:rPr>
        <w:tab/>
      </w:r>
      <w:r w:rsidR="00EC45F9">
        <w:rPr>
          <w:b/>
          <w:sz w:val="24"/>
          <w:szCs w:val="24"/>
        </w:rPr>
        <w:tab/>
      </w:r>
      <w:r w:rsidR="00EC45F9">
        <w:rPr>
          <w:b/>
          <w:sz w:val="24"/>
          <w:szCs w:val="24"/>
        </w:rPr>
        <w:tab/>
      </w:r>
      <w:r w:rsidR="00EC45F9">
        <w:rPr>
          <w:b/>
          <w:sz w:val="24"/>
          <w:szCs w:val="24"/>
        </w:rPr>
        <w:tab/>
      </w:r>
      <w:r w:rsidR="00F02D30" w:rsidRPr="000C4A9D">
        <w:rPr>
          <w:b/>
          <w:sz w:val="24"/>
          <w:szCs w:val="24"/>
        </w:rPr>
        <w:t>School Trophy Schweizerfinal</w:t>
      </w:r>
      <w:r w:rsidR="00977416">
        <w:rPr>
          <w:b/>
          <w:sz w:val="24"/>
          <w:szCs w:val="24"/>
        </w:rPr>
        <w:tab/>
      </w:r>
      <w:r w:rsidR="00396308">
        <w:rPr>
          <w:b/>
          <w:sz w:val="24"/>
          <w:szCs w:val="24"/>
        </w:rPr>
        <w:tab/>
      </w:r>
      <w:r w:rsidR="00977416">
        <w:rPr>
          <w:b/>
          <w:sz w:val="24"/>
          <w:szCs w:val="24"/>
        </w:rPr>
        <w:t xml:space="preserve">Seite </w:t>
      </w:r>
      <w:r w:rsidR="00855BAA">
        <w:rPr>
          <w:b/>
          <w:sz w:val="24"/>
          <w:szCs w:val="24"/>
        </w:rPr>
        <w:t>20</w:t>
      </w:r>
    </w:p>
    <w:p w14:paraId="61007BC5" w14:textId="77777777" w:rsidR="0044177C" w:rsidRDefault="0044177C" w:rsidP="007E0A73">
      <w:pPr>
        <w:pStyle w:val="KeinLeerraum"/>
        <w:jc w:val="both"/>
        <w:rPr>
          <w:sz w:val="24"/>
          <w:szCs w:val="24"/>
        </w:rPr>
      </w:pPr>
    </w:p>
    <w:p w14:paraId="6A99149F" w14:textId="77777777" w:rsidR="00977416" w:rsidRDefault="00977416" w:rsidP="00977416">
      <w:pPr>
        <w:pStyle w:val="KeinLeerraum"/>
        <w:shd w:val="clear" w:color="auto" w:fill="FFFFFF"/>
        <w:jc w:val="both"/>
        <w:rPr>
          <w:sz w:val="24"/>
          <w:szCs w:val="24"/>
        </w:rPr>
      </w:pPr>
    </w:p>
    <w:p w14:paraId="0DB912B9" w14:textId="77777777" w:rsidR="00977416" w:rsidRDefault="00977416" w:rsidP="00977416">
      <w:pPr>
        <w:pStyle w:val="KeinLeerraum"/>
        <w:shd w:val="clear" w:color="auto" w:fill="FFFFFF"/>
        <w:jc w:val="both"/>
        <w:rPr>
          <w:sz w:val="24"/>
          <w:szCs w:val="24"/>
        </w:rPr>
      </w:pPr>
    </w:p>
    <w:p w14:paraId="100FF975" w14:textId="77777777" w:rsidR="00977416" w:rsidRDefault="00977416" w:rsidP="00977416">
      <w:pPr>
        <w:pStyle w:val="KeinLeerraum"/>
        <w:shd w:val="clear" w:color="auto" w:fill="FFFFFF"/>
        <w:jc w:val="both"/>
        <w:rPr>
          <w:sz w:val="24"/>
          <w:szCs w:val="24"/>
        </w:rPr>
      </w:pPr>
    </w:p>
    <w:p w14:paraId="4FE1C476" w14:textId="77777777" w:rsidR="00977416" w:rsidRDefault="00977416" w:rsidP="00977416">
      <w:pPr>
        <w:pStyle w:val="KeinLeerraum"/>
        <w:shd w:val="clear" w:color="auto" w:fill="FFFFFF"/>
        <w:jc w:val="both"/>
        <w:rPr>
          <w:sz w:val="24"/>
          <w:szCs w:val="24"/>
        </w:rPr>
      </w:pPr>
    </w:p>
    <w:p w14:paraId="233ABD3C" w14:textId="77777777" w:rsidR="0044177C" w:rsidRDefault="0044177C" w:rsidP="007E0A73">
      <w:pPr>
        <w:pStyle w:val="KeinLeerraum"/>
        <w:jc w:val="both"/>
        <w:rPr>
          <w:sz w:val="24"/>
          <w:szCs w:val="24"/>
        </w:rPr>
      </w:pPr>
    </w:p>
    <w:p w14:paraId="1F7A5C86" w14:textId="77777777" w:rsidR="0044177C" w:rsidRDefault="0044177C" w:rsidP="007E0A73">
      <w:pPr>
        <w:pStyle w:val="KeinLeerraum"/>
        <w:jc w:val="both"/>
        <w:rPr>
          <w:sz w:val="24"/>
          <w:szCs w:val="24"/>
        </w:rPr>
      </w:pPr>
    </w:p>
    <w:p w14:paraId="343C3D39" w14:textId="77777777" w:rsidR="0044177C" w:rsidRDefault="0044177C" w:rsidP="007E0A73">
      <w:pPr>
        <w:pStyle w:val="KeinLeerraum"/>
        <w:jc w:val="both"/>
        <w:rPr>
          <w:sz w:val="24"/>
          <w:szCs w:val="24"/>
        </w:rPr>
      </w:pPr>
    </w:p>
    <w:p w14:paraId="0605848F" w14:textId="77777777" w:rsidR="0044177C" w:rsidRDefault="0044177C" w:rsidP="007E0A73">
      <w:pPr>
        <w:pStyle w:val="KeinLeerraum"/>
        <w:jc w:val="both"/>
        <w:rPr>
          <w:sz w:val="24"/>
          <w:szCs w:val="24"/>
        </w:rPr>
      </w:pPr>
    </w:p>
    <w:p w14:paraId="1CBB150E" w14:textId="77777777" w:rsidR="0044177C" w:rsidRDefault="0044177C" w:rsidP="007E0A73">
      <w:pPr>
        <w:pStyle w:val="KeinLeerraum"/>
        <w:jc w:val="both"/>
        <w:rPr>
          <w:sz w:val="24"/>
          <w:szCs w:val="24"/>
        </w:rPr>
      </w:pPr>
    </w:p>
    <w:p w14:paraId="502368EA" w14:textId="77777777" w:rsidR="0044177C" w:rsidRDefault="0044177C" w:rsidP="007E0A73">
      <w:pPr>
        <w:pStyle w:val="KeinLeerraum"/>
        <w:jc w:val="both"/>
        <w:rPr>
          <w:sz w:val="24"/>
          <w:szCs w:val="24"/>
        </w:rPr>
      </w:pPr>
    </w:p>
    <w:p w14:paraId="797CC700" w14:textId="77777777" w:rsidR="0044177C" w:rsidRDefault="0044177C" w:rsidP="007E0A73">
      <w:pPr>
        <w:pStyle w:val="KeinLeerraum"/>
        <w:jc w:val="both"/>
        <w:rPr>
          <w:sz w:val="24"/>
          <w:szCs w:val="24"/>
        </w:rPr>
      </w:pPr>
    </w:p>
    <w:p w14:paraId="42EB3DB7" w14:textId="77777777" w:rsidR="0044177C" w:rsidRDefault="0044177C" w:rsidP="007E0A73">
      <w:pPr>
        <w:pStyle w:val="KeinLeerraum"/>
        <w:jc w:val="both"/>
        <w:rPr>
          <w:sz w:val="24"/>
          <w:szCs w:val="24"/>
        </w:rPr>
      </w:pPr>
    </w:p>
    <w:p w14:paraId="55AB72EA" w14:textId="77777777" w:rsidR="0044177C" w:rsidRDefault="0044177C" w:rsidP="007E0A73">
      <w:pPr>
        <w:pStyle w:val="KeinLeerraum"/>
        <w:jc w:val="both"/>
        <w:rPr>
          <w:sz w:val="24"/>
          <w:szCs w:val="24"/>
        </w:rPr>
      </w:pPr>
    </w:p>
    <w:p w14:paraId="2D646841" w14:textId="77777777" w:rsidR="0044177C" w:rsidRDefault="0044177C" w:rsidP="007E0A73">
      <w:pPr>
        <w:pStyle w:val="KeinLeerraum"/>
        <w:jc w:val="both"/>
        <w:rPr>
          <w:sz w:val="24"/>
          <w:szCs w:val="24"/>
        </w:rPr>
      </w:pPr>
    </w:p>
    <w:p w14:paraId="00005903" w14:textId="77777777" w:rsidR="0044177C" w:rsidRDefault="0044177C" w:rsidP="007E0A73">
      <w:pPr>
        <w:pStyle w:val="KeinLeerraum"/>
        <w:jc w:val="both"/>
        <w:rPr>
          <w:sz w:val="24"/>
          <w:szCs w:val="24"/>
        </w:rPr>
      </w:pPr>
    </w:p>
    <w:p w14:paraId="286381F0" w14:textId="77777777" w:rsidR="0044177C" w:rsidRDefault="0044177C" w:rsidP="007E0A73">
      <w:pPr>
        <w:pStyle w:val="KeinLeerraum"/>
        <w:jc w:val="both"/>
        <w:rPr>
          <w:sz w:val="24"/>
          <w:szCs w:val="24"/>
        </w:rPr>
      </w:pPr>
    </w:p>
    <w:p w14:paraId="0C7C905C" w14:textId="77777777" w:rsidR="0044177C" w:rsidRDefault="0044177C" w:rsidP="007E0A73">
      <w:pPr>
        <w:pStyle w:val="KeinLeerraum"/>
        <w:jc w:val="both"/>
        <w:rPr>
          <w:sz w:val="24"/>
          <w:szCs w:val="24"/>
        </w:rPr>
      </w:pPr>
    </w:p>
    <w:p w14:paraId="21BAD538" w14:textId="77777777" w:rsidR="0044177C" w:rsidRDefault="0044177C" w:rsidP="007E0A73">
      <w:pPr>
        <w:pStyle w:val="KeinLeerraum"/>
        <w:jc w:val="both"/>
        <w:rPr>
          <w:sz w:val="24"/>
          <w:szCs w:val="24"/>
        </w:rPr>
      </w:pPr>
    </w:p>
    <w:p w14:paraId="179276E0" w14:textId="77777777" w:rsidR="0044177C" w:rsidRDefault="0044177C" w:rsidP="007E0A73">
      <w:pPr>
        <w:pStyle w:val="KeinLeerraum"/>
        <w:jc w:val="both"/>
        <w:rPr>
          <w:sz w:val="24"/>
          <w:szCs w:val="24"/>
        </w:rPr>
      </w:pPr>
    </w:p>
    <w:p w14:paraId="68E72552" w14:textId="77777777" w:rsidR="0044177C" w:rsidRDefault="0044177C" w:rsidP="007E0A73">
      <w:pPr>
        <w:pStyle w:val="KeinLeerraum"/>
        <w:jc w:val="both"/>
        <w:rPr>
          <w:sz w:val="24"/>
          <w:szCs w:val="24"/>
        </w:rPr>
      </w:pPr>
    </w:p>
    <w:p w14:paraId="068FB29A" w14:textId="77777777" w:rsidR="0044177C" w:rsidRDefault="00583500" w:rsidP="007E0A73">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93600" behindDoc="0" locked="0" layoutInCell="1" allowOverlap="1" wp14:anchorId="1403772D" wp14:editId="63FFB86F">
                <wp:simplePos x="0" y="0"/>
                <wp:positionH relativeFrom="column">
                  <wp:posOffset>-100330</wp:posOffset>
                </wp:positionH>
                <wp:positionV relativeFrom="paragraph">
                  <wp:posOffset>-834654</wp:posOffset>
                </wp:positionV>
                <wp:extent cx="6133381" cy="603849"/>
                <wp:effectExtent l="0" t="0" r="0" b="6350"/>
                <wp:wrapNone/>
                <wp:docPr id="810" name="Textfeld 810"/>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B941E" w14:textId="77777777" w:rsidR="006C12FF" w:rsidRDefault="006C12FF" w:rsidP="00276A68">
                            <w:r>
                              <w:rPr>
                                <w:rFonts w:ascii="Arial" w:hAnsi="Arial" w:cs="Arial"/>
                                <w:color w:val="C00000"/>
                                <w:sz w:val="56"/>
                                <w:szCs w:val="80"/>
                              </w:rPr>
                              <w:t>Nichtlizenzierten Wettkämpfe</w:t>
                            </w:r>
                          </w:p>
                          <w:p w14:paraId="422DE8E4"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03772D" id="Textfeld 810" o:spid="_x0000_s1091" type="#_x0000_t202" style="position:absolute;left:0;text-align:left;margin-left:-7.9pt;margin-top:-65.7pt;width:482.95pt;height:47.55pt;z-index:25199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5YEbQIAAEUFAAAOAAAAZHJzL2Uyb0RvYy54bWysVMtu2zAQvBfoPxC8N/IrqWNEDtwEKQoE&#10;SVCnyJmmSFsoxWXJtSX367OkJNtIe0nRi7TkDof7mOXVdVMZtlM+lGBzPjwbcKashKK065z/eL77&#10;NOUsoLCFMGBVzvcq8Ov5xw9XtZupEWzAFMozIrFhVrucbxDdLMuC3KhKhDNwypJTg68E0tKvs8KL&#10;mtgrk40Gg4usBl84D1KFQLu3rZPPE7/WSuKj1kEhMzmn2DB9ffqu4jebX4nZ2gu3KWUXhviHKCpR&#10;Wrr0QHUrULCtL/+gqkrpIYDGMwlVBlqXUqUcKJvh4E02y41wKuVCxQnuUKbw/2jlw27pnjzD5gs0&#10;1MBYkNqFWaDNmE+jfRX/FCkjP5VwfyibapBJ2rwYjsfj6ZAzSb6LwXg6uYw02fG08wG/KqhYNHLu&#10;qS2pWmJ3H7CF9pB4mYW70pjUGmNZTaTj80E6cPAQubERq1KTO5pj5MnCvVERY+x3pVlZpATiRpKX&#10;ujGe7QQJQ0ipLKbcEy+hI0pTEO852OGPUb3ncJtHfzNYPByuSgs+Zf8m7OJnH7Ju8VTzk7yjic2q&#10;ocRzPp72nV1BsaeGe2hnITh5V1JX7kXAJ+FJ/NRjGmh8pI82QNWHzuJsA/733/YjnjRJXs5qGqac&#10;h19b4RVn5psltV4OJ5M4fWkxOf88ooU/9axOPXZb3QC1hRRF0SUz4tH0pvZQvdDcL+Kt5BJW0t05&#10;x968wXbE6d2QarFIIJo3J/DeLp2M1LFLUXPPzYvwrhMmkqQfoB87MXujzxYbT1pYbBF0mcQbC91W&#10;tWsAzWqSf/euxMfgdJ1Qx9dv/goAAP//AwBQSwMEFAAGAAgAAAAhAF+U+rvjAAAADAEAAA8AAABk&#10;cnMvZG93bnJldi54bWxMj0FPwzAMhe9I/IfISNy2tCudRmk6TZUmJASHjV24uU3WVjROabKt8Ovx&#10;TnCzn5/e+5yvJ9uLsxl950hBPI9AGKqd7qhRcHjfzlYgfEDS2DsyCr6Nh3Vxe5Njpt2Fdua8D43g&#10;EPIZKmhDGDIpfd0ai37uBkN8O7rRYuB1bKQe8cLhtpeLKFpKix1xQ4uDKVtTf+5PVsFLuX3DXbWw&#10;q5++fH49boavw0eq1P3dtHkCEcwU/sxwxWd0KJipcifSXvQKZnHK6OE6JPEDCLY8plEMomIpWSYg&#10;i1z+f6L4BQAA//8DAFBLAQItABQABgAIAAAAIQC2gziS/gAAAOEBAAATAAAAAAAAAAAAAAAAAAAA&#10;AABbQ29udGVudF9UeXBlc10ueG1sUEsBAi0AFAAGAAgAAAAhADj9If/WAAAAlAEAAAsAAAAAAAAA&#10;AAAAAAAALwEAAF9yZWxzLy5yZWxzUEsBAi0AFAAGAAgAAAAhAFpjlgRtAgAARQUAAA4AAAAAAAAA&#10;AAAAAAAALgIAAGRycy9lMm9Eb2MueG1sUEsBAi0AFAAGAAgAAAAhAF+U+rvjAAAADAEAAA8AAAAA&#10;AAAAAAAAAAAAxwQAAGRycy9kb3ducmV2LnhtbFBLBQYAAAAABAAEAPMAAADXBQAAAAA=&#10;" filled="f" stroked="f" strokeweight=".5pt">
                <v:textbox>
                  <w:txbxContent>
                    <w:p w14:paraId="07BB941E" w14:textId="77777777" w:rsidR="006C12FF" w:rsidRDefault="006C12FF" w:rsidP="00276A68">
                      <w:r>
                        <w:rPr>
                          <w:rFonts w:ascii="Arial" w:hAnsi="Arial" w:cs="Arial"/>
                          <w:color w:val="C00000"/>
                          <w:sz w:val="56"/>
                          <w:szCs w:val="80"/>
                        </w:rPr>
                        <w:t>Nichtlizenzierten Wettkämpfe</w:t>
                      </w:r>
                    </w:p>
                    <w:p w14:paraId="422DE8E4" w14:textId="77777777" w:rsidR="006C12FF" w:rsidRDefault="006C12FF" w:rsidP="00583500"/>
                  </w:txbxContent>
                </v:textbox>
              </v:shape>
            </w:pict>
          </mc:Fallback>
        </mc:AlternateContent>
      </w:r>
      <w:r w:rsidR="0044177C" w:rsidRPr="0044177C">
        <w:rPr>
          <w:b/>
          <w:color w:val="C00000"/>
          <w:sz w:val="28"/>
          <w:szCs w:val="28"/>
        </w:rPr>
        <w:t xml:space="preserve">School Trophy </w:t>
      </w:r>
    </w:p>
    <w:p w14:paraId="51C3826E" w14:textId="77777777" w:rsidR="0044177C" w:rsidRDefault="0044177C" w:rsidP="007E0A73">
      <w:pPr>
        <w:pStyle w:val="KeinLeerraum"/>
        <w:jc w:val="both"/>
        <w:rPr>
          <w:b/>
          <w:color w:val="C00000"/>
          <w:sz w:val="24"/>
          <w:szCs w:val="24"/>
        </w:rPr>
      </w:pPr>
    </w:p>
    <w:p w14:paraId="546F908C" w14:textId="77777777" w:rsidR="0044177C" w:rsidRDefault="0044177C" w:rsidP="007E0A73">
      <w:pPr>
        <w:pStyle w:val="KeinLeerraum"/>
        <w:jc w:val="both"/>
        <w:rPr>
          <w:sz w:val="24"/>
          <w:szCs w:val="24"/>
        </w:rPr>
      </w:pPr>
      <w:r w:rsidRPr="0044177C">
        <w:rPr>
          <w:sz w:val="24"/>
          <w:szCs w:val="24"/>
        </w:rPr>
        <w:t>Die School Trophy ist die grösste nationale Tischtennis-Veranstaltung von Swiss Table Tennis. Jedes Jahr nehmen gegen 2</w:t>
      </w:r>
      <w:r w:rsidR="00EC45F9">
        <w:rPr>
          <w:sz w:val="24"/>
          <w:szCs w:val="24"/>
        </w:rPr>
        <w:t>3</w:t>
      </w:r>
      <w:r w:rsidRPr="0044177C">
        <w:rPr>
          <w:sz w:val="24"/>
          <w:szCs w:val="24"/>
        </w:rPr>
        <w:t>00 unlizenzierte Mädchen und Knaben aus allen Landesteilen der Schweiz an Lokalausscheidungen teil und versuchen sich für den Kantons- und den Schweizer Final zu qualifizieren. Die besten 200 Nachwuchstalenten kämpfen am Schweizer Final um den begehrten Titel Schweizermeister/Schweizermeisterin bei den Unlizenzierten.</w:t>
      </w:r>
    </w:p>
    <w:p w14:paraId="57093BDA" w14:textId="77777777" w:rsidR="0044177C" w:rsidRDefault="0044177C" w:rsidP="007E0A73">
      <w:pPr>
        <w:pStyle w:val="KeinLeerraum"/>
        <w:jc w:val="both"/>
        <w:rPr>
          <w:sz w:val="24"/>
          <w:szCs w:val="24"/>
        </w:rPr>
      </w:pPr>
    </w:p>
    <w:p w14:paraId="1849F0BE" w14:textId="77777777" w:rsidR="0044177C" w:rsidRPr="00CC7CAA" w:rsidRDefault="00CC7CAA" w:rsidP="0044177C">
      <w:pPr>
        <w:pStyle w:val="KeinLeerraum"/>
        <w:jc w:val="both"/>
        <w:rPr>
          <w:b/>
          <w:color w:val="C00000"/>
          <w:sz w:val="24"/>
          <w:szCs w:val="24"/>
        </w:rPr>
      </w:pPr>
      <w:r>
        <w:rPr>
          <w:b/>
          <w:color w:val="C00000"/>
          <w:sz w:val="24"/>
          <w:szCs w:val="24"/>
        </w:rPr>
        <w:t xml:space="preserve">Teilnahmeberechtigung </w:t>
      </w:r>
    </w:p>
    <w:p w14:paraId="67A554A1" w14:textId="77777777" w:rsidR="0044177C" w:rsidRDefault="0044177C" w:rsidP="0044177C">
      <w:pPr>
        <w:pStyle w:val="KeinLeerraum"/>
        <w:jc w:val="both"/>
        <w:rPr>
          <w:sz w:val="24"/>
          <w:szCs w:val="24"/>
        </w:rPr>
      </w:pPr>
      <w:r>
        <w:rPr>
          <w:sz w:val="24"/>
          <w:szCs w:val="24"/>
        </w:rPr>
        <w:t>1.</w:t>
      </w:r>
      <w:r>
        <w:rPr>
          <w:sz w:val="24"/>
          <w:szCs w:val="24"/>
        </w:rPr>
        <w:tab/>
      </w:r>
      <w:r w:rsidRPr="0044177C">
        <w:rPr>
          <w:sz w:val="24"/>
          <w:szCs w:val="24"/>
        </w:rPr>
        <w:t xml:space="preserve">Mädchen und Knaben, die ihre obligatorische Schulzeit in der Schweiz absolvieren </w:t>
      </w:r>
    </w:p>
    <w:p w14:paraId="4CAC99C0" w14:textId="77777777" w:rsidR="0044177C" w:rsidRPr="0044177C" w:rsidRDefault="0044177C" w:rsidP="0044177C">
      <w:pPr>
        <w:pStyle w:val="KeinLeerraum"/>
        <w:ind w:firstLine="708"/>
        <w:jc w:val="both"/>
        <w:rPr>
          <w:sz w:val="24"/>
          <w:szCs w:val="24"/>
        </w:rPr>
      </w:pPr>
      <w:r w:rsidRPr="0044177C">
        <w:rPr>
          <w:sz w:val="24"/>
          <w:szCs w:val="24"/>
        </w:rPr>
        <w:t>und/oder schweizerischer Nationalität sind</w:t>
      </w:r>
    </w:p>
    <w:p w14:paraId="14933EDB" w14:textId="77777777" w:rsidR="0044177C" w:rsidRPr="0044177C" w:rsidRDefault="0044177C" w:rsidP="0044177C">
      <w:pPr>
        <w:pStyle w:val="KeinLeerraum"/>
        <w:jc w:val="both"/>
        <w:rPr>
          <w:sz w:val="24"/>
          <w:szCs w:val="24"/>
        </w:rPr>
      </w:pPr>
      <w:r w:rsidRPr="0044177C">
        <w:rPr>
          <w:sz w:val="24"/>
          <w:szCs w:val="24"/>
        </w:rPr>
        <w:t xml:space="preserve">2. </w:t>
      </w:r>
      <w:r>
        <w:rPr>
          <w:sz w:val="24"/>
          <w:szCs w:val="24"/>
        </w:rPr>
        <w:tab/>
      </w:r>
      <w:r w:rsidR="00651385">
        <w:rPr>
          <w:sz w:val="24"/>
          <w:szCs w:val="24"/>
        </w:rPr>
        <w:t>nicht vor dem 1. Januar 200</w:t>
      </w:r>
      <w:r w:rsidR="00216BFC">
        <w:rPr>
          <w:sz w:val="24"/>
          <w:szCs w:val="24"/>
        </w:rPr>
        <w:t>4</w:t>
      </w:r>
      <w:r w:rsidRPr="0044177C">
        <w:rPr>
          <w:sz w:val="24"/>
          <w:szCs w:val="24"/>
        </w:rPr>
        <w:t xml:space="preserve"> geboren</w:t>
      </w:r>
    </w:p>
    <w:p w14:paraId="6FDF24CF" w14:textId="77777777" w:rsidR="0044177C" w:rsidRPr="0044177C" w:rsidRDefault="0044177C" w:rsidP="0044177C">
      <w:pPr>
        <w:pStyle w:val="KeinLeerraum"/>
        <w:ind w:left="705" w:hanging="705"/>
        <w:jc w:val="both"/>
        <w:rPr>
          <w:sz w:val="24"/>
          <w:szCs w:val="24"/>
        </w:rPr>
      </w:pPr>
      <w:r w:rsidRPr="0044177C">
        <w:rPr>
          <w:sz w:val="24"/>
          <w:szCs w:val="24"/>
        </w:rPr>
        <w:t xml:space="preserve">3. </w:t>
      </w:r>
      <w:r>
        <w:rPr>
          <w:sz w:val="24"/>
          <w:szCs w:val="24"/>
        </w:rPr>
        <w:tab/>
      </w:r>
      <w:r w:rsidRPr="0044177C">
        <w:rPr>
          <w:sz w:val="24"/>
          <w:szCs w:val="24"/>
        </w:rPr>
        <w:t>noch nie im Besitz einer Lizenz oder T-Card von Swiss Table Tennis oder eines anderen nationalen Tischtennisverbandes gewesen sind.</w:t>
      </w:r>
    </w:p>
    <w:p w14:paraId="5E93FD74" w14:textId="77777777" w:rsidR="0044177C" w:rsidRPr="0044177C" w:rsidRDefault="0044177C" w:rsidP="0044177C">
      <w:pPr>
        <w:pStyle w:val="KeinLeerraum"/>
        <w:jc w:val="both"/>
        <w:rPr>
          <w:sz w:val="24"/>
          <w:szCs w:val="24"/>
        </w:rPr>
      </w:pPr>
    </w:p>
    <w:p w14:paraId="6E6F267A" w14:textId="77777777" w:rsidR="0044177C" w:rsidRPr="00CC7CAA" w:rsidRDefault="0044177C" w:rsidP="0044177C">
      <w:pPr>
        <w:pStyle w:val="KeinLeerraum"/>
        <w:jc w:val="both"/>
        <w:rPr>
          <w:b/>
          <w:color w:val="C00000"/>
          <w:sz w:val="24"/>
          <w:szCs w:val="24"/>
        </w:rPr>
      </w:pPr>
      <w:r w:rsidRPr="0044177C">
        <w:rPr>
          <w:b/>
          <w:color w:val="C00000"/>
          <w:sz w:val="24"/>
          <w:szCs w:val="24"/>
        </w:rPr>
        <w:t>Alterskategorie</w:t>
      </w:r>
      <w:r w:rsidR="00CC7CAA">
        <w:rPr>
          <w:b/>
          <w:color w:val="C00000"/>
          <w:sz w:val="24"/>
          <w:szCs w:val="24"/>
        </w:rPr>
        <w:t>n (Mädchen und Knaben getrennt)</w:t>
      </w:r>
    </w:p>
    <w:p w14:paraId="39240045" w14:textId="77777777" w:rsidR="0044177C" w:rsidRPr="0044177C" w:rsidRDefault="0044177C" w:rsidP="0044177C">
      <w:pPr>
        <w:pStyle w:val="KeinLeerraum"/>
        <w:jc w:val="both"/>
        <w:rPr>
          <w:sz w:val="24"/>
          <w:szCs w:val="24"/>
        </w:rPr>
      </w:pPr>
      <w:r w:rsidRPr="0044177C">
        <w:rPr>
          <w:sz w:val="24"/>
          <w:szCs w:val="24"/>
        </w:rPr>
        <w:t>U15: Jahrgänge 200</w:t>
      </w:r>
      <w:r w:rsidR="00216BFC">
        <w:rPr>
          <w:sz w:val="24"/>
          <w:szCs w:val="24"/>
        </w:rPr>
        <w:t>4</w:t>
      </w:r>
      <w:r w:rsidR="00651385">
        <w:rPr>
          <w:sz w:val="24"/>
          <w:szCs w:val="24"/>
        </w:rPr>
        <w:t>-200</w:t>
      </w:r>
      <w:r w:rsidR="00216BFC">
        <w:rPr>
          <w:sz w:val="24"/>
          <w:szCs w:val="24"/>
        </w:rPr>
        <w:t>5</w:t>
      </w:r>
    </w:p>
    <w:p w14:paraId="352B2AEA" w14:textId="77777777" w:rsidR="0044177C" w:rsidRPr="0044177C" w:rsidRDefault="0044177C" w:rsidP="0044177C">
      <w:pPr>
        <w:pStyle w:val="KeinLeerraum"/>
        <w:jc w:val="both"/>
        <w:rPr>
          <w:sz w:val="24"/>
          <w:szCs w:val="24"/>
        </w:rPr>
      </w:pPr>
      <w:r w:rsidRPr="0044177C">
        <w:rPr>
          <w:sz w:val="24"/>
          <w:szCs w:val="24"/>
        </w:rPr>
        <w:t>U13: Jahrgänge 200</w:t>
      </w:r>
      <w:r w:rsidR="00216BFC">
        <w:rPr>
          <w:sz w:val="24"/>
          <w:szCs w:val="24"/>
        </w:rPr>
        <w:t>6</w:t>
      </w:r>
      <w:r w:rsidR="00651385">
        <w:rPr>
          <w:sz w:val="24"/>
          <w:szCs w:val="24"/>
        </w:rPr>
        <w:t>-200</w:t>
      </w:r>
      <w:r w:rsidR="00216BFC">
        <w:rPr>
          <w:sz w:val="24"/>
          <w:szCs w:val="24"/>
        </w:rPr>
        <w:t>7</w:t>
      </w:r>
    </w:p>
    <w:p w14:paraId="541A104C" w14:textId="77777777" w:rsidR="0044177C" w:rsidRPr="0044177C" w:rsidRDefault="0044177C" w:rsidP="0044177C">
      <w:pPr>
        <w:pStyle w:val="KeinLeerraum"/>
        <w:jc w:val="both"/>
        <w:rPr>
          <w:sz w:val="24"/>
          <w:szCs w:val="24"/>
        </w:rPr>
      </w:pPr>
      <w:r w:rsidRPr="0044177C">
        <w:rPr>
          <w:sz w:val="24"/>
          <w:szCs w:val="24"/>
        </w:rPr>
        <w:t>U11: Jahrgänge 200</w:t>
      </w:r>
      <w:r w:rsidR="00216BFC">
        <w:rPr>
          <w:sz w:val="24"/>
          <w:szCs w:val="24"/>
        </w:rPr>
        <w:t>8</w:t>
      </w:r>
      <w:r w:rsidRPr="0044177C">
        <w:rPr>
          <w:sz w:val="24"/>
          <w:szCs w:val="24"/>
        </w:rPr>
        <w:t>-200</w:t>
      </w:r>
      <w:r w:rsidR="00216BFC">
        <w:rPr>
          <w:sz w:val="24"/>
          <w:szCs w:val="24"/>
        </w:rPr>
        <w:t>9</w:t>
      </w:r>
    </w:p>
    <w:p w14:paraId="06F023C8" w14:textId="77777777" w:rsidR="0044177C" w:rsidRPr="008B5024" w:rsidRDefault="0044177C" w:rsidP="007E0A73">
      <w:pPr>
        <w:pStyle w:val="KeinLeerraum"/>
        <w:jc w:val="both"/>
        <w:rPr>
          <w:sz w:val="24"/>
          <w:szCs w:val="24"/>
        </w:rPr>
      </w:pPr>
      <w:r w:rsidRPr="0044177C">
        <w:rPr>
          <w:sz w:val="24"/>
          <w:szCs w:val="24"/>
        </w:rPr>
        <w:t>U9: Jahrgänge 20</w:t>
      </w:r>
      <w:r w:rsidR="00216BFC">
        <w:rPr>
          <w:sz w:val="24"/>
          <w:szCs w:val="24"/>
        </w:rPr>
        <w:t>10</w:t>
      </w:r>
      <w:r w:rsidR="008B5024">
        <w:rPr>
          <w:sz w:val="24"/>
          <w:szCs w:val="24"/>
        </w:rPr>
        <w:t xml:space="preserve"> und jünger</w:t>
      </w:r>
    </w:p>
    <w:p w14:paraId="45995FE9" w14:textId="77777777" w:rsidR="00FC7B17" w:rsidRDefault="00FC7B17" w:rsidP="00EC45F9">
      <w:pPr>
        <w:pStyle w:val="KeinLeerraum"/>
        <w:pBdr>
          <w:bottom w:val="single" w:sz="4" w:space="1" w:color="auto"/>
        </w:pBdr>
        <w:jc w:val="both"/>
        <w:rPr>
          <w:b/>
          <w:color w:val="C00000"/>
          <w:sz w:val="28"/>
          <w:szCs w:val="28"/>
        </w:rPr>
      </w:pPr>
    </w:p>
    <w:p w14:paraId="28014696" w14:textId="77777777" w:rsidR="00FC7B17" w:rsidRDefault="00FC7B17" w:rsidP="007E0A73">
      <w:pPr>
        <w:pStyle w:val="KeinLeerraum"/>
        <w:jc w:val="both"/>
        <w:rPr>
          <w:b/>
          <w:color w:val="C00000"/>
          <w:sz w:val="28"/>
          <w:szCs w:val="28"/>
        </w:rPr>
      </w:pPr>
    </w:p>
    <w:p w14:paraId="53FDB345" w14:textId="77777777" w:rsidR="0044177C" w:rsidRPr="0044177C" w:rsidRDefault="0044177C" w:rsidP="007E0A73">
      <w:pPr>
        <w:pStyle w:val="KeinLeerraum"/>
        <w:jc w:val="both"/>
        <w:rPr>
          <w:b/>
          <w:color w:val="C00000"/>
          <w:sz w:val="28"/>
          <w:szCs w:val="28"/>
        </w:rPr>
      </w:pPr>
      <w:r>
        <w:rPr>
          <w:b/>
          <w:color w:val="C00000"/>
          <w:sz w:val="28"/>
          <w:szCs w:val="28"/>
        </w:rPr>
        <w:t xml:space="preserve">School Trophy – Lokalausscheidung </w:t>
      </w:r>
      <w:r w:rsidRPr="0044177C">
        <w:rPr>
          <w:b/>
          <w:color w:val="C00000"/>
          <w:sz w:val="28"/>
          <w:szCs w:val="28"/>
        </w:rPr>
        <w:t>TTC Bern</w:t>
      </w:r>
    </w:p>
    <w:p w14:paraId="46D3428C" w14:textId="77777777" w:rsidR="0044177C" w:rsidRDefault="0044177C" w:rsidP="007E0A73">
      <w:pPr>
        <w:pStyle w:val="KeinLeerraum"/>
        <w:jc w:val="both"/>
        <w:rPr>
          <w:sz w:val="24"/>
          <w:szCs w:val="24"/>
        </w:rPr>
      </w:pPr>
    </w:p>
    <w:p w14:paraId="31ACBE97" w14:textId="77777777" w:rsidR="0044177C" w:rsidRDefault="0044177C" w:rsidP="007E0A73">
      <w:pPr>
        <w:pStyle w:val="KeinLeerraum"/>
        <w:jc w:val="both"/>
        <w:rPr>
          <w:sz w:val="24"/>
          <w:szCs w:val="24"/>
        </w:rPr>
      </w:pPr>
      <w:r>
        <w:rPr>
          <w:sz w:val="24"/>
          <w:szCs w:val="24"/>
        </w:rPr>
        <w:t>Jedes Jahr führt der TTC Bern eine Lokalausscheidung durch. Nur durch eine solche Lokalausscheidung können die Nachw</w:t>
      </w:r>
      <w:r w:rsidR="007D0967">
        <w:rPr>
          <w:sz w:val="24"/>
          <w:szCs w:val="24"/>
        </w:rPr>
        <w:t>uchsspieler des TTC Bern und</w:t>
      </w:r>
      <w:r>
        <w:rPr>
          <w:sz w:val="24"/>
          <w:szCs w:val="24"/>
        </w:rPr>
        <w:t xml:space="preserve"> Schüler der Stadt Bern sich für den Kantonsfinal qualifizieren. </w:t>
      </w:r>
    </w:p>
    <w:p w14:paraId="4B187681" w14:textId="77777777" w:rsidR="0044177C" w:rsidRDefault="0044177C" w:rsidP="007E0A73">
      <w:pPr>
        <w:pStyle w:val="KeinLeerraum"/>
        <w:jc w:val="both"/>
        <w:rPr>
          <w:sz w:val="24"/>
          <w:szCs w:val="24"/>
        </w:rPr>
      </w:pPr>
    </w:p>
    <w:p w14:paraId="04870FEE" w14:textId="77777777" w:rsidR="0044177C" w:rsidRDefault="0044177C" w:rsidP="007E0A73">
      <w:pPr>
        <w:pStyle w:val="KeinLeerraum"/>
        <w:jc w:val="both"/>
        <w:rPr>
          <w:sz w:val="24"/>
          <w:szCs w:val="24"/>
        </w:rPr>
      </w:pPr>
      <w:r w:rsidRPr="0044177C">
        <w:rPr>
          <w:sz w:val="24"/>
          <w:szCs w:val="24"/>
        </w:rPr>
        <w:t xml:space="preserve">Gespielt wird in Gruppenphasen. Die besten Spieler qualifizieren sich für den Kantonsfinal </w:t>
      </w:r>
      <w:r w:rsidR="00CC7CAA">
        <w:rPr>
          <w:sz w:val="24"/>
          <w:szCs w:val="24"/>
        </w:rPr>
        <w:t xml:space="preserve">Bern </w:t>
      </w:r>
      <w:r>
        <w:rPr>
          <w:sz w:val="24"/>
          <w:szCs w:val="24"/>
        </w:rPr>
        <w:t>in Wabern</w:t>
      </w:r>
      <w:r w:rsidR="00CC7CAA">
        <w:rPr>
          <w:sz w:val="24"/>
          <w:szCs w:val="24"/>
        </w:rPr>
        <w:t>.</w:t>
      </w:r>
      <w:r>
        <w:rPr>
          <w:sz w:val="24"/>
          <w:szCs w:val="24"/>
        </w:rPr>
        <w:t xml:space="preserve"> </w:t>
      </w:r>
    </w:p>
    <w:p w14:paraId="4C7AC180" w14:textId="77777777" w:rsidR="00CC7CAA" w:rsidRDefault="00CC7CAA" w:rsidP="007E0A73">
      <w:pPr>
        <w:pStyle w:val="KeinLeerraum"/>
        <w:jc w:val="both"/>
        <w:rPr>
          <w:sz w:val="24"/>
          <w:szCs w:val="24"/>
        </w:rPr>
      </w:pPr>
    </w:p>
    <w:p w14:paraId="1C5E3381" w14:textId="77777777" w:rsidR="00CC7CAA" w:rsidRDefault="00FC7B17" w:rsidP="007E0A73">
      <w:pPr>
        <w:pStyle w:val="KeinLeerraum"/>
        <w:jc w:val="both"/>
        <w:rPr>
          <w:sz w:val="24"/>
          <w:szCs w:val="24"/>
        </w:rPr>
      </w:pPr>
      <w:r>
        <w:rPr>
          <w:sz w:val="24"/>
          <w:szCs w:val="24"/>
        </w:rPr>
        <w:t>Die Einladung zu unserer Lokalausscheidung könnt ihr auf der nachfolgenden Seite einsehen. Weitersagen und Freunde mitnehmen welche ebenfalls</w:t>
      </w:r>
      <w:r w:rsidR="00EC45F9">
        <w:rPr>
          <w:sz w:val="24"/>
          <w:szCs w:val="24"/>
        </w:rPr>
        <w:t xml:space="preserve"> gerne Tischtennis spielen ist e</w:t>
      </w:r>
      <w:r>
        <w:rPr>
          <w:sz w:val="24"/>
          <w:szCs w:val="24"/>
        </w:rPr>
        <w:t>rwünscht!</w:t>
      </w:r>
    </w:p>
    <w:p w14:paraId="64EA93D5" w14:textId="77777777" w:rsidR="007D0967" w:rsidRDefault="007D0967" w:rsidP="0044177C">
      <w:pPr>
        <w:pStyle w:val="KeinLeerraum"/>
        <w:jc w:val="both"/>
        <w:rPr>
          <w:b/>
          <w:color w:val="C00000"/>
          <w:sz w:val="28"/>
          <w:szCs w:val="28"/>
        </w:rPr>
      </w:pPr>
    </w:p>
    <w:p w14:paraId="16364685" w14:textId="77777777" w:rsidR="008B5024" w:rsidRDefault="008B5024" w:rsidP="0044177C">
      <w:pPr>
        <w:pStyle w:val="KeinLeerraum"/>
        <w:jc w:val="both"/>
        <w:rPr>
          <w:b/>
          <w:color w:val="C00000"/>
          <w:sz w:val="28"/>
          <w:szCs w:val="28"/>
        </w:rPr>
      </w:pPr>
    </w:p>
    <w:p w14:paraId="3B3C249F" w14:textId="77777777" w:rsidR="007D0967" w:rsidRDefault="00216BFC" w:rsidP="0044177C">
      <w:pPr>
        <w:pStyle w:val="KeinLeerraum"/>
        <w:jc w:val="both"/>
        <w:rPr>
          <w:b/>
          <w:color w:val="C00000"/>
          <w:sz w:val="28"/>
          <w:szCs w:val="28"/>
        </w:rPr>
      </w:pPr>
      <w:r w:rsidRPr="008B5024">
        <w:rPr>
          <w:b/>
          <w:noProof/>
          <w:color w:val="C00000"/>
          <w:sz w:val="28"/>
          <w:szCs w:val="28"/>
          <w:lang w:eastAsia="de-CH"/>
        </w:rPr>
        <w:drawing>
          <wp:anchor distT="0" distB="0" distL="114300" distR="114300" simplePos="0" relativeHeight="251746816" behindDoc="1" locked="0" layoutInCell="1" allowOverlap="1" wp14:anchorId="64537847" wp14:editId="713A2298">
            <wp:simplePos x="0" y="0"/>
            <wp:positionH relativeFrom="column">
              <wp:posOffset>3567430</wp:posOffset>
            </wp:positionH>
            <wp:positionV relativeFrom="paragraph">
              <wp:posOffset>9525</wp:posOffset>
            </wp:positionV>
            <wp:extent cx="2189480" cy="1231265"/>
            <wp:effectExtent l="0" t="0" r="1270" b="6985"/>
            <wp:wrapNone/>
            <wp:docPr id="106"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189480" cy="1231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024">
        <w:rPr>
          <w:b/>
          <w:noProof/>
          <w:color w:val="C00000"/>
          <w:sz w:val="28"/>
          <w:szCs w:val="28"/>
          <w:lang w:eastAsia="de-CH"/>
        </w:rPr>
        <w:drawing>
          <wp:anchor distT="0" distB="0" distL="114300" distR="114300" simplePos="0" relativeHeight="251745792" behindDoc="1" locked="0" layoutInCell="1" allowOverlap="1" wp14:anchorId="5E4E0326" wp14:editId="71DBB23A">
            <wp:simplePos x="0" y="0"/>
            <wp:positionH relativeFrom="column">
              <wp:posOffset>-3810</wp:posOffset>
            </wp:positionH>
            <wp:positionV relativeFrom="paragraph">
              <wp:posOffset>12700</wp:posOffset>
            </wp:positionV>
            <wp:extent cx="2188210" cy="1230630"/>
            <wp:effectExtent l="0" t="0" r="2540" b="7620"/>
            <wp:wrapNone/>
            <wp:docPr id="105"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0342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188210" cy="1230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55CC78" w14:textId="77777777" w:rsidR="008B5024" w:rsidRDefault="008B5024" w:rsidP="0044177C">
      <w:pPr>
        <w:pStyle w:val="KeinLeerraum"/>
        <w:jc w:val="both"/>
        <w:rPr>
          <w:b/>
          <w:color w:val="C00000"/>
          <w:sz w:val="28"/>
          <w:szCs w:val="28"/>
        </w:rPr>
      </w:pPr>
    </w:p>
    <w:p w14:paraId="2F91CFDE" w14:textId="77777777" w:rsidR="008B5024" w:rsidRDefault="008B5024" w:rsidP="0044177C">
      <w:pPr>
        <w:pStyle w:val="KeinLeerraum"/>
        <w:jc w:val="both"/>
        <w:rPr>
          <w:b/>
          <w:color w:val="C00000"/>
          <w:sz w:val="28"/>
          <w:szCs w:val="28"/>
        </w:rPr>
      </w:pPr>
    </w:p>
    <w:p w14:paraId="07E03AF0" w14:textId="77777777" w:rsidR="007D0967" w:rsidRDefault="007D0967" w:rsidP="0044177C">
      <w:pPr>
        <w:pStyle w:val="KeinLeerraum"/>
        <w:jc w:val="both"/>
        <w:rPr>
          <w:b/>
          <w:color w:val="C00000"/>
          <w:sz w:val="28"/>
          <w:szCs w:val="28"/>
        </w:rPr>
      </w:pPr>
    </w:p>
    <w:p w14:paraId="4041C102" w14:textId="77777777" w:rsidR="007D0967" w:rsidRDefault="007D0967" w:rsidP="0044177C">
      <w:pPr>
        <w:pStyle w:val="KeinLeerraum"/>
        <w:jc w:val="both"/>
        <w:rPr>
          <w:b/>
          <w:color w:val="C00000"/>
          <w:sz w:val="28"/>
          <w:szCs w:val="28"/>
        </w:rPr>
      </w:pPr>
    </w:p>
    <w:p w14:paraId="35964FEE" w14:textId="77777777" w:rsidR="007D0967" w:rsidRDefault="007D0967" w:rsidP="0044177C">
      <w:pPr>
        <w:pStyle w:val="KeinLeerraum"/>
        <w:jc w:val="both"/>
        <w:rPr>
          <w:b/>
          <w:color w:val="C00000"/>
          <w:sz w:val="28"/>
          <w:szCs w:val="28"/>
        </w:rPr>
      </w:pPr>
    </w:p>
    <w:p w14:paraId="62852E02" w14:textId="77777777" w:rsidR="007D0967" w:rsidRDefault="007D0967" w:rsidP="0044177C">
      <w:pPr>
        <w:pStyle w:val="KeinLeerraum"/>
        <w:jc w:val="both"/>
        <w:rPr>
          <w:b/>
          <w:color w:val="C00000"/>
          <w:sz w:val="28"/>
          <w:szCs w:val="28"/>
        </w:rPr>
      </w:pPr>
    </w:p>
    <w:p w14:paraId="2A42E6AF" w14:textId="77777777" w:rsidR="007D0967" w:rsidRDefault="00583500" w:rsidP="0044177C">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95648" behindDoc="0" locked="0" layoutInCell="1" allowOverlap="1" wp14:anchorId="14514AB7" wp14:editId="0DAC1AD6">
                <wp:simplePos x="0" y="0"/>
                <wp:positionH relativeFrom="column">
                  <wp:posOffset>-102235</wp:posOffset>
                </wp:positionH>
                <wp:positionV relativeFrom="paragraph">
                  <wp:posOffset>-846084</wp:posOffset>
                </wp:positionV>
                <wp:extent cx="6133381" cy="603849"/>
                <wp:effectExtent l="0" t="0" r="0" b="6350"/>
                <wp:wrapNone/>
                <wp:docPr id="815" name="Textfeld 815"/>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5F8636" w14:textId="77777777" w:rsidR="006C12FF" w:rsidRDefault="006C12FF" w:rsidP="00276A68">
                            <w:r>
                              <w:rPr>
                                <w:rFonts w:ascii="Arial" w:hAnsi="Arial" w:cs="Arial"/>
                                <w:color w:val="C00000"/>
                                <w:sz w:val="56"/>
                                <w:szCs w:val="80"/>
                              </w:rPr>
                              <w:t>Nichtlizenzierten Wettkämpfe</w:t>
                            </w:r>
                          </w:p>
                          <w:p w14:paraId="79ACC238"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514AB7" id="Textfeld 815" o:spid="_x0000_s1092" type="#_x0000_t202" style="position:absolute;left:0;text-align:left;margin-left:-8.05pt;margin-top:-66.6pt;width:482.95pt;height:47.55pt;z-index:25199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dnRawIAAEUFAAAOAAAAZHJzL2Uyb0RvYy54bWysVEtv2zAMvg/YfxB0X51XuzSoU2QpMgwo&#10;2mLp0LMiS4kxWdQkJnb260vJzgPdLh12sSny4yc+dXPbVIbtlA8l2Jz3L3qcKSuhKO065z+eF5/G&#10;nAUUthAGrMr5XgV+O/344aZ2EzWADZhCeUYkNkxql/MNoptkWZAbVYlwAU5ZMmrwlUA6+nVWeFET&#10;e2WyQa93ldXgC+dBqhBIe9ca+TTxa60kPmodFDKTc4oN09en7yp+s+mNmKy9cJtSdmGIf4iiEqWl&#10;S49UdwIF2/ryD6qqlB4CaLyQUGWgdSlVyoGy6ffeZLPcCKdSLlSc4I5lCv+PVj7slu7JM2y+QEMN&#10;jAWpXZgEUsZ8Gu2r+KdIGdmphPtj2VSDTJLyqj8cDsd9ziTZrnrD8eg60mQnb+cDflVQsSjk3FNb&#10;UrXE7j5gCz1A4mUWFqUxqTXGsppIh5e95HC0ELmxEatSkzuaU+RJwr1REWPsd6VZWaQEoiKNl5ob&#10;z3aCBkNIqSym3BMvoSNKUxDvcezwp6je49zmcbgZLB6dq9KCT9m/Cbv4eQhZt3iq+VneUcRm1VDi&#10;OR+mlkTVCoo9NdxDuwvByUVJXbkXAZ+Ep+GnHtNC4yN9tAGqPnQSZxvwv/+mj3iaSbJyVtMy5Tz8&#10;2gqvODPfLE3rdX80ituXDqPLzwM6+HPL6txit9UcqC00URRdEiMezUHUHqoX2vtZvJVMwkq6O+d4&#10;EOfYrji9G1LNZglE++YE3tulk5E6dinO3HPzIrzrBhNppB/gsHZi8mY+W2z0tDDbIugyDe+pql0D&#10;aFfT+HfvSnwMzs8JdXr9pq8AAAD//wMAUEsDBBQABgAIAAAAIQBc2TSN4wAAAAwBAAAPAAAAZHJz&#10;L2Rvd25yZXYueG1sTI9LT8MwEITvSPwHa5G4tc4DqjSNU1WRKiQEh5ZeuDnxNonqR4jdNvDr2Z7g&#10;trszmv2mWE9GswuOvndWQDyPgKFtnOptK+DwsZ1lwHyQVkntLAr4Rg/r8v6ukLlyV7vDyz60jEKs&#10;z6WALoQh59w3HRrp525AS9rRjUYGWseWq1FeKdxonkTRghvZW/rQyQGrDpvT/mwEvFbbd7mrE5P9&#10;6Orl7bgZvg6fz0I8PkybFbCAU/gzww2f0KEkptqdrfJMC5jFi5istyFNE2BkWT4tqU1NpzSLgZcF&#10;/1+i/AUAAP//AwBQSwECLQAUAAYACAAAACEAtoM4kv4AAADhAQAAEwAAAAAAAAAAAAAAAAAAAAAA&#10;W0NvbnRlbnRfVHlwZXNdLnhtbFBLAQItABQABgAIAAAAIQA4/SH/1gAAAJQBAAALAAAAAAAAAAAA&#10;AAAAAC8BAABfcmVscy8ucmVsc1BLAQItABQABgAIAAAAIQAl0dnRawIAAEUFAAAOAAAAAAAAAAAA&#10;AAAAAC4CAABkcnMvZTJvRG9jLnhtbFBLAQItABQABgAIAAAAIQBc2TSN4wAAAAwBAAAPAAAAAAAA&#10;AAAAAAAAAMUEAABkcnMvZG93bnJldi54bWxQSwUGAAAAAAQABADzAAAA1QUAAAAA&#10;" filled="f" stroked="f" strokeweight=".5pt">
                <v:textbox>
                  <w:txbxContent>
                    <w:p w14:paraId="665F8636" w14:textId="77777777" w:rsidR="006C12FF" w:rsidRDefault="006C12FF" w:rsidP="00276A68">
                      <w:r>
                        <w:rPr>
                          <w:rFonts w:ascii="Arial" w:hAnsi="Arial" w:cs="Arial"/>
                          <w:color w:val="C00000"/>
                          <w:sz w:val="56"/>
                          <w:szCs w:val="80"/>
                        </w:rPr>
                        <w:t>Nichtlizenzierten Wettkämpfe</w:t>
                      </w:r>
                    </w:p>
                    <w:p w14:paraId="79ACC238" w14:textId="77777777" w:rsidR="006C12FF" w:rsidRDefault="006C12FF" w:rsidP="00583500"/>
                  </w:txbxContent>
                </v:textbox>
              </v:shape>
            </w:pict>
          </mc:Fallback>
        </mc:AlternateContent>
      </w:r>
    </w:p>
    <w:p w14:paraId="639886E3" w14:textId="77777777" w:rsidR="00FC7B17" w:rsidRDefault="0006445D" w:rsidP="0044177C">
      <w:pPr>
        <w:pStyle w:val="KeinLeerraum"/>
        <w:jc w:val="both"/>
        <w:rPr>
          <w:b/>
          <w:color w:val="C00000"/>
          <w:sz w:val="28"/>
          <w:szCs w:val="28"/>
        </w:rPr>
      </w:pPr>
      <w:r>
        <w:rPr>
          <w:noProof/>
          <w:lang w:eastAsia="de-CH"/>
        </w:rPr>
        <w:drawing>
          <wp:anchor distT="0" distB="0" distL="114300" distR="114300" simplePos="0" relativeHeight="251653632" behindDoc="1" locked="0" layoutInCell="1" allowOverlap="1" wp14:anchorId="1E8E3ABE" wp14:editId="51704AF0">
            <wp:simplePos x="0" y="0"/>
            <wp:positionH relativeFrom="column">
              <wp:posOffset>58791</wp:posOffset>
            </wp:positionH>
            <wp:positionV relativeFrom="paragraph">
              <wp:posOffset>-3163</wp:posOffset>
            </wp:positionV>
            <wp:extent cx="5633619" cy="7991475"/>
            <wp:effectExtent l="0" t="0" r="5715" b="0"/>
            <wp:wrapNone/>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Plakat Schülermeisterschaft - TTC Bern"/>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5633619" cy="7991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7B9EF5" w14:textId="77777777" w:rsidR="00FC7B17" w:rsidRDefault="00FC7B17" w:rsidP="0044177C">
      <w:pPr>
        <w:pStyle w:val="KeinLeerraum"/>
        <w:jc w:val="both"/>
        <w:rPr>
          <w:b/>
          <w:color w:val="C00000"/>
          <w:sz w:val="28"/>
          <w:szCs w:val="28"/>
        </w:rPr>
      </w:pPr>
    </w:p>
    <w:p w14:paraId="3A8E1DCE" w14:textId="77777777" w:rsidR="00FC7B17" w:rsidRDefault="00FC7B17" w:rsidP="0044177C">
      <w:pPr>
        <w:pStyle w:val="KeinLeerraum"/>
        <w:jc w:val="both"/>
        <w:rPr>
          <w:b/>
          <w:color w:val="C00000"/>
          <w:sz w:val="28"/>
          <w:szCs w:val="28"/>
        </w:rPr>
      </w:pPr>
    </w:p>
    <w:p w14:paraId="791A4AF7" w14:textId="77777777" w:rsidR="00FC7B17" w:rsidRDefault="00FC7B17" w:rsidP="0044177C">
      <w:pPr>
        <w:pStyle w:val="KeinLeerraum"/>
        <w:jc w:val="both"/>
        <w:rPr>
          <w:b/>
          <w:color w:val="C00000"/>
          <w:sz w:val="28"/>
          <w:szCs w:val="28"/>
        </w:rPr>
      </w:pPr>
    </w:p>
    <w:p w14:paraId="00BACB7D" w14:textId="77777777" w:rsidR="00FC7B17" w:rsidRDefault="00FC7B17" w:rsidP="0044177C">
      <w:pPr>
        <w:pStyle w:val="KeinLeerraum"/>
        <w:jc w:val="both"/>
        <w:rPr>
          <w:b/>
          <w:color w:val="C00000"/>
          <w:sz w:val="28"/>
          <w:szCs w:val="28"/>
        </w:rPr>
      </w:pPr>
    </w:p>
    <w:p w14:paraId="191D214D" w14:textId="77777777" w:rsidR="00FC7B17" w:rsidRDefault="00FC7B17" w:rsidP="0044177C">
      <w:pPr>
        <w:pStyle w:val="KeinLeerraum"/>
        <w:jc w:val="both"/>
        <w:rPr>
          <w:b/>
          <w:color w:val="C00000"/>
          <w:sz w:val="28"/>
          <w:szCs w:val="28"/>
        </w:rPr>
      </w:pPr>
    </w:p>
    <w:p w14:paraId="0D9344DE" w14:textId="77777777" w:rsidR="00FC7B17" w:rsidRDefault="00FC7B17" w:rsidP="0044177C">
      <w:pPr>
        <w:pStyle w:val="KeinLeerraum"/>
        <w:jc w:val="both"/>
        <w:rPr>
          <w:b/>
          <w:color w:val="C00000"/>
          <w:sz w:val="28"/>
          <w:szCs w:val="28"/>
        </w:rPr>
      </w:pPr>
    </w:p>
    <w:p w14:paraId="65C5B8F9" w14:textId="77777777" w:rsidR="00FC7B17" w:rsidRDefault="00FC7B17" w:rsidP="0044177C">
      <w:pPr>
        <w:pStyle w:val="KeinLeerraum"/>
        <w:jc w:val="both"/>
        <w:rPr>
          <w:b/>
          <w:color w:val="C00000"/>
          <w:sz w:val="28"/>
          <w:szCs w:val="28"/>
        </w:rPr>
      </w:pPr>
    </w:p>
    <w:p w14:paraId="6D56131D" w14:textId="77777777" w:rsidR="00FC7B17" w:rsidRDefault="00FC7B17" w:rsidP="0044177C">
      <w:pPr>
        <w:pStyle w:val="KeinLeerraum"/>
        <w:jc w:val="both"/>
        <w:rPr>
          <w:b/>
          <w:color w:val="C00000"/>
          <w:sz w:val="28"/>
          <w:szCs w:val="28"/>
        </w:rPr>
      </w:pPr>
    </w:p>
    <w:p w14:paraId="1A284236" w14:textId="77777777" w:rsidR="00FC7B17" w:rsidRDefault="00FC7B17" w:rsidP="0044177C">
      <w:pPr>
        <w:pStyle w:val="KeinLeerraum"/>
        <w:jc w:val="both"/>
        <w:rPr>
          <w:b/>
          <w:color w:val="C00000"/>
          <w:sz w:val="28"/>
          <w:szCs w:val="28"/>
        </w:rPr>
      </w:pPr>
    </w:p>
    <w:p w14:paraId="1580E311" w14:textId="77777777" w:rsidR="00FC7B17" w:rsidRDefault="00FC7B17" w:rsidP="0044177C">
      <w:pPr>
        <w:pStyle w:val="KeinLeerraum"/>
        <w:jc w:val="both"/>
        <w:rPr>
          <w:b/>
          <w:color w:val="C00000"/>
          <w:sz w:val="28"/>
          <w:szCs w:val="28"/>
        </w:rPr>
      </w:pPr>
    </w:p>
    <w:p w14:paraId="0C93C7AA" w14:textId="77777777" w:rsidR="00FC7B17" w:rsidRDefault="00FC7B17" w:rsidP="0044177C">
      <w:pPr>
        <w:pStyle w:val="KeinLeerraum"/>
        <w:jc w:val="both"/>
        <w:rPr>
          <w:b/>
          <w:color w:val="C00000"/>
          <w:sz w:val="28"/>
          <w:szCs w:val="28"/>
        </w:rPr>
      </w:pPr>
    </w:p>
    <w:p w14:paraId="1C5F78FC" w14:textId="77777777" w:rsidR="00FC7B17" w:rsidRDefault="00FC7B17" w:rsidP="0044177C">
      <w:pPr>
        <w:pStyle w:val="KeinLeerraum"/>
        <w:jc w:val="both"/>
        <w:rPr>
          <w:b/>
          <w:color w:val="C00000"/>
          <w:sz w:val="28"/>
          <w:szCs w:val="28"/>
        </w:rPr>
      </w:pPr>
    </w:p>
    <w:p w14:paraId="15B1262E" w14:textId="77777777" w:rsidR="00FC7B17" w:rsidRDefault="00FC7B17" w:rsidP="0044177C">
      <w:pPr>
        <w:pStyle w:val="KeinLeerraum"/>
        <w:jc w:val="both"/>
        <w:rPr>
          <w:b/>
          <w:color w:val="C00000"/>
          <w:sz w:val="28"/>
          <w:szCs w:val="28"/>
        </w:rPr>
      </w:pPr>
    </w:p>
    <w:p w14:paraId="481262E4" w14:textId="77777777" w:rsidR="00FC7B17" w:rsidRDefault="00FC7B17" w:rsidP="0044177C">
      <w:pPr>
        <w:pStyle w:val="KeinLeerraum"/>
        <w:jc w:val="both"/>
        <w:rPr>
          <w:b/>
          <w:color w:val="C00000"/>
          <w:sz w:val="28"/>
          <w:szCs w:val="28"/>
        </w:rPr>
      </w:pPr>
    </w:p>
    <w:p w14:paraId="046896CE" w14:textId="77777777" w:rsidR="00FC7B17" w:rsidRDefault="00FC7B17" w:rsidP="0044177C">
      <w:pPr>
        <w:pStyle w:val="KeinLeerraum"/>
        <w:jc w:val="both"/>
        <w:rPr>
          <w:b/>
          <w:color w:val="C00000"/>
          <w:sz w:val="28"/>
          <w:szCs w:val="28"/>
        </w:rPr>
      </w:pPr>
    </w:p>
    <w:p w14:paraId="3B6E055F" w14:textId="77777777" w:rsidR="00FC7B17" w:rsidRDefault="00FC7B17" w:rsidP="0044177C">
      <w:pPr>
        <w:pStyle w:val="KeinLeerraum"/>
        <w:jc w:val="both"/>
        <w:rPr>
          <w:b/>
          <w:color w:val="C00000"/>
          <w:sz w:val="28"/>
          <w:szCs w:val="28"/>
        </w:rPr>
      </w:pPr>
    </w:p>
    <w:p w14:paraId="06D0F19F" w14:textId="77777777" w:rsidR="00FC7B17" w:rsidRDefault="00FC7B17" w:rsidP="0044177C">
      <w:pPr>
        <w:pStyle w:val="KeinLeerraum"/>
        <w:jc w:val="both"/>
        <w:rPr>
          <w:b/>
          <w:color w:val="C00000"/>
          <w:sz w:val="28"/>
          <w:szCs w:val="28"/>
        </w:rPr>
      </w:pPr>
    </w:p>
    <w:p w14:paraId="18D207A7" w14:textId="77777777" w:rsidR="00FC7B17" w:rsidRDefault="00FC7B17" w:rsidP="0044177C">
      <w:pPr>
        <w:pStyle w:val="KeinLeerraum"/>
        <w:jc w:val="both"/>
        <w:rPr>
          <w:b/>
          <w:color w:val="C00000"/>
          <w:sz w:val="28"/>
          <w:szCs w:val="28"/>
        </w:rPr>
      </w:pPr>
    </w:p>
    <w:p w14:paraId="4C7C4F8F" w14:textId="77777777" w:rsidR="00FC7B17" w:rsidRDefault="00FC7B17" w:rsidP="0044177C">
      <w:pPr>
        <w:pStyle w:val="KeinLeerraum"/>
        <w:jc w:val="both"/>
        <w:rPr>
          <w:b/>
          <w:color w:val="C00000"/>
          <w:sz w:val="28"/>
          <w:szCs w:val="28"/>
        </w:rPr>
      </w:pPr>
    </w:p>
    <w:p w14:paraId="5804FC23" w14:textId="77777777" w:rsidR="00FC7B17" w:rsidRDefault="00FC7B17" w:rsidP="0044177C">
      <w:pPr>
        <w:pStyle w:val="KeinLeerraum"/>
        <w:jc w:val="both"/>
        <w:rPr>
          <w:b/>
          <w:color w:val="C00000"/>
          <w:sz w:val="28"/>
          <w:szCs w:val="28"/>
        </w:rPr>
      </w:pPr>
    </w:p>
    <w:p w14:paraId="5249A6BA" w14:textId="77777777" w:rsidR="00FC7B17" w:rsidRDefault="00FC7B17" w:rsidP="0044177C">
      <w:pPr>
        <w:pStyle w:val="KeinLeerraum"/>
        <w:jc w:val="both"/>
        <w:rPr>
          <w:b/>
          <w:color w:val="C00000"/>
          <w:sz w:val="28"/>
          <w:szCs w:val="28"/>
        </w:rPr>
      </w:pPr>
    </w:p>
    <w:p w14:paraId="6E8E0981" w14:textId="77777777" w:rsidR="00FC7B17" w:rsidRDefault="00FC7B17" w:rsidP="0044177C">
      <w:pPr>
        <w:pStyle w:val="KeinLeerraum"/>
        <w:jc w:val="both"/>
        <w:rPr>
          <w:b/>
          <w:color w:val="C00000"/>
          <w:sz w:val="28"/>
          <w:szCs w:val="28"/>
        </w:rPr>
      </w:pPr>
    </w:p>
    <w:p w14:paraId="5A0F9532" w14:textId="77777777" w:rsidR="00FC7B17" w:rsidRDefault="00FC7B17" w:rsidP="0044177C">
      <w:pPr>
        <w:pStyle w:val="KeinLeerraum"/>
        <w:jc w:val="both"/>
        <w:rPr>
          <w:b/>
          <w:color w:val="C00000"/>
          <w:sz w:val="28"/>
          <w:szCs w:val="28"/>
        </w:rPr>
      </w:pPr>
    </w:p>
    <w:p w14:paraId="22DB7868" w14:textId="77777777" w:rsidR="00FC7B17" w:rsidRDefault="00FC7B17" w:rsidP="0044177C">
      <w:pPr>
        <w:pStyle w:val="KeinLeerraum"/>
        <w:jc w:val="both"/>
        <w:rPr>
          <w:b/>
          <w:color w:val="C00000"/>
          <w:sz w:val="28"/>
          <w:szCs w:val="28"/>
        </w:rPr>
      </w:pPr>
    </w:p>
    <w:p w14:paraId="58A6EE12" w14:textId="77777777" w:rsidR="00FC7B17" w:rsidRDefault="00FC7B17" w:rsidP="0044177C">
      <w:pPr>
        <w:pStyle w:val="KeinLeerraum"/>
        <w:jc w:val="both"/>
        <w:rPr>
          <w:b/>
          <w:color w:val="C00000"/>
          <w:sz w:val="28"/>
          <w:szCs w:val="28"/>
        </w:rPr>
      </w:pPr>
    </w:p>
    <w:p w14:paraId="1707FC89" w14:textId="77777777" w:rsidR="00FC7B17" w:rsidRDefault="00FC7B17" w:rsidP="0044177C">
      <w:pPr>
        <w:pStyle w:val="KeinLeerraum"/>
        <w:jc w:val="both"/>
        <w:rPr>
          <w:b/>
          <w:color w:val="C00000"/>
          <w:sz w:val="28"/>
          <w:szCs w:val="28"/>
        </w:rPr>
      </w:pPr>
    </w:p>
    <w:p w14:paraId="286FDF00" w14:textId="77777777" w:rsidR="00FC7B17" w:rsidRDefault="00FC7B17" w:rsidP="0044177C">
      <w:pPr>
        <w:pStyle w:val="KeinLeerraum"/>
        <w:jc w:val="both"/>
        <w:rPr>
          <w:b/>
          <w:color w:val="C00000"/>
          <w:sz w:val="28"/>
          <w:szCs w:val="28"/>
        </w:rPr>
      </w:pPr>
    </w:p>
    <w:p w14:paraId="66CAC48F" w14:textId="77777777" w:rsidR="00FC7B17" w:rsidRDefault="00FC7B17" w:rsidP="0044177C">
      <w:pPr>
        <w:pStyle w:val="KeinLeerraum"/>
        <w:jc w:val="both"/>
        <w:rPr>
          <w:b/>
          <w:color w:val="C00000"/>
          <w:sz w:val="28"/>
          <w:szCs w:val="28"/>
        </w:rPr>
      </w:pPr>
    </w:p>
    <w:p w14:paraId="0BE39FAF" w14:textId="77777777" w:rsidR="00FC7B17" w:rsidRDefault="00FC7B17" w:rsidP="0044177C">
      <w:pPr>
        <w:pStyle w:val="KeinLeerraum"/>
        <w:jc w:val="both"/>
        <w:rPr>
          <w:b/>
          <w:color w:val="C00000"/>
          <w:sz w:val="28"/>
          <w:szCs w:val="28"/>
        </w:rPr>
      </w:pPr>
    </w:p>
    <w:p w14:paraId="3671A81C" w14:textId="77777777" w:rsidR="00FC7B17" w:rsidRDefault="00FC7B17" w:rsidP="0044177C">
      <w:pPr>
        <w:pStyle w:val="KeinLeerraum"/>
        <w:jc w:val="both"/>
        <w:rPr>
          <w:b/>
          <w:color w:val="C00000"/>
          <w:sz w:val="28"/>
          <w:szCs w:val="28"/>
        </w:rPr>
      </w:pPr>
    </w:p>
    <w:p w14:paraId="414B021A" w14:textId="77777777" w:rsidR="00FC7B17" w:rsidRDefault="00FC7B17" w:rsidP="0044177C">
      <w:pPr>
        <w:pStyle w:val="KeinLeerraum"/>
        <w:jc w:val="both"/>
        <w:rPr>
          <w:b/>
          <w:color w:val="C00000"/>
          <w:sz w:val="28"/>
          <w:szCs w:val="28"/>
        </w:rPr>
      </w:pPr>
    </w:p>
    <w:p w14:paraId="759C87AB" w14:textId="77777777" w:rsidR="00FC7B17" w:rsidRDefault="00FC7B17" w:rsidP="0044177C">
      <w:pPr>
        <w:pStyle w:val="KeinLeerraum"/>
        <w:jc w:val="both"/>
        <w:rPr>
          <w:b/>
          <w:color w:val="C00000"/>
          <w:sz w:val="28"/>
          <w:szCs w:val="28"/>
        </w:rPr>
      </w:pPr>
    </w:p>
    <w:p w14:paraId="110D9E5D" w14:textId="77777777" w:rsidR="00FC7B17" w:rsidRDefault="00FC7B17" w:rsidP="0044177C">
      <w:pPr>
        <w:pStyle w:val="KeinLeerraum"/>
        <w:jc w:val="both"/>
        <w:rPr>
          <w:b/>
          <w:color w:val="C00000"/>
          <w:sz w:val="28"/>
          <w:szCs w:val="28"/>
        </w:rPr>
      </w:pPr>
    </w:p>
    <w:p w14:paraId="52811759" w14:textId="77777777" w:rsidR="00FC7B17" w:rsidRDefault="00FC7B17" w:rsidP="0044177C">
      <w:pPr>
        <w:pStyle w:val="KeinLeerraum"/>
        <w:jc w:val="both"/>
        <w:rPr>
          <w:b/>
          <w:color w:val="C00000"/>
          <w:sz w:val="28"/>
          <w:szCs w:val="28"/>
        </w:rPr>
      </w:pPr>
    </w:p>
    <w:p w14:paraId="3D6988B3" w14:textId="77777777" w:rsidR="00FC7B17" w:rsidRDefault="00FC7B17" w:rsidP="0044177C">
      <w:pPr>
        <w:pStyle w:val="KeinLeerraum"/>
        <w:jc w:val="both"/>
        <w:rPr>
          <w:b/>
          <w:color w:val="C00000"/>
          <w:sz w:val="28"/>
          <w:szCs w:val="28"/>
        </w:rPr>
      </w:pPr>
    </w:p>
    <w:p w14:paraId="14AE0CED" w14:textId="77777777" w:rsidR="00FC7B17" w:rsidRDefault="00FC7B17" w:rsidP="0044177C">
      <w:pPr>
        <w:pStyle w:val="KeinLeerraum"/>
        <w:jc w:val="both"/>
        <w:rPr>
          <w:b/>
          <w:color w:val="C00000"/>
          <w:sz w:val="28"/>
          <w:szCs w:val="28"/>
        </w:rPr>
      </w:pPr>
    </w:p>
    <w:p w14:paraId="7432A807" w14:textId="77777777" w:rsidR="00FC7B17" w:rsidRDefault="00FC7B17" w:rsidP="0044177C">
      <w:pPr>
        <w:pStyle w:val="KeinLeerraum"/>
        <w:jc w:val="both"/>
        <w:rPr>
          <w:b/>
          <w:color w:val="C00000"/>
          <w:sz w:val="28"/>
          <w:szCs w:val="28"/>
        </w:rPr>
      </w:pPr>
    </w:p>
    <w:p w14:paraId="5664FCC4" w14:textId="77777777" w:rsidR="0044177C" w:rsidRDefault="00583500" w:rsidP="0044177C">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97696" behindDoc="0" locked="0" layoutInCell="1" allowOverlap="1" wp14:anchorId="5BF7B0B4" wp14:editId="4842C939">
                <wp:simplePos x="0" y="0"/>
                <wp:positionH relativeFrom="column">
                  <wp:posOffset>-104775</wp:posOffset>
                </wp:positionH>
                <wp:positionV relativeFrom="paragraph">
                  <wp:posOffset>-848624</wp:posOffset>
                </wp:positionV>
                <wp:extent cx="6133381" cy="603849"/>
                <wp:effectExtent l="0" t="0" r="0" b="6350"/>
                <wp:wrapNone/>
                <wp:docPr id="816" name="Textfeld 816"/>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020E27" w14:textId="77777777" w:rsidR="006C12FF" w:rsidRDefault="006C12FF" w:rsidP="00276A68">
                            <w:r>
                              <w:rPr>
                                <w:rFonts w:ascii="Arial" w:hAnsi="Arial" w:cs="Arial"/>
                                <w:color w:val="C00000"/>
                                <w:sz w:val="56"/>
                                <w:szCs w:val="80"/>
                              </w:rPr>
                              <w:t>Nichtlizenzierten Wettkämpfe</w:t>
                            </w:r>
                          </w:p>
                          <w:p w14:paraId="76E5DEC8"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BF7B0B4" id="Textfeld 816" o:spid="_x0000_s1093" type="#_x0000_t202" style="position:absolute;left:0;text-align:left;margin-left:-8.25pt;margin-top:-66.8pt;width:482.95pt;height:47.55pt;z-index:25199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MA0awIAAEUFAAAOAAAAZHJzL2Uyb0RvYy54bWysVEtv2zAMvg/YfxB0X51XuzSoU2QpMgwo&#10;2mLp0LMiS4kxWdQkJnb260vJzgPdLh12sSnyI8XHR93cNpVhO+VDCTbn/YseZ8pKKEq7zvmP58Wn&#10;MWcBhS2EAatyvleB304/frip3UQNYAOmUJ5REBsmtcv5BtFNsizIjapEuACnLBk1+EogHf06K7yo&#10;KXplskGvd5XV4AvnQaoQSHvXGvk0xddaSXzUOihkJueUG6avT99V/GbTGzFZe+E2pezSEP+QRSVK&#10;S5ceQ90JFGzryz9CVaX0EEDjhYQqA61LqVINVE2/96aa5UY4lWqh5gR3bFP4f2Hlw27pnjzD5gs0&#10;NMDYkNqFSSBlrKfRvop/ypSRnVq4P7ZNNcgkKa/6w+Fw3OdMku2qNxyPrmOY7OTtfMCvCioWhZx7&#10;GkvqltjdB2yhB0i8zMKiNCaNxlhWU9DhZS85HC0U3NiIVWnIXZhT5knCvVERY+x3pVlZpAKiItFL&#10;zY1nO0HEEFIqi6n2FJfQEaUpifc4dvhTVu9xbus43AwWj85VacGn6t+kXfw8pKxbPPX8rO4oYrNq&#10;qPCcjxLVo2oFxZ4G7qHdheDkoqSp3IuAT8IT+WnGtND4SB9tgLoPncTZBvzvv+kjnjhJVs5qWqac&#10;h19b4RVn5psltl73R5QAw3QYXX4e0MGfW1bnFrut5kBjIUZRdkmMeDQHUXuoXmjvZ/FWMgkr6e6c&#10;40GcY7vi9G5INZslEO2bE3hvl07G0HFKkXPPzYvwriMmEqUf4LB2YvKGny02elqYbRF0mch76mo3&#10;ANrVRP/uXYmPwfk5oU6v3/QVAAD//wMAUEsDBBQABgAIAAAAIQBIteJ/4wAAAAwBAAAPAAAAZHJz&#10;L2Rvd25yZXYueG1sTI89T8MwEIZ3JP6DdUhsrdOmidIQp6oiVUgIhpYubJfYTSLsc4jdNvDrcSfY&#10;7uPRe88Vm8lodlGj6y0JWMwjYIoaK3tqBRzfd7MMmPNIErUlJeBbOdiU93cF5tJeaa8uB9+yEEIu&#10;RwGd90POuWs6ZdDN7aAo7E52NOhDO7ZcjngN4UbzZRSl3GBP4UKHg6o61XwezkbAS7V7w329NNmP&#10;rp5fT9vh6/iRCPH4MG2fgHk1+T8YbvpBHcrgVNszSce0gNkiTQJ6K+I4BRaQ9Wq9AlaHUZwlwMuC&#10;/3+i/AUAAP//AwBQSwECLQAUAAYACAAAACEAtoM4kv4AAADhAQAAEwAAAAAAAAAAAAAAAAAAAAAA&#10;W0NvbnRlbnRfVHlwZXNdLnhtbFBLAQItABQABgAIAAAAIQA4/SH/1gAAAJQBAAALAAAAAAAAAAAA&#10;AAAAAC8BAABfcmVscy8ucmVsc1BLAQItABQABgAIAAAAIQB5DMA0awIAAEUFAAAOAAAAAAAAAAAA&#10;AAAAAC4CAABkcnMvZTJvRG9jLnhtbFBLAQItABQABgAIAAAAIQBIteJ/4wAAAAwBAAAPAAAAAAAA&#10;AAAAAAAAAMUEAABkcnMvZG93bnJldi54bWxQSwUGAAAAAAQABADzAAAA1QUAAAAA&#10;" filled="f" stroked="f" strokeweight=".5pt">
                <v:textbox>
                  <w:txbxContent>
                    <w:p w14:paraId="71020E27" w14:textId="77777777" w:rsidR="006C12FF" w:rsidRDefault="006C12FF" w:rsidP="00276A68">
                      <w:r>
                        <w:rPr>
                          <w:rFonts w:ascii="Arial" w:hAnsi="Arial" w:cs="Arial"/>
                          <w:color w:val="C00000"/>
                          <w:sz w:val="56"/>
                          <w:szCs w:val="80"/>
                        </w:rPr>
                        <w:t>Nichtlizenzierten Wettkämpfe</w:t>
                      </w:r>
                    </w:p>
                    <w:p w14:paraId="76E5DEC8" w14:textId="77777777" w:rsidR="006C12FF" w:rsidRDefault="006C12FF" w:rsidP="00583500"/>
                  </w:txbxContent>
                </v:textbox>
              </v:shape>
            </w:pict>
          </mc:Fallback>
        </mc:AlternateContent>
      </w:r>
      <w:r w:rsidR="0044177C">
        <w:rPr>
          <w:b/>
          <w:color w:val="C00000"/>
          <w:sz w:val="28"/>
          <w:szCs w:val="28"/>
        </w:rPr>
        <w:t>School Trophy – Kantonsfinal Bern</w:t>
      </w:r>
    </w:p>
    <w:p w14:paraId="7B41DE84" w14:textId="77777777" w:rsidR="0044177C" w:rsidRDefault="0044177C" w:rsidP="0044177C">
      <w:pPr>
        <w:pStyle w:val="KeinLeerraum"/>
        <w:jc w:val="both"/>
        <w:rPr>
          <w:color w:val="C00000"/>
          <w:sz w:val="24"/>
          <w:szCs w:val="24"/>
        </w:rPr>
      </w:pPr>
    </w:p>
    <w:p w14:paraId="29025CB3" w14:textId="77777777" w:rsidR="0044177C" w:rsidRDefault="0044177C" w:rsidP="0044177C">
      <w:pPr>
        <w:pStyle w:val="KeinLeerraum"/>
        <w:jc w:val="both"/>
        <w:rPr>
          <w:sz w:val="24"/>
          <w:szCs w:val="24"/>
        </w:rPr>
      </w:pPr>
      <w:r>
        <w:rPr>
          <w:sz w:val="24"/>
          <w:szCs w:val="24"/>
        </w:rPr>
        <w:t xml:space="preserve">Die besten Spieler des Kanton Bern spielen in Gruppen und KO-Spielen um die begehrten Plätze am Schweizer Final, welcher am </w:t>
      </w:r>
      <w:r w:rsidR="00216BFC">
        <w:rPr>
          <w:sz w:val="24"/>
          <w:szCs w:val="24"/>
        </w:rPr>
        <w:t>16</w:t>
      </w:r>
      <w:r w:rsidR="00EC45F9">
        <w:rPr>
          <w:sz w:val="24"/>
          <w:szCs w:val="24"/>
        </w:rPr>
        <w:t>.06.201</w:t>
      </w:r>
      <w:r w:rsidR="00216BFC">
        <w:rPr>
          <w:sz w:val="24"/>
          <w:szCs w:val="24"/>
        </w:rPr>
        <w:t>8</w:t>
      </w:r>
      <w:r>
        <w:rPr>
          <w:sz w:val="24"/>
          <w:szCs w:val="24"/>
        </w:rPr>
        <w:t xml:space="preserve"> in Schöftland (AG) durchgeführt wird. Nachwuchsspieler des TTC Bern werden von unseren Trainern bei dieser Veranstaltung gecoacht. </w:t>
      </w:r>
    </w:p>
    <w:p w14:paraId="5AAB047C" w14:textId="77777777" w:rsidR="0078759E" w:rsidRDefault="0078759E" w:rsidP="0044177C">
      <w:pPr>
        <w:pStyle w:val="KeinLeerraum"/>
        <w:jc w:val="both"/>
        <w:rPr>
          <w:sz w:val="24"/>
          <w:szCs w:val="24"/>
        </w:rPr>
      </w:pPr>
    </w:p>
    <w:p w14:paraId="6DD7F17F" w14:textId="77777777" w:rsidR="00F33E0A" w:rsidRDefault="00F33E0A" w:rsidP="0044177C">
      <w:pPr>
        <w:pStyle w:val="KeinLeerraum"/>
        <w:jc w:val="both"/>
        <w:rPr>
          <w:sz w:val="24"/>
          <w:szCs w:val="24"/>
        </w:rPr>
      </w:pPr>
    </w:p>
    <w:p w14:paraId="105876EC" w14:textId="77777777" w:rsidR="00F33E0A" w:rsidRPr="00F33E0A" w:rsidRDefault="0088227D" w:rsidP="00F33E0A">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0192" behindDoc="0" locked="0" layoutInCell="1" allowOverlap="1" wp14:anchorId="452E75C2" wp14:editId="22687C74">
                <wp:simplePos x="0" y="0"/>
                <wp:positionH relativeFrom="column">
                  <wp:posOffset>1098550</wp:posOffset>
                </wp:positionH>
                <wp:positionV relativeFrom="paragraph">
                  <wp:posOffset>1905</wp:posOffset>
                </wp:positionV>
                <wp:extent cx="4679950" cy="388620"/>
                <wp:effectExtent l="0" t="0" r="25400" b="11430"/>
                <wp:wrapNone/>
                <wp:docPr id="725"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0C06AF28" w14:textId="77777777" w:rsidR="006C12FF" w:rsidRPr="005A334D" w:rsidRDefault="006C12FF" w:rsidP="00F33E0A">
                            <w:pPr>
                              <w:jc w:val="both"/>
                              <w:rPr>
                                <w:b/>
                              </w:rPr>
                            </w:pPr>
                            <w:r>
                              <w:rPr>
                                <w:b/>
                              </w:rPr>
                              <w:t>19.05.2019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E75C2" id="Text Box 109" o:spid="_x0000_s1094" type="#_x0000_t202" style="position:absolute;left:0;text-align:left;margin-left:86.5pt;margin-top:.15pt;width:368.5pt;height:30.6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cuJIgIAADIEAAAOAAAAZHJzL2Uyb0RvYy54bWysU9uO2jAQfa/Uf7D8XgIUWIgIqy10q0rb&#10;i7TtBziOQ6w6HndsSOjXd+ywLN2+VU0ka+yxz8ycObO+7VvDjgq9BlvwyWjMmbISKm33Bf/+7f7N&#10;kjMfhK2EAasKflKe325ev1p3LldTaMBUChmBWJ93ruBNCC7PMi8b1Qo/AqcsOWvAVgTa4j6rUHSE&#10;3ppsOh4vsg6wcghSeU+nu8HJNwm/rpUMX+raq8BMwSm3kFZMaxnXbLMW+R6Fa7Q8pyH+IYtWaEtB&#10;L1A7EQQ7oP4LqtUSwUMdRhLaDOpaS5VqoGom4xfVPDbCqVQLkePdhSb//2Dl5+Oj+4os9O+gpwam&#10;Irx7APnDMwvbRti9ukOErlGiosCTSFnWOZ+fn0aqfe4jSNl9goqaLA4BElBfYxtZoToZoVMDThfS&#10;VR+YpMPZ4ma1mpNLku/tcrmYpq5kIn967dCHDwpaFo2CIzU1oYvjgw8xG5E/XYnBPBhd3Wtj0gb3&#10;5dYgOwoSwG4Z/1TAi2vGsq7gq/l0PhDwB0TUorqAhH6g4AVCqwMJ2ei24Mtx/AZpRdbe2yrJLAht&#10;BpsyNvZMY2Ru4DD0Zc90RZSkCJHWEqoTEYswCJcGjYwG8BdnHYm24P7nQaDizHy01JzVZDaLKk+b&#10;2fyGqGR47SmvPcJKgip44Gwwt2GYjINDvW8o0iAHC3fU0Fonrp+zOudPwkwtOA9RVP71Pt16HvXN&#10;bwAAAP//AwBQSwMEFAAGAAgAAAAhAGtTrvzfAAAABwEAAA8AAABkcnMvZG93bnJldi54bWxMj8tO&#10;wzAQRfdI/IM1SGwi6oSKUkKcChUhViD6kAo7NzZxqD2ObDcNf8+wguXRHd17plqMzrJBh9h5FFBM&#10;cmAaG686bAVsN09Xc2AxSVTSetQCvnWERX1+VslS+ROu9LBOLaMSjKUUYFLqS85jY7STceJ7jZR9&#10;+uBkIgwtV0GeqNxZfp3nM+5kh7RgZK+XRjeH9dEJsLuv1etz87J8y97n4WN4zA47kwlxeTE+3ANL&#10;ekx/x/CrT+pQk9PeH1FFZolvp/RLEjAFRvFdkRPuBcyKG+B1xf/71z8AAAD//wMAUEsBAi0AFAAG&#10;AAgAAAAhALaDOJL+AAAA4QEAABMAAAAAAAAAAAAAAAAAAAAAAFtDb250ZW50X1R5cGVzXS54bWxQ&#10;SwECLQAUAAYACAAAACEAOP0h/9YAAACUAQAACwAAAAAAAAAAAAAAAAAvAQAAX3JlbHMvLnJlbHNQ&#10;SwECLQAUAAYACAAAACEAZyXLiSICAAAyBAAADgAAAAAAAAAAAAAAAAAuAgAAZHJzL2Uyb0RvYy54&#10;bWxQSwECLQAUAAYACAAAACEAa1Ou/N8AAAAHAQAADwAAAAAAAAAAAAAAAAB8BAAAZHJzL2Rvd25y&#10;ZXYueG1sUEsFBgAAAAAEAAQA8wAAAIgFAAAAAA==&#10;" fillcolor="#d8d8d8" strokecolor="black [3213]">
                <v:textbox>
                  <w:txbxContent>
                    <w:p w14:paraId="0C06AF28" w14:textId="77777777" w:rsidR="006C12FF" w:rsidRPr="005A334D" w:rsidRDefault="006C12FF" w:rsidP="00F33E0A">
                      <w:pPr>
                        <w:jc w:val="both"/>
                        <w:rPr>
                          <w:b/>
                        </w:rPr>
                      </w:pPr>
                      <w:r>
                        <w:rPr>
                          <w:b/>
                        </w:rPr>
                        <w:t>19.05.2019</w:t>
                      </w:r>
                    </w:p>
                  </w:txbxContent>
                </v:textbox>
              </v:shape>
            </w:pict>
          </mc:Fallback>
        </mc:AlternateContent>
      </w:r>
      <w:r w:rsidR="005A334D">
        <w:rPr>
          <w:noProof/>
          <w:sz w:val="24"/>
          <w:szCs w:val="24"/>
          <w:lang w:eastAsia="de-CH"/>
        </w:rPr>
        <mc:AlternateContent>
          <mc:Choice Requires="wps">
            <w:drawing>
              <wp:anchor distT="0" distB="0" distL="114300" distR="114300" simplePos="0" relativeHeight="251596287" behindDoc="0" locked="0" layoutInCell="1" allowOverlap="1" wp14:anchorId="1D7B33FA" wp14:editId="1A85BC63">
                <wp:simplePos x="0" y="0"/>
                <wp:positionH relativeFrom="column">
                  <wp:posOffset>1099820</wp:posOffset>
                </wp:positionH>
                <wp:positionV relativeFrom="paragraph">
                  <wp:posOffset>635</wp:posOffset>
                </wp:positionV>
                <wp:extent cx="4680000" cy="1990725"/>
                <wp:effectExtent l="0" t="0" r="25400" b="28575"/>
                <wp:wrapNone/>
                <wp:docPr id="67"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1990725"/>
                        </a:xfrm>
                        <a:prstGeom prst="rect">
                          <a:avLst/>
                        </a:prstGeom>
                        <a:solidFill>
                          <a:srgbClr val="D8D8D8"/>
                        </a:solidFill>
                        <a:ln w="9525">
                          <a:solidFill>
                            <a:srgbClr val="000000"/>
                          </a:solidFill>
                          <a:miter lim="800000"/>
                          <a:headEnd/>
                          <a:tailEnd/>
                        </a:ln>
                      </wps:spPr>
                      <wps:txbx>
                        <w:txbxContent>
                          <w:p w14:paraId="273AC079" w14:textId="77777777" w:rsidR="006C12FF" w:rsidRDefault="006C12FF" w:rsidP="00CA461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B33FA" id="Text Box 103" o:spid="_x0000_s1095" type="#_x0000_t202" style="position:absolute;left:0;text-align:left;margin-left:86.6pt;margin-top:.05pt;width:368.5pt;height:156.75pt;z-index:251596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Ww+HgIAADQEAAAOAAAAZHJzL2Uyb0RvYy54bWysU9tu2zAMfR+wfxD0vtgJkrYx4hRdsg4D&#10;ugvQ7QMUWY6FyaJGKbGzrx8lu2m6AXsYZgOCaMqHh4dHq9u+Neyo0GuwJZ9Ocs6UlVBpuy/5t6/3&#10;b24480HYShiwquQn5fnt+vWrVecKNYMGTKWQEYj1RedK3oTgiizzslGt8BNwylKyBmxFoBD3WYWi&#10;I/TWZLM8v8o6wMohSOU9fd0OSb5O+HWtZPhc114FZkpO3EJaMa27uGbrlSj2KFyj5UhD/AOLVmhL&#10;Rc9QWxEEO6D+A6rVEsFDHSYS2gzqWkuVeqBupvlv3Tw2wqnUC4nj3Vkm//9g5afjo/uCLPRvoacB&#10;pia8ewD53TMLm0bYvbpDhK5RoqLC0yhZ1jlfjL9GqX3hI8iu+wgVDVkcAiSgvsY2qkJ9MkKnAZzO&#10;oqs+MEkf51c3OT2cScpNl8v8erZINUTx9LtDH94raFnclBxpqgleHB98iHRE8XQkVvNgdHWvjUkB&#10;7ncbg+woyAHbm/iO6C+OGcu6ki8XVPvvEJErsR2qvoBodSArG92WPHU0mivq9s5WyWhBaDPsibKx&#10;o5BRu0HF0O96pisSZRYrRGF3UJ1IWoTBunTVaNMA/uSsI9uW3P84CFScmQ+WxrOczufR5ymYL65n&#10;FOBlZneZEVYSVMkDZ8N2E4a7cXCo9w1VGgxh4Y5GWusk9jOrkT9ZM81gvEbR+5dxOvV82de/AAAA&#10;//8DAFBLAwQUAAYACAAAACEACHn4ndwAAAAIAQAADwAAAGRycy9kb3ducmV2LnhtbEyPy07DMBBF&#10;90j8gzVIbBB10kCBEKeqKlVQdn18wDQekoh4HMVum/490xUsj+7VnTPFfHSdOtEQWs8G0kkCirjy&#10;tuXawH63enwFFSKyxc4zGbhQgHl5e1Ngbv2ZN3TaxlrJCIccDTQx9rnWoWrIYZj4nliybz84jIJD&#10;re2AZxl3nZ4myUw7bFkuNNjTsqHqZ3t0Buyye1g9Vfi52Mf1V7hk4/PuY2PM/d24eAcVaYx/Zbjq&#10;izqU4nTwR7ZBdcIv2VSq10BJ/JYmggcDWZrNQJeF/v9A+QsAAP//AwBQSwECLQAUAAYACAAAACEA&#10;toM4kv4AAADhAQAAEwAAAAAAAAAAAAAAAAAAAAAAW0NvbnRlbnRfVHlwZXNdLnhtbFBLAQItABQA&#10;BgAIAAAAIQA4/SH/1gAAAJQBAAALAAAAAAAAAAAAAAAAAC8BAABfcmVscy8ucmVsc1BLAQItABQA&#10;BgAIAAAAIQCuHWw+HgIAADQEAAAOAAAAAAAAAAAAAAAAAC4CAABkcnMvZTJvRG9jLnhtbFBLAQIt&#10;ABQABgAIAAAAIQAIefid3AAAAAgBAAAPAAAAAAAAAAAAAAAAAHgEAABkcnMvZG93bnJldi54bWxQ&#10;SwUGAAAAAAQABADzAAAAgQUAAAAA&#10;" fillcolor="#d8d8d8">
                <v:textbox>
                  <w:txbxContent>
                    <w:p w14:paraId="273AC079" w14:textId="77777777" w:rsidR="006C12FF" w:rsidRDefault="006C12FF" w:rsidP="00CA4613"/>
                  </w:txbxContent>
                </v:textbox>
              </v:shape>
            </w:pict>
          </mc:Fallback>
        </mc:AlternateContent>
      </w:r>
      <w:r w:rsidR="00F33E0A" w:rsidRPr="00F33E0A">
        <w:rPr>
          <w:b/>
          <w:sz w:val="24"/>
          <w:szCs w:val="24"/>
        </w:rPr>
        <w:t>Datum:</w:t>
      </w:r>
    </w:p>
    <w:p w14:paraId="2CD6F0DC" w14:textId="77777777" w:rsidR="00F33E0A" w:rsidRDefault="00F33E0A" w:rsidP="0044177C">
      <w:pPr>
        <w:pStyle w:val="KeinLeerraum"/>
        <w:jc w:val="both"/>
        <w:rPr>
          <w:sz w:val="24"/>
          <w:szCs w:val="24"/>
        </w:rPr>
      </w:pPr>
    </w:p>
    <w:p w14:paraId="4CE2F972" w14:textId="77777777" w:rsidR="00F33E0A" w:rsidRPr="00F33E0A" w:rsidRDefault="005A334D" w:rsidP="00F33E0A">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2240" behindDoc="0" locked="0" layoutInCell="1" allowOverlap="1" wp14:anchorId="1798EF25" wp14:editId="611B155D">
                <wp:simplePos x="0" y="0"/>
                <wp:positionH relativeFrom="column">
                  <wp:posOffset>1098967</wp:posOffset>
                </wp:positionH>
                <wp:positionV relativeFrom="paragraph">
                  <wp:posOffset>-143</wp:posOffset>
                </wp:positionV>
                <wp:extent cx="4679950" cy="375313"/>
                <wp:effectExtent l="0" t="0" r="25400" b="24765"/>
                <wp:wrapNone/>
                <wp:docPr id="66"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76CC899D" w14:textId="77777777" w:rsidR="006C12FF" w:rsidRPr="005A334D" w:rsidRDefault="006C12FF" w:rsidP="00F33E0A">
                            <w:pPr>
                              <w:jc w:val="both"/>
                              <w:rPr>
                                <w:b/>
                              </w:rPr>
                            </w:pPr>
                            <w:r w:rsidRPr="005A334D">
                              <w:rPr>
                                <w:b/>
                              </w:rPr>
                              <w:t>Gemäss erhaltener Einladung bei der Lokalausscheidung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98EF25" id="_x0000_s1096" type="#_x0000_t202" style="position:absolute;left:0;text-align:left;margin-left:86.55pt;margin-top:0;width:368.5pt;height:29.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Mx3IQIAADIEAAAOAAAAZHJzL2Uyb0RvYy54bWysU9tu2zAMfR+wfxD0vjjXJjHiFF2yDgO6&#10;C9DtAxRZjoXJokYpsbOvHyWnadq9DbMBQRSlQ/LwcHXbNYYdFXoNtuCjwZAzZSWU2u4L/uP7/bsF&#10;Zz4IWwoDVhX8pDy/Xb99s2pdrsZQgykVMgKxPm9dwesQXJ5lXtaqEX4ATllyVoCNCGTiPitRtITe&#10;mGw8HN5kLWDpEKTynk63vZOvE35VKRm+VpVXgZmCU24hrZjWXVyz9UrkexSu1vKchviHLBqhLQW9&#10;QG1FEOyA+i+oRksED1UYSGgyqCotVaqBqhkNX1XzWAunUi1EjncXmvz/g5Vfjo/uG7LQvYeOGpiK&#10;8O4B5E/PLGxqYffqDhHaWomSAo8iZVnrfH5+Gqn2uY8gu/YzlNRkcQiQgLoKm8gK1ckInRpwupCu&#10;usAkHU5v5svljFySfJP5bDKapBAif3rt0IePChoWNwVHampCF8cHH2I2In+6EoN5MLq818YkA/e7&#10;jUF2FCSA7SL+Z/QX14xlbcGXs/GsJ+AFRNSiuoCErqfgVaBGBxKy0U3BF8P49dKKrH2wZZJZENr0&#10;e8rY2DONkbmew9DtOqZLoiQxEGndQXkiYhF64dKg0aYG/M1ZS6ItuP91EKg4M58sNWc5mk6jypMx&#10;nc3HZOC1Z3ftEVYSVMEDZ/12E/rJODjU+5oi9XKwcEcNrXTi+jmrc/4kzNSC8xBF5V/b6dbzqK//&#10;AAAA//8DAFBLAwQUAAYACAAAACEAie5WWN4AAAAHAQAADwAAAGRycy9kb3ducmV2LnhtbEyPwU7D&#10;MBBE70j8g7VIXKLWCQhoQ5wKFSFOVLRFKtzc2MSh9jqy3TT8PcsJjk8zmn1bLUZn2aBD7DwKKKY5&#10;MI2NVx22At62T5MZsJgkKmk9agHfOsKiPj+rZKn8Cdd62KSW0QjGUgowKfUl57Ex2sk49b1Gyj59&#10;cDIRhparIE807iy/yvNb7mSHdMHIXi+Nbg6boxNgd1/r1XPzsnzN3mfhY3jMDjuTCXF5MT7cA0t6&#10;TH9l+NUndajJae+PqCKzxHfXBVUF0EcUz4uccC/gZl4Aryv+37/+AQAA//8DAFBLAQItABQABgAI&#10;AAAAIQC2gziS/gAAAOEBAAATAAAAAAAAAAAAAAAAAAAAAABbQ29udGVudF9UeXBlc10ueG1sUEsB&#10;Ai0AFAAGAAgAAAAhADj9If/WAAAAlAEAAAsAAAAAAAAAAAAAAAAALwEAAF9yZWxzLy5yZWxzUEsB&#10;Ai0AFAAGAAgAAAAhAKLAzHchAgAAMgQAAA4AAAAAAAAAAAAAAAAALgIAAGRycy9lMm9Eb2MueG1s&#10;UEsBAi0AFAAGAAgAAAAhAInuVljeAAAABwEAAA8AAAAAAAAAAAAAAAAAewQAAGRycy9kb3ducmV2&#10;LnhtbFBLBQYAAAAABAAEAPMAAACGBQAAAAA=&#10;" fillcolor="#d8d8d8" strokecolor="black [3213]">
                <v:textbox>
                  <w:txbxContent>
                    <w:p w14:paraId="76CC899D" w14:textId="77777777" w:rsidR="006C12FF" w:rsidRPr="005A334D" w:rsidRDefault="006C12FF" w:rsidP="00F33E0A">
                      <w:pPr>
                        <w:jc w:val="both"/>
                        <w:rPr>
                          <w:b/>
                        </w:rPr>
                      </w:pPr>
                      <w:r w:rsidRPr="005A334D">
                        <w:rPr>
                          <w:b/>
                        </w:rPr>
                        <w:t>Gemäss erhaltener Einladung bei der Lokalausscheidung</w:t>
                      </w:r>
                    </w:p>
                  </w:txbxContent>
                </v:textbox>
              </v:shape>
            </w:pict>
          </mc:Fallback>
        </mc:AlternateContent>
      </w:r>
      <w:r w:rsidR="00F33E0A" w:rsidRPr="00F33E0A">
        <w:rPr>
          <w:b/>
          <w:sz w:val="24"/>
          <w:szCs w:val="24"/>
        </w:rPr>
        <w:t>Uhrzeit:</w:t>
      </w:r>
    </w:p>
    <w:p w14:paraId="3A8855DE" w14:textId="77777777" w:rsidR="00F33E0A" w:rsidRPr="00F33E0A" w:rsidRDefault="00F33E0A" w:rsidP="0044177C">
      <w:pPr>
        <w:pStyle w:val="KeinLeerraum"/>
        <w:jc w:val="both"/>
        <w:rPr>
          <w:b/>
          <w:sz w:val="24"/>
          <w:szCs w:val="24"/>
        </w:rPr>
      </w:pPr>
    </w:p>
    <w:p w14:paraId="1B52FC1E" w14:textId="77777777" w:rsidR="00F33E0A" w:rsidRPr="00F33E0A" w:rsidRDefault="005A334D" w:rsidP="00F33E0A">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654656" behindDoc="0" locked="0" layoutInCell="1" allowOverlap="1" wp14:anchorId="670F7018" wp14:editId="564C245B">
                <wp:simplePos x="0" y="0"/>
                <wp:positionH relativeFrom="column">
                  <wp:posOffset>1098967</wp:posOffset>
                </wp:positionH>
                <wp:positionV relativeFrom="paragraph">
                  <wp:posOffset>3061</wp:posOffset>
                </wp:positionV>
                <wp:extent cx="4679950" cy="552735"/>
                <wp:effectExtent l="0" t="0" r="25400" b="19050"/>
                <wp:wrapNone/>
                <wp:docPr id="65"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735"/>
                        </a:xfrm>
                        <a:prstGeom prst="rect">
                          <a:avLst/>
                        </a:prstGeom>
                        <a:solidFill>
                          <a:srgbClr val="D8D8D8"/>
                        </a:solidFill>
                        <a:ln w="9525">
                          <a:solidFill>
                            <a:schemeClr val="tx1"/>
                          </a:solidFill>
                          <a:miter lim="800000"/>
                          <a:headEnd/>
                          <a:tailEnd/>
                        </a:ln>
                      </wps:spPr>
                      <wps:txbx>
                        <w:txbxContent>
                          <w:p w14:paraId="5F7570AF" w14:textId="77777777" w:rsidR="006C12FF" w:rsidRDefault="006C12FF" w:rsidP="00F33E0A">
                            <w:pPr>
                              <w:jc w:val="both"/>
                            </w:pPr>
                            <w:r w:rsidRPr="00F33E0A">
                              <w:rPr>
                                <w:b/>
                              </w:rPr>
                              <w:t>Alle unlizenzierten Spieler welche an der Lokalausscheidung des TTC Bern mitgemacht haben und die Einladung zum Kantonsfinal bekommen</w:t>
                            </w:r>
                            <w:r w:rsidRPr="00F33E0A">
                              <w:t xml:space="preserve"> </w:t>
                            </w:r>
                            <w:r w:rsidRPr="000A3988">
                              <w:rPr>
                                <w:b/>
                              </w:rPr>
                              <w:t>haben.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F7018" id="Text Box 108" o:spid="_x0000_s1097" type="#_x0000_t202" style="position:absolute;left:0;text-align:left;margin-left:86.55pt;margin-top:.25pt;width:368.5pt;height:4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x0mIgIAADIEAAAOAAAAZHJzL2Uyb0RvYy54bWysU9tu2zAMfR+wfxD0vjjJ4jYx4hRdsg4D&#10;ugvQ7QMUWY6FyaJGKbGzry8lp2navQ2zAUEUpUPy8HB507eGHRR6Dbbkk9GYM2UlVNruSv7zx927&#10;OWc+CFsJA1aV/Kg8v1m9fbPsXKGm0ICpFDICsb7oXMmbEFyRZV42qhV+BE5ZctaArQhk4i6rUHSE&#10;3ppsOh5fZR1g5RCk8p5ON4OTrxJ+XSsZvtW1V4GZklNuIa2Y1m1cs9VSFDsUrtHylIb4hyxaoS0F&#10;PUNtRBBsj/ovqFZLBA91GEloM6hrLVWqgaqZjF9V89AIp1ItRI53Z5r8/4OVXw8P7juy0H+AnhqY&#10;ivDuHuQvzyysG2F36hYRukaJigJPImVZ53xxehqp9oWPINvuC1TUZLEPkID6GtvICtXJCJ0acDyT&#10;rvrAJB3Orq4Xi5xcknx5Pr1+n6cQonh67dCHTwpaFjclR2pqQheHex9iNqJ4uhKDeTC6utPGJAN3&#10;27VBdhAkgM08/if0F9eMZV3JF/k0Hwh4ARG1qM4goR8oeBWo1YGEbHRb8vk4foO0ImsfbZVkFoQ2&#10;w54yNvZEY2Ru4DD0257piiiZxceR1i1URyIWYRAuDRptGsA/nHUk2pL733uBijPz2VJzFpPZLKo8&#10;GbP8ekoGXnq2lx5hJUGVPHA2bNdhmIy9Q71rKNIgBwu31NBaJ66fszrlT8JMLTgNUVT+pZ1uPY/6&#10;6hEAAP//AwBQSwMEFAAGAAgAAAAhAF2qN63eAAAABwEAAA8AAABkcnMvZG93bnJldi54bWxMjsFO&#10;wzAQRO9I/IO1SFwi6gRUGkKcChUhTiBakAo3NzZxqL2ObDcNf89yguPTjGZevZycZaMOsfcooJjl&#10;wDS2XvXYCXh7fbgogcUkUUnrUQv41hGWzelJLSvlj7jW4yZ1jEYwVlKASWmoOI+t0U7GmR80Uvbp&#10;g5OJMHRcBXmkcWf5ZZ5fcyd7pAcjB70yut1vDk6A3X6tnx/bp9VL9l6Gj/E+229NJsT52XR3Cyzp&#10;Kf2V4Vef1KEhp50/oIrMEi+uCqoKmAOj+KbICXcCysUceFPz//7NDwAAAP//AwBQSwECLQAUAAYA&#10;CAAAACEAtoM4kv4AAADhAQAAEwAAAAAAAAAAAAAAAAAAAAAAW0NvbnRlbnRfVHlwZXNdLnhtbFBL&#10;AQItABQABgAIAAAAIQA4/SH/1gAAAJQBAAALAAAAAAAAAAAAAAAAAC8BAABfcmVscy8ucmVsc1BL&#10;AQItABQABgAIAAAAIQDkax0mIgIAADIEAAAOAAAAAAAAAAAAAAAAAC4CAABkcnMvZTJvRG9jLnht&#10;bFBLAQItABQABgAIAAAAIQBdqjet3gAAAAcBAAAPAAAAAAAAAAAAAAAAAHwEAABkcnMvZG93bnJl&#10;di54bWxQSwUGAAAAAAQABADzAAAAhwUAAAAA&#10;" fillcolor="#d8d8d8" strokecolor="black [3213]">
                <v:textbox>
                  <w:txbxContent>
                    <w:p w14:paraId="5F7570AF" w14:textId="77777777" w:rsidR="006C12FF" w:rsidRDefault="006C12FF" w:rsidP="00F33E0A">
                      <w:pPr>
                        <w:jc w:val="both"/>
                      </w:pPr>
                      <w:r w:rsidRPr="00F33E0A">
                        <w:rPr>
                          <w:b/>
                        </w:rPr>
                        <w:t>Alle unlizenzierten Spieler welche an der Lokalausscheidung des TTC Bern mitgemacht haben und die Einladung zum Kantonsfinal bekommen</w:t>
                      </w:r>
                      <w:r w:rsidRPr="00F33E0A">
                        <w:t xml:space="preserve"> </w:t>
                      </w:r>
                      <w:r w:rsidRPr="000A3988">
                        <w:rPr>
                          <w:b/>
                        </w:rPr>
                        <w:t>haben.</w:t>
                      </w:r>
                    </w:p>
                  </w:txbxContent>
                </v:textbox>
              </v:shape>
            </w:pict>
          </mc:Fallback>
        </mc:AlternateContent>
      </w:r>
      <w:r w:rsidR="00F33E0A" w:rsidRPr="00F33E0A">
        <w:rPr>
          <w:b/>
          <w:sz w:val="24"/>
          <w:szCs w:val="24"/>
        </w:rPr>
        <w:t>Spieler:</w:t>
      </w:r>
    </w:p>
    <w:p w14:paraId="599ED5E7" w14:textId="77777777" w:rsidR="00F33E0A" w:rsidRDefault="00F33E0A" w:rsidP="0044177C">
      <w:pPr>
        <w:pStyle w:val="KeinLeerraum"/>
        <w:jc w:val="both"/>
        <w:rPr>
          <w:b/>
          <w:sz w:val="24"/>
          <w:szCs w:val="24"/>
        </w:rPr>
      </w:pPr>
    </w:p>
    <w:p w14:paraId="3D80D1F0" w14:textId="77777777" w:rsidR="00F33E0A" w:rsidRPr="00F33E0A" w:rsidRDefault="00F33E0A" w:rsidP="0044177C">
      <w:pPr>
        <w:pStyle w:val="KeinLeerraum"/>
        <w:jc w:val="both"/>
        <w:rPr>
          <w:b/>
          <w:sz w:val="24"/>
          <w:szCs w:val="24"/>
        </w:rPr>
      </w:pPr>
    </w:p>
    <w:p w14:paraId="1202C7EC" w14:textId="77777777" w:rsidR="00F33E0A" w:rsidRPr="00F33E0A" w:rsidRDefault="005A334D" w:rsidP="00F33E0A">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1216" behindDoc="0" locked="0" layoutInCell="1" allowOverlap="1" wp14:anchorId="421B9684" wp14:editId="376A2F87">
                <wp:simplePos x="0" y="0"/>
                <wp:positionH relativeFrom="column">
                  <wp:posOffset>1098550</wp:posOffset>
                </wp:positionH>
                <wp:positionV relativeFrom="paragraph">
                  <wp:posOffset>-1905</wp:posOffset>
                </wp:positionV>
                <wp:extent cx="4679950" cy="374400"/>
                <wp:effectExtent l="0" t="0" r="25400" b="26035"/>
                <wp:wrapNone/>
                <wp:docPr id="64"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00413A6E" w14:textId="77777777" w:rsidR="006C12FF" w:rsidRPr="000A3988" w:rsidRDefault="006C12FF" w:rsidP="000A3988">
                            <w:pPr>
                              <w:spacing w:line="240" w:lineRule="auto"/>
                              <w:jc w:val="both"/>
                              <w:rPr>
                                <w:b/>
                              </w:rPr>
                            </w:pPr>
                            <w:r w:rsidRPr="000A3988">
                              <w:rPr>
                                <w:b/>
                              </w:rPr>
                              <w:t>Turnhalle Lerbermatte, Kirchstrasse 72-76, 3084 Wabern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1B9684" id="Text Box 110" o:spid="_x0000_s1098" type="#_x0000_t202" style="position:absolute;left:0;text-align:left;margin-left:86.5pt;margin-top:-.15pt;width:368.5pt;height:2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uzmIgIAADI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kpm8XKkdQvVkYhFGIRLg0ZGA/iLs45EW3L/cy9QcWY+WmrOYkz0kcqT&#10;M53dTsjBy8j2MiKsJKiSB84Gcx2Gydg71LuGXhrkYOGeGlrrxPVLVqf8SZipBachisq/9NOpl1Ff&#10;/QYAAP//AwBQSwMEFAAGAAgAAAAhAHDNxsPgAAAACAEAAA8AAABkcnMvZG93bnJldi54bWxMj8tO&#10;wzAQRfdI/IM1SGyi1ikVNIQ4FSpCrKhoQSrs3HiIQ/2IbDcNf8+wguXRHd05t1qO1rABQ+y8EzCb&#10;5sDQNV51rhXw9vo4KYDFJJ2SxjsU8I0RlvX5WSVL5U9ug8M2tYxKXCylAJ1SX3IeG41Wxqnv0VH2&#10;6YOViTC0XAV5onJr+FWe33ArO0cftOxxpbE5bI9WgNl9bdZPzfPqJXsvwsfwkB12OhPi8mK8vwOW&#10;cEx/x/CrT+pQk9PeH52KzBAv5rQlCZjMgVF+O8uJ9wKuiwXwuuL/B9Q/AAAA//8DAFBLAQItABQA&#10;BgAIAAAAIQC2gziS/gAAAOEBAAATAAAAAAAAAAAAAAAAAAAAAABbQ29udGVudF9UeXBlc10ueG1s&#10;UEsBAi0AFAAGAAgAAAAhADj9If/WAAAAlAEAAAsAAAAAAAAAAAAAAAAALwEAAF9yZWxzLy5yZWxz&#10;UEsBAi0AFAAGAAgAAAAhAGIC7OYiAgAAMgQAAA4AAAAAAAAAAAAAAAAALgIAAGRycy9lMm9Eb2Mu&#10;eG1sUEsBAi0AFAAGAAgAAAAhAHDNxsPgAAAACAEAAA8AAAAAAAAAAAAAAAAAfAQAAGRycy9kb3du&#10;cmV2LnhtbFBLBQYAAAAABAAEAPMAAACJBQAAAAA=&#10;" fillcolor="#d8d8d8" strokecolor="black [3213]">
                <v:textbox>
                  <w:txbxContent>
                    <w:p w14:paraId="00413A6E" w14:textId="77777777" w:rsidR="006C12FF" w:rsidRPr="000A3988" w:rsidRDefault="006C12FF" w:rsidP="000A3988">
                      <w:pPr>
                        <w:spacing w:line="240" w:lineRule="auto"/>
                        <w:jc w:val="both"/>
                        <w:rPr>
                          <w:b/>
                        </w:rPr>
                      </w:pPr>
                      <w:r w:rsidRPr="000A3988">
                        <w:rPr>
                          <w:b/>
                        </w:rPr>
                        <w:t>Turnhalle Lerbermatte, Kirchstrasse 72-76, 3084 Wabern</w:t>
                      </w:r>
                    </w:p>
                  </w:txbxContent>
                </v:textbox>
              </v:shape>
            </w:pict>
          </mc:Fallback>
        </mc:AlternateContent>
      </w:r>
      <w:r w:rsidR="00F33E0A" w:rsidRPr="00F33E0A">
        <w:rPr>
          <w:b/>
          <w:sz w:val="24"/>
          <w:szCs w:val="24"/>
        </w:rPr>
        <w:t>Spielort:</w:t>
      </w:r>
    </w:p>
    <w:p w14:paraId="0FBC5326" w14:textId="77777777" w:rsidR="00F33E0A" w:rsidRPr="00F33E0A" w:rsidRDefault="00F33E0A" w:rsidP="0044177C">
      <w:pPr>
        <w:pStyle w:val="KeinLeerraum"/>
        <w:jc w:val="both"/>
        <w:rPr>
          <w:b/>
          <w:sz w:val="24"/>
          <w:szCs w:val="24"/>
        </w:rPr>
      </w:pPr>
    </w:p>
    <w:p w14:paraId="46CE84F0" w14:textId="77777777" w:rsidR="00F33E0A" w:rsidRPr="00F33E0A" w:rsidRDefault="00F33E0A" w:rsidP="00F33E0A">
      <w:pPr>
        <w:pStyle w:val="KeinLeerraum"/>
        <w:shd w:val="clear" w:color="auto" w:fill="C00000"/>
        <w:jc w:val="both"/>
        <w:rPr>
          <w:b/>
          <w:sz w:val="24"/>
          <w:szCs w:val="24"/>
        </w:rPr>
      </w:pPr>
      <w:r w:rsidRPr="00F33E0A">
        <w:rPr>
          <w:b/>
          <w:sz w:val="24"/>
          <w:szCs w:val="24"/>
        </w:rPr>
        <w:t>Treffpunkt:</w:t>
      </w:r>
    </w:p>
    <w:p w14:paraId="7BCEC480" w14:textId="77777777" w:rsidR="00F33E0A" w:rsidRDefault="00F33E0A" w:rsidP="0044177C">
      <w:pPr>
        <w:pStyle w:val="KeinLeerraum"/>
        <w:jc w:val="both"/>
        <w:rPr>
          <w:sz w:val="24"/>
          <w:szCs w:val="24"/>
        </w:rPr>
      </w:pPr>
    </w:p>
    <w:p w14:paraId="4655501F" w14:textId="77777777" w:rsidR="00CC7CAA" w:rsidRDefault="00CC7CAA" w:rsidP="007E0A73">
      <w:pPr>
        <w:pStyle w:val="KeinLeerraum"/>
        <w:jc w:val="both"/>
        <w:rPr>
          <w:sz w:val="24"/>
          <w:szCs w:val="24"/>
        </w:rPr>
      </w:pPr>
    </w:p>
    <w:p w14:paraId="51EF8536" w14:textId="77777777" w:rsidR="00E753BF" w:rsidRDefault="00E753BF" w:rsidP="0044177C">
      <w:pPr>
        <w:pStyle w:val="KeinLeerraum"/>
        <w:jc w:val="both"/>
        <w:rPr>
          <w:b/>
          <w:color w:val="C00000"/>
          <w:sz w:val="28"/>
          <w:szCs w:val="28"/>
        </w:rPr>
      </w:pPr>
    </w:p>
    <w:p w14:paraId="6CD63B30" w14:textId="77777777" w:rsidR="0044177C" w:rsidRDefault="0044177C" w:rsidP="0044177C">
      <w:pPr>
        <w:pStyle w:val="KeinLeerraum"/>
        <w:jc w:val="both"/>
        <w:rPr>
          <w:b/>
          <w:color w:val="C00000"/>
          <w:sz w:val="28"/>
          <w:szCs w:val="28"/>
        </w:rPr>
      </w:pPr>
      <w:r>
        <w:rPr>
          <w:b/>
          <w:color w:val="C00000"/>
          <w:sz w:val="28"/>
          <w:szCs w:val="28"/>
        </w:rPr>
        <w:t xml:space="preserve">School Trophy – Schweizerfinal </w:t>
      </w:r>
    </w:p>
    <w:p w14:paraId="71A980B8" w14:textId="77777777" w:rsidR="0044177C" w:rsidRDefault="0044177C" w:rsidP="0044177C">
      <w:pPr>
        <w:pStyle w:val="KeinLeerraum"/>
        <w:jc w:val="both"/>
        <w:rPr>
          <w:color w:val="C00000"/>
          <w:sz w:val="24"/>
          <w:szCs w:val="24"/>
        </w:rPr>
      </w:pPr>
    </w:p>
    <w:p w14:paraId="0EBBFC6C" w14:textId="77777777" w:rsidR="0044177C" w:rsidRDefault="0044177C" w:rsidP="0044177C">
      <w:pPr>
        <w:pStyle w:val="KeinLeerraum"/>
        <w:jc w:val="both"/>
        <w:rPr>
          <w:sz w:val="24"/>
          <w:szCs w:val="24"/>
        </w:rPr>
      </w:pPr>
      <w:r>
        <w:rPr>
          <w:sz w:val="24"/>
          <w:szCs w:val="24"/>
        </w:rPr>
        <w:t xml:space="preserve">Die besten nichtlizenzierten Spieler der Schweiz spielen hier in Gruppen und KO-Spielen um die </w:t>
      </w:r>
      <w:r w:rsidRPr="0044177C">
        <w:rPr>
          <w:sz w:val="24"/>
          <w:szCs w:val="24"/>
        </w:rPr>
        <w:t>begehrten Titel Schweizermeister/Schweizermeisterin bei den Unlizenzierten.</w:t>
      </w:r>
      <w:r>
        <w:rPr>
          <w:sz w:val="24"/>
          <w:szCs w:val="24"/>
        </w:rPr>
        <w:t xml:space="preserve"> Wenn sich ein Spieler des TTC Bern für diesen Anlass qualifiziert, wird dieser von einem Trainer des TTC Bern gecoacht. </w:t>
      </w:r>
    </w:p>
    <w:p w14:paraId="5CCF6C29" w14:textId="77777777" w:rsidR="0088227D" w:rsidRDefault="0088227D" w:rsidP="0044177C">
      <w:pPr>
        <w:pStyle w:val="KeinLeerraum"/>
        <w:jc w:val="both"/>
        <w:rPr>
          <w:sz w:val="24"/>
          <w:szCs w:val="24"/>
        </w:rPr>
      </w:pPr>
    </w:p>
    <w:p w14:paraId="1C755230" w14:textId="77777777" w:rsidR="0088227D" w:rsidRDefault="0088227D" w:rsidP="0088227D">
      <w:pPr>
        <w:pStyle w:val="KeinLeerraum"/>
        <w:jc w:val="both"/>
        <w:rPr>
          <w:sz w:val="24"/>
          <w:szCs w:val="24"/>
        </w:rPr>
      </w:pPr>
    </w:p>
    <w:p w14:paraId="5BDEC77D" w14:textId="77777777" w:rsidR="0088227D" w:rsidRPr="00F33E0A" w:rsidRDefault="0088227D" w:rsidP="0088227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6336" behindDoc="0" locked="0" layoutInCell="1" allowOverlap="1" wp14:anchorId="7FAE2542" wp14:editId="56D83F4C">
                <wp:simplePos x="0" y="0"/>
                <wp:positionH relativeFrom="column">
                  <wp:posOffset>1098550</wp:posOffset>
                </wp:positionH>
                <wp:positionV relativeFrom="paragraph">
                  <wp:posOffset>1905</wp:posOffset>
                </wp:positionV>
                <wp:extent cx="4679950" cy="388620"/>
                <wp:effectExtent l="0" t="0" r="25400" b="11430"/>
                <wp:wrapNone/>
                <wp:docPr id="726"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67CBF91D" w14:textId="77777777" w:rsidR="006C12FF" w:rsidRPr="005A334D" w:rsidRDefault="006C12FF" w:rsidP="0088227D">
                            <w:pPr>
                              <w:jc w:val="both"/>
                              <w:rPr>
                                <w:b/>
                              </w:rPr>
                            </w:pPr>
                            <w:r>
                              <w:rPr>
                                <w:b/>
                              </w:rPr>
                              <w:t>16.06.2019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E2542" id="_x0000_s1099" type="#_x0000_t202" style="position:absolute;left:0;text-align:left;margin-left:86.5pt;margin-top:.15pt;width:368.5pt;height:30.6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JiIgIAADIEAAAOAAAAZHJzL2Uyb0RvYy54bWysk92O2jAQhe8r9R0s35cABRYiwmoL3arS&#10;9kfa9gEcxyFWHY87NiT06Tt2WJZu76qCZNkZ+3jmm+P1bd8adlToNdiCT0ZjzpSVUGm7L/j3b/dv&#10;lpz5IGwlDFhV8JPy/Hbz+tW6c7maQgOmUshIxPq8cwVvQnB5lnnZqFb4EThlKVgDtiLQEvdZhaIj&#10;9dZk0/F4kXWAlUOQynv6uhuCfJP061rJ8KWuvQrMFJxyC2nENJZxzDZrke9RuEbLcxriH7JohbZ0&#10;6UVqJ4JgB9R/SbVaIniow0hCm0Fda6lSDVTNZPyimsdGOJVqITjeXTD5/ycrPx8f3VdkoX8HPTUw&#10;FeHdA8gfnlnYNsLu1R0idI0SFV08iciyzvn8fDSi9rmPImX3CSpqsjgESEJ9jW2kQnUyUqcGnC7Q&#10;VR+YpI+zxc1qNaeQpNjb5XIxTV3JRP502qEPHxS0LE4KjtTUpC6ODz7EbET+tCVe5sHo6l4bkxa4&#10;L7cG2VGQAXbL+E8FvNhmLOsKvppP5wOAPySiF9VFJPQDghcKrQ5kZKPbgi/H8TdYK1J7b6tksyC0&#10;GeaUsbFnjJHcwDD0Zc90FZHEwxFrCdWJwCIMxqWHRpMG8BdnHZm24P7nQaDizHy01JzVZDaLLk+L&#10;2fyGUDK8jpTXEWElSRU8cDZMt2F4GQeHet/QTYMdLNxRQ2udWD9ndc6fjJlacH5E0fnX67Tr+alv&#10;fgMAAP//AwBQSwMEFAAGAAgAAAAhAGtTrvzfAAAABwEAAA8AAABkcnMvZG93bnJldi54bWxMj8tO&#10;wzAQRfdI/IM1SGwi6oSKUkKcChUhViD6kAo7NzZxqD2ObDcNf8+wguXRHd17plqMzrJBh9h5FFBM&#10;cmAaG686bAVsN09Xc2AxSVTSetQCvnWERX1+VslS+ROu9LBOLaMSjKUUYFLqS85jY7STceJ7jZR9&#10;+uBkIgwtV0GeqNxZfp3nM+5kh7RgZK+XRjeH9dEJsLuv1etz87J8y97n4WN4zA47kwlxeTE+3ANL&#10;ekx/x/CrT+pQk9PeH1FFZolvp/RLEjAFRvFdkRPuBcyKG+B1xf/71z8AAAD//wMAUEsBAi0AFAAG&#10;AAgAAAAhALaDOJL+AAAA4QEAABMAAAAAAAAAAAAAAAAAAAAAAFtDb250ZW50X1R5cGVzXS54bWxQ&#10;SwECLQAUAAYACAAAACEAOP0h/9YAAACUAQAACwAAAAAAAAAAAAAAAAAvAQAAX3JlbHMvLnJlbHNQ&#10;SwECLQAUAAYACAAAACEAxMaSYiICAAAyBAAADgAAAAAAAAAAAAAAAAAuAgAAZHJzL2Uyb0RvYy54&#10;bWxQSwECLQAUAAYACAAAACEAa1Ou/N8AAAAHAQAADwAAAAAAAAAAAAAAAAB8BAAAZHJzL2Rvd25y&#10;ZXYueG1sUEsFBgAAAAAEAAQA8wAAAIgFAAAAAA==&#10;" fillcolor="#d8d8d8" strokecolor="black [3213]">
                <v:textbox>
                  <w:txbxContent>
                    <w:p w14:paraId="67CBF91D" w14:textId="77777777" w:rsidR="006C12FF" w:rsidRPr="005A334D" w:rsidRDefault="006C12FF" w:rsidP="0088227D">
                      <w:pPr>
                        <w:jc w:val="both"/>
                        <w:rPr>
                          <w:b/>
                        </w:rPr>
                      </w:pPr>
                      <w:r>
                        <w:rPr>
                          <w:b/>
                        </w:rPr>
                        <w:t>16.06.2019</w:t>
                      </w:r>
                    </w:p>
                  </w:txbxContent>
                </v:textbox>
              </v:shape>
            </w:pict>
          </mc:Fallback>
        </mc:AlternateContent>
      </w:r>
      <w:r>
        <w:rPr>
          <w:noProof/>
          <w:sz w:val="24"/>
          <w:szCs w:val="24"/>
          <w:lang w:eastAsia="de-CH"/>
        </w:rPr>
        <mc:AlternateContent>
          <mc:Choice Requires="wps">
            <w:drawing>
              <wp:anchor distT="0" distB="0" distL="114300" distR="114300" simplePos="0" relativeHeight="251724288" behindDoc="0" locked="0" layoutInCell="1" allowOverlap="1" wp14:anchorId="41013D39" wp14:editId="67967BC9">
                <wp:simplePos x="0" y="0"/>
                <wp:positionH relativeFrom="column">
                  <wp:posOffset>1099820</wp:posOffset>
                </wp:positionH>
                <wp:positionV relativeFrom="paragraph">
                  <wp:posOffset>635</wp:posOffset>
                </wp:positionV>
                <wp:extent cx="4680000" cy="1990725"/>
                <wp:effectExtent l="0" t="0" r="25400" b="28575"/>
                <wp:wrapNone/>
                <wp:docPr id="727"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1990725"/>
                        </a:xfrm>
                        <a:prstGeom prst="rect">
                          <a:avLst/>
                        </a:prstGeom>
                        <a:solidFill>
                          <a:srgbClr val="D8D8D8"/>
                        </a:solidFill>
                        <a:ln w="9525">
                          <a:solidFill>
                            <a:srgbClr val="000000"/>
                          </a:solidFill>
                          <a:miter lim="800000"/>
                          <a:headEnd/>
                          <a:tailEnd/>
                        </a:ln>
                      </wps:spPr>
                      <wps:txbx>
                        <w:txbxContent>
                          <w:p w14:paraId="5D0F2509" w14:textId="77777777" w:rsidR="006C12FF" w:rsidRDefault="006C12FF" w:rsidP="0088227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13D39" id="_x0000_s1100" type="#_x0000_t202" style="position:absolute;left:0;text-align:left;margin-left:86.6pt;margin-top:.05pt;width:368.5pt;height:156.7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a7XHgIAADQEAAAOAAAAZHJzL2Uyb0RvYy54bWysU9uO2jAQfa/Uf7D8XgIIFogIqy10q0rb&#10;i7TtBxjHIVYdjzs2JPTrO3ayLNtKfaiaSJYn45w5c+Z4fds1hp0Ueg224JPRmDNlJZTaHgr+7ev9&#10;myVnPghbCgNWFfysPL/dvH61bl2uplCDKRUyArE+b13B6xBcnmVe1qoRfgROWUpWgI0IFOIhK1G0&#10;hN6YbDoe32QtYOkQpPKevu76JN8k/KpSMnyuKq8CMwUnbiGtmNZ9XLPNWuQHFK7WcqAh/oFFI7Sl&#10;oheonQiCHVH/AdVoieChCiMJTQZVpaVKPVA3k/Fv3TzWwqnUC4nj3UUm//9g5afTo/uCLHRvoaMB&#10;pia8ewD53TML21rYg7pDhLZWoqTCkyhZ1jqfD79GqX3uI8i+/QglDVkcAySgrsImqkJ9MkKnAZwv&#10;oqsuMEkfZzfLMT2cScpNVqvxYjpPNUT+9LtDH94raFjcFBxpqglenB58iHRE/nQkVvNgdHmvjUkB&#10;HvZbg+wkyAG7ZXwH9BfHjGVtwVdzqv13iMiV2PZVX0A0OpCVjW4KnjoazBV1e2fLZLQgtOn3RNnY&#10;QcioXa9i6PYd0yWJsogVorB7KM8kLUJvXbpqtKkBf3LWkm0L7n8cBSrOzAdL41lNZrPo8xTM5osp&#10;BXid2V9nhJUEVfDAWb/dhv5uHB3qQ02VekNYuKORVjqJ/cxq4E/WTDMYrlH0/nWcTj1f9s0vAAAA&#10;//8DAFBLAwQUAAYACAAAACEACHn4ndwAAAAIAQAADwAAAGRycy9kb3ducmV2LnhtbEyPy07DMBBF&#10;90j8gzVIbBB10kCBEKeqKlVQdn18wDQekoh4HMVum/490xUsj+7VnTPFfHSdOtEQWs8G0kkCirjy&#10;tuXawH63enwFFSKyxc4zGbhQgHl5e1Ngbv2ZN3TaxlrJCIccDTQx9rnWoWrIYZj4nliybz84jIJD&#10;re2AZxl3nZ4myUw7bFkuNNjTsqHqZ3t0Buyye1g9Vfi52Mf1V7hk4/PuY2PM/d24eAcVaYx/Zbjq&#10;izqU4nTwR7ZBdcIv2VSq10BJ/JYmggcDWZrNQJeF/v9A+QsAAP//AwBQSwECLQAUAAYACAAAACEA&#10;toM4kv4AAADhAQAAEwAAAAAAAAAAAAAAAAAAAAAAW0NvbnRlbnRfVHlwZXNdLnhtbFBLAQItABQA&#10;BgAIAAAAIQA4/SH/1gAAAJQBAAALAAAAAAAAAAAAAAAAAC8BAABfcmVscy8ucmVsc1BLAQItABQA&#10;BgAIAAAAIQAMZa7XHgIAADQEAAAOAAAAAAAAAAAAAAAAAC4CAABkcnMvZTJvRG9jLnhtbFBLAQIt&#10;ABQABgAIAAAAIQAIefid3AAAAAgBAAAPAAAAAAAAAAAAAAAAAHgEAABkcnMvZG93bnJldi54bWxQ&#10;SwUGAAAAAAQABADzAAAAgQUAAAAA&#10;" fillcolor="#d8d8d8">
                <v:textbox>
                  <w:txbxContent>
                    <w:p w14:paraId="5D0F2509" w14:textId="77777777" w:rsidR="006C12FF" w:rsidRDefault="006C12FF" w:rsidP="0088227D"/>
                  </w:txbxContent>
                </v:textbox>
              </v:shape>
            </w:pict>
          </mc:Fallback>
        </mc:AlternateContent>
      </w:r>
      <w:r w:rsidRPr="00F33E0A">
        <w:rPr>
          <w:b/>
          <w:sz w:val="24"/>
          <w:szCs w:val="24"/>
        </w:rPr>
        <w:t>Datum:</w:t>
      </w:r>
    </w:p>
    <w:p w14:paraId="0C97EE44" w14:textId="77777777" w:rsidR="0088227D" w:rsidRDefault="0088227D" w:rsidP="0088227D">
      <w:pPr>
        <w:pStyle w:val="KeinLeerraum"/>
        <w:jc w:val="both"/>
        <w:rPr>
          <w:sz w:val="24"/>
          <w:szCs w:val="24"/>
        </w:rPr>
      </w:pPr>
    </w:p>
    <w:p w14:paraId="3B9C50BD" w14:textId="77777777" w:rsidR="0088227D" w:rsidRPr="00F33E0A" w:rsidRDefault="0088227D" w:rsidP="0088227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8384" behindDoc="0" locked="0" layoutInCell="1" allowOverlap="1" wp14:anchorId="1317C42F" wp14:editId="11CE03B6">
                <wp:simplePos x="0" y="0"/>
                <wp:positionH relativeFrom="column">
                  <wp:posOffset>1098967</wp:posOffset>
                </wp:positionH>
                <wp:positionV relativeFrom="paragraph">
                  <wp:posOffset>-143</wp:posOffset>
                </wp:positionV>
                <wp:extent cx="4679950" cy="375313"/>
                <wp:effectExtent l="0" t="0" r="25400" b="24765"/>
                <wp:wrapNone/>
                <wp:docPr id="728"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64CFBA0A" w14:textId="77777777" w:rsidR="006C12FF" w:rsidRPr="005A334D" w:rsidRDefault="006C12FF" w:rsidP="0088227D">
                            <w:pPr>
                              <w:jc w:val="both"/>
                              <w:rPr>
                                <w:b/>
                              </w:rPr>
                            </w:pPr>
                            <w:r>
                              <w:rPr>
                                <w:b/>
                              </w:rPr>
                              <w:t>Gemäss erhaltener Einladung beim Kantonsfinal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7C42F" id="_x0000_s1101" type="#_x0000_t202" style="position:absolute;left:0;text-align:left;margin-left:86.55pt;margin-top:0;width:368.5pt;height:29.5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cyTIQIAADIEAAAOAAAAZHJzL2Uyb0RvYy54bWysU9tu2zAMfR+wfxD0vjjXJjHiFF2yDgO6&#10;C9DtAxRZjoXJokYpsbOvHyWnadq9DbMBQRSlQ/LwcHXbNYYdFXoNtuCjwZAzZSWU2u4L/uP7/bsF&#10;Zz4IWwoDVhX8pDy/Xb99s2pdrsZQgykVMgKxPm9dwesQXJ5lXtaqEX4ATllyVoCNCGTiPitRtITe&#10;mGw8HN5kLWDpEKTynk63vZOvE35VKRm+VpVXgZmCU24hrZjWXVyz9UrkexSu1vKchviHLBqhLQW9&#10;QG1FEOyA+i+oRksED1UYSGgyqCotVaqBqhkNX1XzWAunUi1EjncXmvz/g5Vfjo/uG7LQvYeOGpiK&#10;8O4B5E/PLGxqYffqDhHaWomSAo8iZVnrfH5+Gqn2uY8gu/YzlNRkcQiQgLoKm8gK1ckInRpwupCu&#10;usAkHU5v5svljFySfJP5bDKapBAif3rt0IePChoWNwVHampCF8cHH2I2In+6EoN5MLq818YkA/e7&#10;jUF2FCSA7SL+Z/QX14xlbcGXs/GsJ+AFRNSiuoCErqfgVaBGBxKy0U3BF8P49dKKrH2wZZJZENr0&#10;e8rY2DONkbmew9DtOqZLoiTlGGndQXkiYhF64dKg0aYG/M1ZS6ItuP91EKg4M58sNWc5mk6jypMx&#10;nc3HZOC1Z3ftEVYSVMEDZ/12E/rJODjU+5oi9XKwcEcNrXTi+jmrc/4kzNSC8xBF5V/b6dbzqK//&#10;AAAA//8DAFBLAwQUAAYACAAAACEAie5WWN4AAAAHAQAADwAAAGRycy9kb3ducmV2LnhtbEyPwU7D&#10;MBBE70j8g7VIXKLWCQhoQ5wKFSFOVLRFKtzc2MSh9jqy3TT8PcsJjk8zmn1bLUZn2aBD7DwKKKY5&#10;MI2NVx22At62T5MZsJgkKmk9agHfOsKiPj+rZKn8Cdd62KSW0QjGUgowKfUl57Ex2sk49b1Gyj59&#10;cDIRhparIE807iy/yvNb7mSHdMHIXi+Nbg6boxNgd1/r1XPzsnzN3mfhY3jMDjuTCXF5MT7cA0t6&#10;TH9l+NUndajJae+PqCKzxHfXBVUF0EcUz4uccC/gZl4Aryv+37/+AQAA//8DAFBLAQItABQABgAI&#10;AAAAIQC2gziS/gAAAOEBAAATAAAAAAAAAAAAAAAAAAAAAABbQ29udGVudF9UeXBlc10ueG1sUEsB&#10;Ai0AFAAGAAgAAAAhADj9If/WAAAAlAEAAAsAAAAAAAAAAAAAAAAALwEAAF9yZWxzLy5yZWxzUEsB&#10;Ai0AFAAGAAgAAAAhAAd5zJMhAgAAMgQAAA4AAAAAAAAAAAAAAAAALgIAAGRycy9lMm9Eb2MueG1s&#10;UEsBAi0AFAAGAAgAAAAhAInuVljeAAAABwEAAA8AAAAAAAAAAAAAAAAAewQAAGRycy9kb3ducmV2&#10;LnhtbFBLBQYAAAAABAAEAPMAAACGBQAAAAA=&#10;" fillcolor="#d8d8d8" strokecolor="black [3213]">
                <v:textbox>
                  <w:txbxContent>
                    <w:p w14:paraId="64CFBA0A" w14:textId="77777777" w:rsidR="006C12FF" w:rsidRPr="005A334D" w:rsidRDefault="006C12FF" w:rsidP="0088227D">
                      <w:pPr>
                        <w:jc w:val="both"/>
                        <w:rPr>
                          <w:b/>
                        </w:rPr>
                      </w:pPr>
                      <w:r>
                        <w:rPr>
                          <w:b/>
                        </w:rPr>
                        <w:t>Gemäss erhaltener Einladung beim Kantonsfinal</w:t>
                      </w:r>
                    </w:p>
                  </w:txbxContent>
                </v:textbox>
              </v:shape>
            </w:pict>
          </mc:Fallback>
        </mc:AlternateContent>
      </w:r>
      <w:r w:rsidRPr="00F33E0A">
        <w:rPr>
          <w:b/>
          <w:sz w:val="24"/>
          <w:szCs w:val="24"/>
        </w:rPr>
        <w:t>Uhrzeit:</w:t>
      </w:r>
    </w:p>
    <w:p w14:paraId="76D238AD" w14:textId="77777777" w:rsidR="0088227D" w:rsidRPr="00F33E0A" w:rsidRDefault="0088227D" w:rsidP="0088227D">
      <w:pPr>
        <w:pStyle w:val="KeinLeerraum"/>
        <w:jc w:val="both"/>
        <w:rPr>
          <w:b/>
          <w:sz w:val="24"/>
          <w:szCs w:val="24"/>
        </w:rPr>
      </w:pPr>
    </w:p>
    <w:p w14:paraId="79D532C4" w14:textId="77777777" w:rsidR="0088227D" w:rsidRPr="00F33E0A" w:rsidRDefault="0088227D" w:rsidP="0088227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5312" behindDoc="0" locked="0" layoutInCell="1" allowOverlap="1" wp14:anchorId="27711F48" wp14:editId="39C9CF8B">
                <wp:simplePos x="0" y="0"/>
                <wp:positionH relativeFrom="column">
                  <wp:posOffset>1098967</wp:posOffset>
                </wp:positionH>
                <wp:positionV relativeFrom="paragraph">
                  <wp:posOffset>3061</wp:posOffset>
                </wp:positionV>
                <wp:extent cx="4679950" cy="552735"/>
                <wp:effectExtent l="0" t="0" r="25400" b="19050"/>
                <wp:wrapNone/>
                <wp:docPr id="72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735"/>
                        </a:xfrm>
                        <a:prstGeom prst="rect">
                          <a:avLst/>
                        </a:prstGeom>
                        <a:solidFill>
                          <a:srgbClr val="D8D8D8"/>
                        </a:solidFill>
                        <a:ln w="9525">
                          <a:solidFill>
                            <a:schemeClr val="tx1"/>
                          </a:solidFill>
                          <a:miter lim="800000"/>
                          <a:headEnd/>
                          <a:tailEnd/>
                        </a:ln>
                      </wps:spPr>
                      <wps:txbx>
                        <w:txbxContent>
                          <w:p w14:paraId="5EA4FCB3" w14:textId="77777777" w:rsidR="006C12FF" w:rsidRDefault="006C12FF" w:rsidP="0088227D">
                            <w:pPr>
                              <w:jc w:val="both"/>
                            </w:pPr>
                            <w:r w:rsidRPr="00F33E0A">
                              <w:rPr>
                                <w:b/>
                              </w:rPr>
                              <w:t>Alle unliz</w:t>
                            </w:r>
                            <w:r>
                              <w:rPr>
                                <w:b/>
                              </w:rPr>
                              <w:t xml:space="preserve">enzierten Spieler welche am Kantonsfinal Bern </w:t>
                            </w:r>
                            <w:r w:rsidRPr="00F33E0A">
                              <w:rPr>
                                <w:b/>
                              </w:rPr>
                              <w:t xml:space="preserve">mitgemacht haben und die Einladung zum </w:t>
                            </w:r>
                            <w:r>
                              <w:rPr>
                                <w:b/>
                              </w:rPr>
                              <w:t>Schweizerfinal</w:t>
                            </w:r>
                            <w:r w:rsidRPr="00F33E0A">
                              <w:rPr>
                                <w:b/>
                              </w:rPr>
                              <w:t xml:space="preserve"> bekommen</w:t>
                            </w:r>
                            <w:r w:rsidRPr="00F33E0A">
                              <w:t xml:space="preserve"> </w:t>
                            </w:r>
                            <w:r w:rsidRPr="000A3988">
                              <w:rPr>
                                <w:b/>
                              </w:rPr>
                              <w:t>haben.</w:t>
                            </w:r>
                          </w:p>
                          <w:p w14:paraId="7A7F4048" w14:textId="77777777" w:rsidR="006C12FF" w:rsidRDefault="006C12FF" w:rsidP="0088227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711F48" id="_x0000_s1102" type="#_x0000_t202" style="position:absolute;left:0;text-align:left;margin-left:86.55pt;margin-top:.25pt;width:368.5pt;height:4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7HFIgIAADIEAAAOAAAAZHJzL2Uyb0RvYy54bWysU9tu2zAMfR+wfxD0vjjJ4jYx4hRdsg4D&#10;ugvQ7QMUWY6FyaJGKbGzry8lp2navQ2zAUEUpUPy8HB507eGHRR6Dbbkk9GYM2UlVNruSv7zx927&#10;OWc+CFsJA1aV/Kg8v1m9fbPsXKGm0ICpFDICsb7oXMmbEFyRZV42qhV+BE5ZctaArQhk4i6rUHSE&#10;3ppsOh5fZR1g5RCk8p5ON4OTrxJ+XSsZvtW1V4GZklNuIa2Y1m1cs9VSFDsUrtHylIb4hyxaoS0F&#10;PUNtRBBsj/ovqFZLBA91GEloM6hrLVWqgaqZjF9V89AIp1ItRI53Z5r8/4OVXw8P7juy0H+AnhqY&#10;ivDuHuQvzyysG2F36hYRukaJigJPImVZ53xxehqp9oWPINvuC1TUZLEPkID6GtvICtXJCJ0acDyT&#10;rvrAJB3Orq4Xi5xcknx5Pr1+n6cQonh67dCHTwpaFjclR2pqQheHex9iNqJ4uhKDeTC6utPGJAN3&#10;27VBdhAkgM08/if0F9eMZV3JF/k0Hwh4ARG1qM4goR8oeBWo1YGEbHRb8vk4foO0ImsfbZVkFoQ2&#10;w54yNvZEY2Ru4DD0257piihZxMeR1i1URyIWYRAuDRptGsA/nHUk2pL733uBijPz2VJzFpPZLKo8&#10;GbP8ekoGXnq2lx5hJUGVPHA2bNdhmIy9Q71rKNIgBwu31NBaJ66fszrlT8JMLTgNUVT+pZ1uPY/6&#10;6hEAAP//AwBQSwMEFAAGAAgAAAAhAF2qN63eAAAABwEAAA8AAABkcnMvZG93bnJldi54bWxMjsFO&#10;wzAQRO9I/IO1SFwi6gRUGkKcChUhTiBakAo3NzZxqL2ObDcNf89yguPTjGZevZycZaMOsfcooJjl&#10;wDS2XvXYCXh7fbgogcUkUUnrUQv41hGWzelJLSvlj7jW4yZ1jEYwVlKASWmoOI+t0U7GmR80Uvbp&#10;g5OJMHRcBXmkcWf5ZZ5fcyd7pAcjB70yut1vDk6A3X6tnx/bp9VL9l6Gj/E+229NJsT52XR3Cyzp&#10;Kf2V4Vef1KEhp50/oIrMEi+uCqoKmAOj+KbICXcCysUceFPz//7NDwAAAP//AwBQSwECLQAUAAYA&#10;CAAAACEAtoM4kv4AAADhAQAAEwAAAAAAAAAAAAAAAAAAAAAAW0NvbnRlbnRfVHlwZXNdLnhtbFBL&#10;AQItABQABgAIAAAAIQA4/SH/1gAAAJQBAAALAAAAAAAAAAAAAAAAAC8BAABfcmVscy8ucmVsc1BL&#10;AQItABQABgAIAAAAIQBCf7HFIgIAADIEAAAOAAAAAAAAAAAAAAAAAC4CAABkcnMvZTJvRG9jLnht&#10;bFBLAQItABQABgAIAAAAIQBdqjet3gAAAAcBAAAPAAAAAAAAAAAAAAAAAHwEAABkcnMvZG93bnJl&#10;di54bWxQSwUGAAAAAAQABADzAAAAhwUAAAAA&#10;" fillcolor="#d8d8d8" strokecolor="black [3213]">
                <v:textbox>
                  <w:txbxContent>
                    <w:p w14:paraId="5EA4FCB3" w14:textId="77777777" w:rsidR="006C12FF" w:rsidRDefault="006C12FF" w:rsidP="0088227D">
                      <w:pPr>
                        <w:jc w:val="both"/>
                      </w:pPr>
                      <w:r w:rsidRPr="00F33E0A">
                        <w:rPr>
                          <w:b/>
                        </w:rPr>
                        <w:t>Alle unliz</w:t>
                      </w:r>
                      <w:r>
                        <w:rPr>
                          <w:b/>
                        </w:rPr>
                        <w:t xml:space="preserve">enzierten Spieler welche am Kantonsfinal Bern </w:t>
                      </w:r>
                      <w:r w:rsidRPr="00F33E0A">
                        <w:rPr>
                          <w:b/>
                        </w:rPr>
                        <w:t xml:space="preserve">mitgemacht haben und die Einladung zum </w:t>
                      </w:r>
                      <w:r>
                        <w:rPr>
                          <w:b/>
                        </w:rPr>
                        <w:t>Schweizerfinal</w:t>
                      </w:r>
                      <w:r w:rsidRPr="00F33E0A">
                        <w:rPr>
                          <w:b/>
                        </w:rPr>
                        <w:t xml:space="preserve"> bekommen</w:t>
                      </w:r>
                      <w:r w:rsidRPr="00F33E0A">
                        <w:t xml:space="preserve"> </w:t>
                      </w:r>
                      <w:r w:rsidRPr="000A3988">
                        <w:rPr>
                          <w:b/>
                        </w:rPr>
                        <w:t>haben.</w:t>
                      </w:r>
                    </w:p>
                    <w:p w14:paraId="7A7F4048" w14:textId="77777777" w:rsidR="006C12FF" w:rsidRDefault="006C12FF" w:rsidP="0088227D">
                      <w:pPr>
                        <w:jc w:val="both"/>
                      </w:pPr>
                    </w:p>
                  </w:txbxContent>
                </v:textbox>
              </v:shape>
            </w:pict>
          </mc:Fallback>
        </mc:AlternateContent>
      </w:r>
      <w:r w:rsidRPr="00F33E0A">
        <w:rPr>
          <w:b/>
          <w:sz w:val="24"/>
          <w:szCs w:val="24"/>
        </w:rPr>
        <w:t>Spieler:</w:t>
      </w:r>
    </w:p>
    <w:p w14:paraId="03097507" w14:textId="77777777" w:rsidR="0088227D" w:rsidRDefault="0088227D" w:rsidP="0088227D">
      <w:pPr>
        <w:pStyle w:val="KeinLeerraum"/>
        <w:jc w:val="both"/>
        <w:rPr>
          <w:b/>
          <w:sz w:val="24"/>
          <w:szCs w:val="24"/>
        </w:rPr>
      </w:pPr>
    </w:p>
    <w:p w14:paraId="1CDB4FB5" w14:textId="77777777" w:rsidR="0088227D" w:rsidRPr="00F33E0A" w:rsidRDefault="0088227D" w:rsidP="0088227D">
      <w:pPr>
        <w:pStyle w:val="KeinLeerraum"/>
        <w:jc w:val="both"/>
        <w:rPr>
          <w:b/>
          <w:sz w:val="24"/>
          <w:szCs w:val="24"/>
        </w:rPr>
      </w:pPr>
    </w:p>
    <w:p w14:paraId="248D9525" w14:textId="77777777" w:rsidR="0088227D" w:rsidRPr="00F33E0A" w:rsidRDefault="0088227D" w:rsidP="0088227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27360" behindDoc="0" locked="0" layoutInCell="1" allowOverlap="1" wp14:anchorId="0E2BDECA" wp14:editId="440EB650">
                <wp:simplePos x="0" y="0"/>
                <wp:positionH relativeFrom="column">
                  <wp:posOffset>1098550</wp:posOffset>
                </wp:positionH>
                <wp:positionV relativeFrom="paragraph">
                  <wp:posOffset>-1905</wp:posOffset>
                </wp:positionV>
                <wp:extent cx="4679950" cy="374400"/>
                <wp:effectExtent l="0" t="0" r="25400" b="26035"/>
                <wp:wrapNone/>
                <wp:docPr id="73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59910C6E" w14:textId="77777777" w:rsidR="006C12FF" w:rsidRPr="000A3988" w:rsidRDefault="006C12FF" w:rsidP="002D52A3">
                            <w:pPr>
                              <w:spacing w:line="240" w:lineRule="auto"/>
                              <w:jc w:val="both"/>
                              <w:rPr>
                                <w:b/>
                              </w:rPr>
                            </w:pPr>
                            <w:r w:rsidRPr="002D52A3">
                              <w:rPr>
                                <w:b/>
                              </w:rPr>
                              <w:t>Dreifachturnhalle</w:t>
                            </w:r>
                            <w:r>
                              <w:rPr>
                                <w:b/>
                              </w:rPr>
                              <w:t xml:space="preserve">, </w:t>
                            </w:r>
                            <w:r w:rsidRPr="002D52A3">
                              <w:rPr>
                                <w:b/>
                              </w:rPr>
                              <w:t>Birkenweg</w:t>
                            </w:r>
                            <w:r>
                              <w:rPr>
                                <w:b/>
                              </w:rPr>
                              <w:t xml:space="preserve">, </w:t>
                            </w:r>
                            <w:r w:rsidRPr="002D52A3">
                              <w:rPr>
                                <w:b/>
                              </w:rPr>
                              <w:t>5040 Schöftland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2BDECA" id="_x0000_s1103" type="#_x0000_t202" style="position:absolute;left:0;text-align:left;margin-left:86.5pt;margin-top:-.15pt;width:368.5pt;height:2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TZIwIAADI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KjmxQRcirVuojkQswiBcGjQyGsBfnHUk2pL7n3uBijPz0VJzFmOij1Se&#10;nOnsdkIOXka2lxFhJUGVPHA2mOswTMbeod419NIgBwv31NBaJ65fsjrlT8JMLTgNUVT+pZ9OvYz6&#10;6jcAAAD//wMAUEsDBBQABgAIAAAAIQBwzcbD4AAAAAgBAAAPAAAAZHJzL2Rvd25yZXYueG1sTI/L&#10;TsMwEEX3SPyDNUhsotYpFTSEOBUqQqyoaEEq7Nx4iEP9iGw3DX/PsILl0R3dObdajtawAUPsvBMw&#10;m+bA0DVeda4V8Pb6OCmAxSSdksY7FPCNEZb1+VklS+VPboPDNrWMSlwspQCdUl9yHhuNVsap79FR&#10;9umDlYkwtFwFeaJya/hVnt9wKztHH7TscaWxOWyPVoDZfW3WT83z6iV7L8LH8JAddjoT4vJivL8D&#10;lnBMf8fwq0/qUJPT3h+diswQL+a0JQmYzIFRfjvLifcCrosF8Lri/wfUPwAAAP//AwBQSwECLQAU&#10;AAYACAAAACEAtoM4kv4AAADhAQAAEwAAAAAAAAAAAAAAAAAAAAAAW0NvbnRlbnRfVHlwZXNdLnht&#10;bFBLAQItABQABgAIAAAAIQA4/SH/1gAAAJQBAAALAAAAAAAAAAAAAAAAAC8BAABfcmVscy8ucmVs&#10;c1BLAQItABQABgAIAAAAIQBmLBTZIwIAADIEAAAOAAAAAAAAAAAAAAAAAC4CAABkcnMvZTJvRG9j&#10;LnhtbFBLAQItABQABgAIAAAAIQBwzcbD4AAAAAgBAAAPAAAAAAAAAAAAAAAAAH0EAABkcnMvZG93&#10;bnJldi54bWxQSwUGAAAAAAQABADzAAAAigUAAAAA&#10;" fillcolor="#d8d8d8" strokecolor="black [3213]">
                <v:textbox>
                  <w:txbxContent>
                    <w:p w14:paraId="59910C6E" w14:textId="77777777" w:rsidR="006C12FF" w:rsidRPr="000A3988" w:rsidRDefault="006C12FF" w:rsidP="002D52A3">
                      <w:pPr>
                        <w:spacing w:line="240" w:lineRule="auto"/>
                        <w:jc w:val="both"/>
                        <w:rPr>
                          <w:b/>
                        </w:rPr>
                      </w:pPr>
                      <w:r w:rsidRPr="002D52A3">
                        <w:rPr>
                          <w:b/>
                        </w:rPr>
                        <w:t>Dreifachturnhalle</w:t>
                      </w:r>
                      <w:r>
                        <w:rPr>
                          <w:b/>
                        </w:rPr>
                        <w:t xml:space="preserve">, </w:t>
                      </w:r>
                      <w:r w:rsidRPr="002D52A3">
                        <w:rPr>
                          <w:b/>
                        </w:rPr>
                        <w:t>Birkenweg</w:t>
                      </w:r>
                      <w:r>
                        <w:rPr>
                          <w:b/>
                        </w:rPr>
                        <w:t xml:space="preserve">, </w:t>
                      </w:r>
                      <w:r w:rsidRPr="002D52A3">
                        <w:rPr>
                          <w:b/>
                        </w:rPr>
                        <w:t>5040 Schöftland</w:t>
                      </w:r>
                    </w:p>
                  </w:txbxContent>
                </v:textbox>
              </v:shape>
            </w:pict>
          </mc:Fallback>
        </mc:AlternateContent>
      </w:r>
      <w:r w:rsidRPr="00F33E0A">
        <w:rPr>
          <w:b/>
          <w:sz w:val="24"/>
          <w:szCs w:val="24"/>
        </w:rPr>
        <w:t>Spielort:</w:t>
      </w:r>
    </w:p>
    <w:p w14:paraId="669F745F" w14:textId="77777777" w:rsidR="0088227D" w:rsidRPr="00F33E0A" w:rsidRDefault="0088227D" w:rsidP="0088227D">
      <w:pPr>
        <w:pStyle w:val="KeinLeerraum"/>
        <w:jc w:val="both"/>
        <w:rPr>
          <w:b/>
          <w:sz w:val="24"/>
          <w:szCs w:val="24"/>
        </w:rPr>
      </w:pPr>
    </w:p>
    <w:p w14:paraId="0E4048BE" w14:textId="77777777" w:rsidR="0088227D" w:rsidRPr="00F33E0A" w:rsidRDefault="0088227D" w:rsidP="0088227D">
      <w:pPr>
        <w:pStyle w:val="KeinLeerraum"/>
        <w:shd w:val="clear" w:color="auto" w:fill="C00000"/>
        <w:jc w:val="both"/>
        <w:rPr>
          <w:b/>
          <w:sz w:val="24"/>
          <w:szCs w:val="24"/>
        </w:rPr>
      </w:pPr>
      <w:r w:rsidRPr="00F33E0A">
        <w:rPr>
          <w:b/>
          <w:sz w:val="24"/>
          <w:szCs w:val="24"/>
        </w:rPr>
        <w:t>Treffpunkt:</w:t>
      </w:r>
    </w:p>
    <w:p w14:paraId="53334789" w14:textId="77777777" w:rsidR="0088227D" w:rsidRDefault="0088227D" w:rsidP="0088227D">
      <w:pPr>
        <w:pStyle w:val="KeinLeerraum"/>
        <w:jc w:val="both"/>
        <w:rPr>
          <w:sz w:val="24"/>
          <w:szCs w:val="24"/>
        </w:rPr>
      </w:pPr>
    </w:p>
    <w:p w14:paraId="714C3A8B" w14:textId="77777777" w:rsidR="0088227D" w:rsidRDefault="0088227D" w:rsidP="0088227D">
      <w:pPr>
        <w:pStyle w:val="KeinLeerraum"/>
        <w:jc w:val="both"/>
        <w:rPr>
          <w:sz w:val="24"/>
          <w:szCs w:val="24"/>
        </w:rPr>
      </w:pPr>
    </w:p>
    <w:p w14:paraId="146ED64B" w14:textId="77777777" w:rsidR="0088227D" w:rsidRDefault="0088227D" w:rsidP="0044177C">
      <w:pPr>
        <w:pStyle w:val="KeinLeerraum"/>
        <w:jc w:val="both"/>
        <w:rPr>
          <w:sz w:val="24"/>
          <w:szCs w:val="24"/>
        </w:rPr>
      </w:pPr>
    </w:p>
    <w:p w14:paraId="7B1FAF05" w14:textId="77777777" w:rsidR="0088227D" w:rsidRPr="0044177C" w:rsidRDefault="0088227D" w:rsidP="0044177C">
      <w:pPr>
        <w:pStyle w:val="KeinLeerraum"/>
        <w:jc w:val="both"/>
        <w:rPr>
          <w:sz w:val="24"/>
          <w:szCs w:val="24"/>
        </w:rPr>
      </w:pPr>
    </w:p>
    <w:p w14:paraId="098A405D" w14:textId="77777777" w:rsidR="0044177C" w:rsidRDefault="0044177C" w:rsidP="007E0A73">
      <w:pPr>
        <w:pStyle w:val="KeinLeerraum"/>
        <w:jc w:val="both"/>
        <w:rPr>
          <w:sz w:val="24"/>
          <w:szCs w:val="24"/>
        </w:rPr>
      </w:pPr>
    </w:p>
    <w:p w14:paraId="17D3F8D8" w14:textId="77777777" w:rsidR="0078759E" w:rsidRDefault="0078759E" w:rsidP="0078759E">
      <w:pPr>
        <w:pStyle w:val="KeinLeerraum"/>
        <w:jc w:val="both"/>
        <w:rPr>
          <w:sz w:val="24"/>
          <w:szCs w:val="24"/>
        </w:rPr>
      </w:pPr>
    </w:p>
    <w:p w14:paraId="39FE2DC4" w14:textId="77777777" w:rsidR="00977416" w:rsidRDefault="00583500" w:rsidP="00977416">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1999744" behindDoc="0" locked="0" layoutInCell="1" allowOverlap="1" wp14:anchorId="0374E71E" wp14:editId="36D32B63">
                <wp:simplePos x="0" y="0"/>
                <wp:positionH relativeFrom="column">
                  <wp:posOffset>-79375</wp:posOffset>
                </wp:positionH>
                <wp:positionV relativeFrom="paragraph">
                  <wp:posOffset>-833491</wp:posOffset>
                </wp:positionV>
                <wp:extent cx="6133381" cy="603849"/>
                <wp:effectExtent l="0" t="0" r="0" b="6350"/>
                <wp:wrapNone/>
                <wp:docPr id="817" name="Textfeld 817"/>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4FA13C" w14:textId="77777777" w:rsidR="006C12FF" w:rsidRDefault="006C12FF" w:rsidP="00583500">
                            <w:r>
                              <w:rPr>
                                <w:rFonts w:ascii="Arial" w:hAnsi="Arial" w:cs="Arial"/>
                                <w:color w:val="C00000"/>
                                <w:sz w:val="56"/>
                                <w:szCs w:val="80"/>
                              </w:rPr>
                              <w:t>Nichtlizenzierten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74E71E" id="Textfeld 817" o:spid="_x0000_s1104" type="#_x0000_t202" style="position:absolute;left:0;text-align:left;margin-left:-6.25pt;margin-top:-65.65pt;width:482.95pt;height:47.55pt;z-index:25199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eAhbAIAAEUFAAAOAAAAZHJzL2Uyb0RvYy54bWysVMlu2zAQvRfoPxC81/KWNDEsB66DFAWC&#10;JGhS5ExTpC2U4rDk2JL79RlS8gK3lxS9SEPO4+Msbzi9aSrDtsqHEmzOB70+Z8pKKEq7yvmPl7tP&#10;V5wFFLYQBqzK+U4FfjP7+GFau4kawhpMoTwjEhsmtcv5GtFNsizItapE6IFTlpwafCWQln6VFV7U&#10;xF6ZbNjvX2Y1+MJ5kCoE2r1tnXyW+LVWEh+1DgqZyTnFhunr03cZv9lsKiYrL9y6lF0Y4h+iqERp&#10;6dID1a1AwTa+/IOqKqWHABp7EqoMtC6lSjlQNoP+WTbPa+FUyoWKE9yhTOH/0cqH7bN78gybL9BQ&#10;A2NBahcmgTZjPo32VfxTpIz8VMLdoWyqQSZp83IwGo2uBpxJ8l32R1fj60iTHU87H/CrgopFI+ee&#10;2pKqJbb3AVvoHhIvs3BXGpNaYyyriXR00U8HDh4iNzZiVWpyR3OMPFm4MypijP2uNCuLlEDcSPJS&#10;C+PZVpAwhJTKYso98RI6ojQF8Z6DHf4Y1XsOt3nsbwaLh8NVacGn7M/CLn7uQ9Ytnmp+knc0sVk2&#10;lHjOLw6dXUKxo4Z7aGchOHlXUlfuRcAn4Un81GMaaHykjzZA1YfO4mwN/vff9iOeNElezmoappyH&#10;XxvhFWfmmyW1Xg/G4zh9aTG++DykhT/1LE89dlMtgNpCiqLokhnxaPam9lC90tzP463kElbS3TnH&#10;vbnAdsTp3ZBqPk8gmjcn8N4+OxmpY5ei5l6aV+FdJ0wkST/AfuzE5EyfLTaetDDfIOgyiTcWuq1q&#10;1wCa1ST/7l2Jj8HpOqGOr9/sDQAA//8DAFBLAwQUAAYACAAAACEA0+6ToOMAAAAMAQAADwAAAGRy&#10;cy9kb3ducmV2LnhtbEyPy07DMBBF90j8gzVI7FrnQao2jVNVkSokBIuWbtg58TSJsMchdtvA1+Ou&#10;YDePoztnis1kNLvg6HpLAuJ5BAypsaqnVsDxfTdbAnNekpLaEgr4Rgeb8v6ukLmyV9rj5eBbFkLI&#10;5VJA5/2Qc+6aDo10czsghd3Jjkb60I4tV6O8hnCjeRJFC25kT+FCJwesOmw+D2cj4KXavcl9nZjl&#10;j66eX0/b4ev4kQnx+DBt18A8Tv4Phpt+UIcyONX2TMoxLWAWJ1lAb0Uap8ACssrSJ2B1GKWLBHhZ&#10;8P9PlL8AAAD//wMAUEsBAi0AFAAGAAgAAAAhALaDOJL+AAAA4QEAABMAAAAAAAAAAAAAAAAAAAAA&#10;AFtDb250ZW50X1R5cGVzXS54bWxQSwECLQAUAAYACAAAACEAOP0h/9YAAACUAQAACwAAAAAAAAAA&#10;AAAAAAAvAQAAX3JlbHMvLnJlbHNQSwECLQAUAAYACAAAACEAGZ3gIWwCAABFBQAADgAAAAAAAAAA&#10;AAAAAAAuAgAAZHJzL2Uyb0RvYy54bWxQSwECLQAUAAYACAAAACEA0+6ToOMAAAAMAQAADwAAAAAA&#10;AAAAAAAAAADGBAAAZHJzL2Rvd25yZXYueG1sUEsFBgAAAAAEAAQA8wAAANYFAAAAAA==&#10;" filled="f" stroked="f" strokeweight=".5pt">
                <v:textbox>
                  <w:txbxContent>
                    <w:p w14:paraId="2B4FA13C" w14:textId="77777777" w:rsidR="006C12FF" w:rsidRDefault="006C12FF" w:rsidP="00583500">
                      <w:r>
                        <w:rPr>
                          <w:rFonts w:ascii="Arial" w:hAnsi="Arial" w:cs="Arial"/>
                          <w:color w:val="C00000"/>
                          <w:sz w:val="56"/>
                          <w:szCs w:val="80"/>
                        </w:rPr>
                        <w:t>Nichtlizenzierten Wettkämpfe</w:t>
                      </w:r>
                    </w:p>
                  </w:txbxContent>
                </v:textbox>
              </v:shape>
            </w:pict>
          </mc:Fallback>
        </mc:AlternateContent>
      </w:r>
      <w:r w:rsidR="00977416">
        <w:rPr>
          <w:b/>
          <w:color w:val="C00000"/>
          <w:sz w:val="28"/>
          <w:szCs w:val="28"/>
        </w:rPr>
        <w:t>Tiger-Cup – TTC Burgdorf</w:t>
      </w:r>
    </w:p>
    <w:p w14:paraId="672E93FD" w14:textId="77777777" w:rsidR="00977416" w:rsidRDefault="00977416" w:rsidP="00977416">
      <w:pPr>
        <w:pStyle w:val="KeinLeerraum"/>
        <w:jc w:val="both"/>
        <w:rPr>
          <w:color w:val="C00000"/>
          <w:sz w:val="24"/>
          <w:szCs w:val="24"/>
        </w:rPr>
      </w:pPr>
    </w:p>
    <w:p w14:paraId="00F03E4F" w14:textId="77777777" w:rsidR="001435E6" w:rsidRDefault="00977416" w:rsidP="00977416">
      <w:pPr>
        <w:pStyle w:val="KeinLeerraum"/>
        <w:jc w:val="both"/>
        <w:rPr>
          <w:sz w:val="24"/>
          <w:szCs w:val="24"/>
        </w:rPr>
      </w:pPr>
      <w:r>
        <w:rPr>
          <w:sz w:val="24"/>
          <w:szCs w:val="24"/>
        </w:rPr>
        <w:t xml:space="preserve">Beim Tiger-Cup werden die unlizenzierten Spieler gemäss Anmeldungen und Alter in verschiedene Kategorien eingeteilt. Zuerst werden am Morgen Gruppenspiele gespielt wobei sich die besten Spieler für die Finalrunde vom Nachmittag qualifizieren. Zwischen den beiden Runden wird </w:t>
      </w:r>
      <w:r w:rsidR="001435E6">
        <w:rPr>
          <w:sz w:val="24"/>
          <w:szCs w:val="24"/>
        </w:rPr>
        <w:t xml:space="preserve">mittels Jass-Karten ziehen noch ein Doppelturnier durchgeführt. Mit diversen Handicaps (falsche Hand, Chinesisch, etc.) ähnlich unserem Chlouseturnier erhalten die Spieler dabei jeweils einen Punkt bis zum Schluss ein Gesamtsieger feststeht. </w:t>
      </w:r>
    </w:p>
    <w:p w14:paraId="1B9317AC" w14:textId="77777777" w:rsidR="001435E6" w:rsidRDefault="001435E6" w:rsidP="001435E6">
      <w:pPr>
        <w:pStyle w:val="KeinLeerraum"/>
        <w:jc w:val="both"/>
        <w:rPr>
          <w:sz w:val="24"/>
          <w:szCs w:val="24"/>
        </w:rPr>
      </w:pPr>
    </w:p>
    <w:p w14:paraId="74FFD316" w14:textId="77777777" w:rsidR="001435E6" w:rsidRPr="00F33E0A" w:rsidRDefault="001435E6" w:rsidP="001435E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32480" behindDoc="0" locked="0" layoutInCell="1" allowOverlap="1" wp14:anchorId="5E34455D" wp14:editId="1655D6CE">
                <wp:simplePos x="0" y="0"/>
                <wp:positionH relativeFrom="column">
                  <wp:posOffset>1098550</wp:posOffset>
                </wp:positionH>
                <wp:positionV relativeFrom="paragraph">
                  <wp:posOffset>1905</wp:posOffset>
                </wp:positionV>
                <wp:extent cx="4679950" cy="388620"/>
                <wp:effectExtent l="0" t="0" r="25400" b="11430"/>
                <wp:wrapNone/>
                <wp:docPr id="73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16BD6CCB" w14:textId="77777777" w:rsidR="006C12FF" w:rsidRPr="005A334D" w:rsidRDefault="006C12FF" w:rsidP="001435E6">
                            <w:pPr>
                              <w:jc w:val="both"/>
                              <w:rPr>
                                <w:b/>
                              </w:rPr>
                            </w:pPr>
                            <w:r>
                              <w:rPr>
                                <w:b/>
                              </w:rPr>
                              <w:t>06.04.2019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4455D" id="_x0000_s1105" type="#_x0000_t202" style="position:absolute;left:0;text-align:left;margin-left:86.5pt;margin-top:.15pt;width:368.5pt;height:30.6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p+xIwIAADIEAAAOAAAAZHJzL2Uyb0RvYy54bWysU9uO2jAQfa/Uf7D8XgIUWIgIqy10q0rb&#10;i7TtBziOQ6w6HndsSOjXd+ywLN2+VU0ka+yxz8ycObO+7VvDjgq9BlvwyWjMmbISKm33Bf/+7f7N&#10;kjMfhK2EAasKflKe325ev1p3LldTaMBUChmBWJ93ruBNCC7PMi8b1Qo/AqcsOWvAVgTa4j6rUHSE&#10;3ppsOh4vsg6wcghSeU+nu8HJNwm/rpUMX+raq8BMwSm3kFZMaxnXbLMW+R6Fa7Q8pyH+IYtWaEtB&#10;L1A7EQQ7oP4LqtUSwUMdRhLaDOpaS5VqoGom4xfVPDbCqVQLkePdhSb//2Dl5+Oj+4os9O+gpwam&#10;Irx7APnDMwvbRti9ukOErlGiosCTSFnWOZ+fn0aqfe4jSNl9goqaLA4BElBfYxtZoToZoVMDThfS&#10;VR+YpMPZ4ma1mpNLku/tcrmYpq5kIn967dCHDwpaFo2CIzU1oYvjgw8xG5E/XYnBPBhd3Wtj0gb3&#10;5dYgOwoSwG4Z/1TAi2vGsq7gq/l0PhDwB0TUorqAhH6g4AVCqwMJ2ei24Mtx/AZpRdbe2yrJLAht&#10;BpsyNvZMY2Ru4DD0Zc90VfD5ND6OtJZQnYhYhEG4NGhkNIC/OOtItAX3Pw8CFWfmo6XmrCazWVR5&#10;2szmN0Qlw2tPee0RVhJUwQNng7kNw2QcHOp9Q5EGOVi4o4bWOnH9nNU5fxJmasF5iKLyr/fp1vOo&#10;b34DAAD//wMAUEsDBBQABgAIAAAAIQBrU6783wAAAAcBAAAPAAAAZHJzL2Rvd25yZXYueG1sTI/L&#10;TsMwEEX3SPyDNUhsIuqEilJCnAoVIVYg+pAKOzc2cag9jmw3DX/PsILl0R3de6ZajM6yQYfYeRRQ&#10;THJgGhuvOmwFbDdPV3NgMUlU0nrUAr51hEV9flbJUvkTrvSwTi2jEoylFGBS6kvOY2O0k3Hie42U&#10;ffrgZCIMLVdBnqjcWX6d5zPuZIe0YGSvl0Y3h/XRCbC7r9Xrc/OyfMve5+FjeMwOO5MJcXkxPtwD&#10;S3pMf8fwq0/qUJPT3h9RRWaJb6f0SxIwBUbxXZET7gXMihvgdcX/+9c/AAAA//8DAFBLAQItABQA&#10;BgAIAAAAIQC2gziS/gAAAOEBAAATAAAAAAAAAAAAAAAAAAAAAABbQ29udGVudF9UeXBlc10ueG1s&#10;UEsBAi0AFAAGAAgAAAAhADj9If/WAAAAlAEAAAsAAAAAAAAAAAAAAAAALwEAAF9yZWxzLy5yZWxz&#10;UEsBAi0AFAAGAAgAAAAhAGCmn7EjAgAAMgQAAA4AAAAAAAAAAAAAAAAALgIAAGRycy9lMm9Eb2Mu&#10;eG1sUEsBAi0AFAAGAAgAAAAhAGtTrvzfAAAABwEAAA8AAAAAAAAAAAAAAAAAfQQAAGRycy9kb3du&#10;cmV2LnhtbFBLBQYAAAAABAAEAPMAAACJBQAAAAA=&#10;" fillcolor="#d8d8d8" strokecolor="black [3213]">
                <v:textbox>
                  <w:txbxContent>
                    <w:p w14:paraId="16BD6CCB" w14:textId="77777777" w:rsidR="006C12FF" w:rsidRPr="005A334D" w:rsidRDefault="006C12FF" w:rsidP="001435E6">
                      <w:pPr>
                        <w:jc w:val="both"/>
                        <w:rPr>
                          <w:b/>
                        </w:rPr>
                      </w:pPr>
                      <w:r>
                        <w:rPr>
                          <w:b/>
                        </w:rPr>
                        <w:t>06.04.2019</w:t>
                      </w:r>
                    </w:p>
                  </w:txbxContent>
                </v:textbox>
              </v:shape>
            </w:pict>
          </mc:Fallback>
        </mc:AlternateContent>
      </w:r>
      <w:r>
        <w:rPr>
          <w:noProof/>
          <w:sz w:val="24"/>
          <w:szCs w:val="24"/>
          <w:lang w:eastAsia="de-CH"/>
        </w:rPr>
        <mc:AlternateContent>
          <mc:Choice Requires="wps">
            <w:drawing>
              <wp:anchor distT="0" distB="0" distL="114300" distR="114300" simplePos="0" relativeHeight="251730432" behindDoc="0" locked="0" layoutInCell="1" allowOverlap="1" wp14:anchorId="761E6464" wp14:editId="06FE3C14">
                <wp:simplePos x="0" y="0"/>
                <wp:positionH relativeFrom="column">
                  <wp:posOffset>1099820</wp:posOffset>
                </wp:positionH>
                <wp:positionV relativeFrom="paragraph">
                  <wp:posOffset>635</wp:posOffset>
                </wp:positionV>
                <wp:extent cx="4680000" cy="1854000"/>
                <wp:effectExtent l="0" t="0" r="25400" b="13335"/>
                <wp:wrapNone/>
                <wp:docPr id="732"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1854000"/>
                        </a:xfrm>
                        <a:prstGeom prst="rect">
                          <a:avLst/>
                        </a:prstGeom>
                        <a:solidFill>
                          <a:srgbClr val="D8D8D8"/>
                        </a:solidFill>
                        <a:ln w="9525">
                          <a:solidFill>
                            <a:srgbClr val="000000"/>
                          </a:solidFill>
                          <a:miter lim="800000"/>
                          <a:headEnd/>
                          <a:tailEnd/>
                        </a:ln>
                      </wps:spPr>
                      <wps:txbx>
                        <w:txbxContent>
                          <w:p w14:paraId="269EB917" w14:textId="77777777" w:rsidR="006C12FF" w:rsidRDefault="006C12FF" w:rsidP="001435E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E6464" id="_x0000_s1106" type="#_x0000_t202" style="position:absolute;left:0;text-align:left;margin-left:86.6pt;margin-top:.05pt;width:368.5pt;height:146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JwHAIAADQEAAAOAAAAZHJzL2Uyb0RvYy54bWysU9uO0zAQfUfiHyy/07SlXbpR09XSsghp&#10;uUgLH+A4TmPheMzYbVK+nrGT7XZBvCASyfJ4xmdmzhyvb/rWsKNCr8EWfDaZcqashErbfcG/fb17&#10;teLMB2ErYcCqgp+U5zebly/WncvVHBowlUJGINbnnSt4E4LLs8zLRrXCT8ApS84asBWBTNxnFYqO&#10;0FuTzafTq6wDrByCVN7T6W5w8k3Cr2slw+e69iowU3CqLaQV01rGNdusRb5H4RotxzLEP1TRCm0p&#10;6RlqJ4JgB9R/QLVaIniow0RCm0Fda6lSD9TNbPpbNw+NcCr1QuR4d6bJ/z9Y+en44L4gC/1b6GmA&#10;qQnv7kF+98zCthF2r24RoWuUqCjxLFKWdc7n49VItc99BCm7j1DRkMUhQALqa2wjK9QnI3QawOlM&#10;uuoDk3S4uFpN6eNMkm+2Wi6iEXOI/PG6Qx/eK2hZ3BQcaaoJXhzvfRhCH0NiNg9GV3famGTgvtwa&#10;ZEdBCtit4j+iPwszlnUFv17OlwMDf4WItZ4LfAbR6kBSNroteOpoFFfk7Z2tktCC0GbYU3fGjkRG&#10;7gYWQ1/2TFcFX76ORUZiS6hORC3CIF16arRpAH9y1pFsC+5/HAQqzswHS+O5ni0WUefJWCzfzMnA&#10;S0956RFWElTBA2fDdhuGt3FwqPcNZRoEYeGWRlrrRPZTVWP9JM00rvEZRe1f2inq6bFvfgEAAP//&#10;AwBQSwMEFAAGAAgAAAAhALOke4DcAAAACAEAAA8AAABkcnMvZG93bnJldi54bWxMj8tOwzAQRfdI&#10;/IM1SGwQdZLyaohTVZUqKLs+PmAaD0lEPI5it03/nukKlkf36s6ZYj66Tp1oCK1nA+kkAUVcedty&#10;bWC/Wz2+gQoR2WLnmQxcKMC8vL0pMLf+zBs6bWOtZIRDjgaaGPtc61A15DBMfE8s2bcfHEbBodZ2&#10;wLOMu05nSfKiHbYsFxrsadlQ9bM9OgN22T2snir8XOzj+itcpuPz7mNjzP3duHgHFWmMf2W46os6&#10;lOJ08Ee2QXXCr9NMqtdASTxLE8GDgWyWpaDLQv9/oPwFAAD//wMAUEsBAi0AFAAGAAgAAAAhALaD&#10;OJL+AAAA4QEAABMAAAAAAAAAAAAAAAAAAAAAAFtDb250ZW50X1R5cGVzXS54bWxQSwECLQAUAAYA&#10;CAAAACEAOP0h/9YAAACUAQAACwAAAAAAAAAAAAAAAAAvAQAAX3JlbHMvLnJlbHNQSwECLQAUAAYA&#10;CAAAACEAA/2ycBwCAAA0BAAADgAAAAAAAAAAAAAAAAAuAgAAZHJzL2Uyb0RvYy54bWxQSwECLQAU&#10;AAYACAAAACEAs6R7gNwAAAAIAQAADwAAAAAAAAAAAAAAAAB2BAAAZHJzL2Rvd25yZXYueG1sUEsF&#10;BgAAAAAEAAQA8wAAAH8FAAAAAA==&#10;" fillcolor="#d8d8d8">
                <v:textbox>
                  <w:txbxContent>
                    <w:p w14:paraId="269EB917" w14:textId="77777777" w:rsidR="006C12FF" w:rsidRDefault="006C12FF" w:rsidP="001435E6"/>
                  </w:txbxContent>
                </v:textbox>
              </v:shape>
            </w:pict>
          </mc:Fallback>
        </mc:AlternateContent>
      </w:r>
      <w:r w:rsidRPr="00F33E0A">
        <w:rPr>
          <w:b/>
          <w:sz w:val="24"/>
          <w:szCs w:val="24"/>
        </w:rPr>
        <w:t>Datum:</w:t>
      </w:r>
    </w:p>
    <w:p w14:paraId="1551E1C7" w14:textId="77777777" w:rsidR="001435E6" w:rsidRDefault="001435E6" w:rsidP="001435E6">
      <w:pPr>
        <w:pStyle w:val="KeinLeerraum"/>
        <w:jc w:val="both"/>
        <w:rPr>
          <w:sz w:val="24"/>
          <w:szCs w:val="24"/>
        </w:rPr>
      </w:pPr>
    </w:p>
    <w:p w14:paraId="014F4505" w14:textId="77777777" w:rsidR="001435E6" w:rsidRPr="00F33E0A" w:rsidRDefault="001435E6" w:rsidP="001435E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34528" behindDoc="0" locked="0" layoutInCell="1" allowOverlap="1" wp14:anchorId="62538688" wp14:editId="395D033F">
                <wp:simplePos x="0" y="0"/>
                <wp:positionH relativeFrom="column">
                  <wp:posOffset>1098967</wp:posOffset>
                </wp:positionH>
                <wp:positionV relativeFrom="paragraph">
                  <wp:posOffset>-143</wp:posOffset>
                </wp:positionV>
                <wp:extent cx="4679950" cy="375313"/>
                <wp:effectExtent l="0" t="0" r="25400" b="24765"/>
                <wp:wrapNone/>
                <wp:docPr id="733"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5FE45638" w14:textId="77777777" w:rsidR="006C12FF" w:rsidRPr="005A334D" w:rsidRDefault="006C12FF" w:rsidP="001435E6">
                            <w:pPr>
                              <w:jc w:val="both"/>
                              <w:rPr>
                                <w:b/>
                              </w:rPr>
                            </w:pPr>
                            <w:r>
                              <w:rPr>
                                <w:b/>
                              </w:rPr>
                              <w:t>Gemäss erhaltener Einladung per Mail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38688" id="_x0000_s1107" type="#_x0000_t202" style="position:absolute;left:0;text-align:left;margin-left:86.55pt;margin-top:0;width:368.5pt;height:29.5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a9KIwIAADIEAAAOAAAAZHJzL2Uyb0RvYy54bWysU9tu2zAMfR+wfxD0vjg3N4kRp+iSdRjQ&#10;XYBuHyDLsi1MFjVJiZ19/SjZTdPubZgNCKIoHZKHh9vbvlXkJKyToHM6m0wpEZpDKXWd0x/f79+t&#10;KXGe6ZIp0CKnZ+Ho7e7tm21nMjGHBlQpLEEQ7bLO5LTx3mRJ4ngjWuYmYIRGZwW2ZR5NWyelZR2i&#10;tyqZT6c3SQe2NBa4cA5PD4OT7iJ+VQnuv1aVE56onGJuPq42rkVYk92WZbVlppF8TIP9QxYtkxqD&#10;XqAOzDNytPIvqFZyCw4qP+HQJlBVkotYA1Yzm76q5rFhRsRakBxnLjS5/wfLv5wezTdLfP8eemxg&#10;LMKZB+A/HdGwb5iuxZ210DWClRh4FihLOuOy8Wmg2mUugBTdZyixyezoIQL1lW0DK1gnQXRswPlC&#10;uug94Xi4vFltNim6OPoWq3QxW8QQLHt6bazzHwW0JGxyarGpEZ2dHpwP2bDs6UoI5kDJ8l4qFQ1b&#10;F3tlyYmhAA7r8I/oL64pTbqcbtJ5OhDwAiJoUVxAfD9Q8CpQKz0KWck2p+tp+AZpBdY+6DLKzDOp&#10;hj1mrPRIY2Bu4ND3RU9kmdN0GR4HWgsoz0ishUG4OGi4acD+pqRD0ebU/ToyKyhRnzQ2ZzNbLoPK&#10;o7FMV3M07LWnuPYwzREqp56SYbv3w2QcjZV1g5EGOWi4w4ZWMnL9nNWYPwoztmAcoqD8azveeh71&#10;3R8AAAD//wMAUEsDBBQABgAIAAAAIQCJ7lZY3gAAAAcBAAAPAAAAZHJzL2Rvd25yZXYueG1sTI/B&#10;TsMwEETvSPyDtUhcotYJCGhDnAoVIU5UtEUq3NzYxKH2OrLdNPw9ywmOTzOafVstRmfZoEPsPAoo&#10;pjkwjY1XHbYC3rZPkxmwmCQqaT1qAd86wqI+P6tkqfwJ13rYpJbRCMZSCjAp9SXnsTHayTj1vUbK&#10;Pn1wMhGGlqsgTzTuLL/K81vuZId0wcheL41uDpujE2B3X+vVc/OyfM3eZ+FjeMwOO5MJcXkxPtwD&#10;S3pMf2X41Sd1qMlp74+oIrPEd9cFVQXQRxTPi5xwL+BmXgCvK/7fv/4BAAD//wMAUEsBAi0AFAAG&#10;AAgAAAAhALaDOJL+AAAA4QEAABMAAAAAAAAAAAAAAAAAAAAAAFtDb250ZW50X1R5cGVzXS54bWxQ&#10;SwECLQAUAAYACAAAACEAOP0h/9YAAACUAQAACwAAAAAAAAAAAAAAAAAvAQAAX3JlbHMvLnJlbHNQ&#10;SwECLQAUAAYACAAAACEAp3WvSiMCAAAyBAAADgAAAAAAAAAAAAAAAAAuAgAAZHJzL2Uyb0RvYy54&#10;bWxQSwECLQAUAAYACAAAACEAie5WWN4AAAAHAQAADwAAAAAAAAAAAAAAAAB9BAAAZHJzL2Rvd25y&#10;ZXYueG1sUEsFBgAAAAAEAAQA8wAAAIgFAAAAAA==&#10;" fillcolor="#d8d8d8" strokecolor="black [3213]">
                <v:textbox>
                  <w:txbxContent>
                    <w:p w14:paraId="5FE45638" w14:textId="77777777" w:rsidR="006C12FF" w:rsidRPr="005A334D" w:rsidRDefault="006C12FF" w:rsidP="001435E6">
                      <w:pPr>
                        <w:jc w:val="both"/>
                        <w:rPr>
                          <w:b/>
                        </w:rPr>
                      </w:pPr>
                      <w:r>
                        <w:rPr>
                          <w:b/>
                        </w:rPr>
                        <w:t>Gemäss erhaltener Einladung per Mail</w:t>
                      </w:r>
                    </w:p>
                  </w:txbxContent>
                </v:textbox>
              </v:shape>
            </w:pict>
          </mc:Fallback>
        </mc:AlternateContent>
      </w:r>
      <w:r w:rsidRPr="00F33E0A">
        <w:rPr>
          <w:b/>
          <w:sz w:val="24"/>
          <w:szCs w:val="24"/>
        </w:rPr>
        <w:t>Uhrzeit:</w:t>
      </w:r>
    </w:p>
    <w:p w14:paraId="59178D5B" w14:textId="77777777" w:rsidR="001435E6" w:rsidRPr="00F33E0A" w:rsidRDefault="001435E6" w:rsidP="001435E6">
      <w:pPr>
        <w:pStyle w:val="KeinLeerraum"/>
        <w:jc w:val="both"/>
        <w:rPr>
          <w:b/>
          <w:sz w:val="24"/>
          <w:szCs w:val="24"/>
        </w:rPr>
      </w:pPr>
    </w:p>
    <w:p w14:paraId="7796D345" w14:textId="77777777" w:rsidR="001435E6" w:rsidRPr="00F33E0A" w:rsidRDefault="001435E6" w:rsidP="001435E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31456" behindDoc="0" locked="0" layoutInCell="1" allowOverlap="1" wp14:anchorId="40525AAF" wp14:editId="326DBA66">
                <wp:simplePos x="0" y="0"/>
                <wp:positionH relativeFrom="column">
                  <wp:posOffset>1098550</wp:posOffset>
                </wp:positionH>
                <wp:positionV relativeFrom="paragraph">
                  <wp:posOffset>2540</wp:posOffset>
                </wp:positionV>
                <wp:extent cx="4679950" cy="374400"/>
                <wp:effectExtent l="0" t="0" r="25400" b="26035"/>
                <wp:wrapNone/>
                <wp:docPr id="734"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22DB90B2" w14:textId="77777777" w:rsidR="006C12FF" w:rsidRDefault="006C12FF" w:rsidP="001435E6">
                            <w:pPr>
                              <w:jc w:val="both"/>
                            </w:pPr>
                            <w:r w:rsidRPr="00F33E0A">
                              <w:rPr>
                                <w:b/>
                              </w:rPr>
                              <w:t>Alle unliz</w:t>
                            </w:r>
                            <w:r>
                              <w:rPr>
                                <w:b/>
                              </w:rPr>
                              <w:t>enzierten Spieler des TTC Bern</w:t>
                            </w:r>
                          </w:p>
                          <w:p w14:paraId="5C4AB070" w14:textId="77777777" w:rsidR="006C12FF" w:rsidRDefault="006C12FF" w:rsidP="001435E6">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25AAF" id="_x0000_s1108" type="#_x0000_t202" style="position:absolute;left:0;text-align:left;margin-left:86.5pt;margin-top:.2pt;width:368.5pt;height:2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NYwIwIAADI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KvlsFi9HWrdQHYlYhEG4NGhkNIC/OOtItCX3P/cCFWfmo6XmLMZEH6k8&#10;OdPZ7YQcvIxsLyPCSoIqeeBsMNdhmIy9Q71r6KVBDhbuqaG1Tly/ZHXKn4SZWnAaoqj8Sz+dehn1&#10;1W8AAAD//wMAUEsDBBQABgAIAAAAIQALpDmR3wAAAAcBAAAPAAAAZHJzL2Rvd25yZXYueG1sTI/L&#10;TsMwEEX3SPyDNUhsotYplNKGOBUqQqyKaEEq7Nx4iEP9iGw3DX/PsILl0R3de6ZcDtawHkNsvRMw&#10;GefA0NVeta4R8Pb6OJoDi0k6JY13KOAbIyyr87NSFsqf3Ab7bWoYlbhYSAE6pa7gPNYarYxj36Gj&#10;7NMHKxNhaLgK8kTl1vCrPJ9xK1tHC1p2uNJYH7ZHK8DsvjbPT/V69ZK9z8NH/5AddjoT4vJiuL8D&#10;lnBIf8fwq0/qUJHT3h+diswQ317TL0nAFBjFi0lOuBdws5gCr0r+37/6AQAA//8DAFBLAQItABQA&#10;BgAIAAAAIQC2gziS/gAAAOEBAAATAAAAAAAAAAAAAAAAAAAAAABbQ29udGVudF9UeXBlc10ueG1s&#10;UEsBAi0AFAAGAAgAAAAhADj9If/WAAAAlAEAAAsAAAAAAAAAAAAAAAAALwEAAF9yZWxzLy5yZWxz&#10;UEsBAi0AFAAGAAgAAAAhAMRU1jAjAgAAMgQAAA4AAAAAAAAAAAAAAAAALgIAAGRycy9lMm9Eb2Mu&#10;eG1sUEsBAi0AFAAGAAgAAAAhAAukOZHfAAAABwEAAA8AAAAAAAAAAAAAAAAAfQQAAGRycy9kb3du&#10;cmV2LnhtbFBLBQYAAAAABAAEAPMAAACJBQAAAAA=&#10;" fillcolor="#d8d8d8" strokecolor="black [3213]">
                <v:textbox>
                  <w:txbxContent>
                    <w:p w14:paraId="22DB90B2" w14:textId="77777777" w:rsidR="006C12FF" w:rsidRDefault="006C12FF" w:rsidP="001435E6">
                      <w:pPr>
                        <w:jc w:val="both"/>
                      </w:pPr>
                      <w:r w:rsidRPr="00F33E0A">
                        <w:rPr>
                          <w:b/>
                        </w:rPr>
                        <w:t>Alle unliz</w:t>
                      </w:r>
                      <w:r>
                        <w:rPr>
                          <w:b/>
                        </w:rPr>
                        <w:t>enzierten Spieler des TTC Bern</w:t>
                      </w:r>
                    </w:p>
                    <w:p w14:paraId="5C4AB070" w14:textId="77777777" w:rsidR="006C12FF" w:rsidRDefault="006C12FF" w:rsidP="001435E6">
                      <w:pPr>
                        <w:jc w:val="both"/>
                      </w:pPr>
                    </w:p>
                  </w:txbxContent>
                </v:textbox>
              </v:shape>
            </w:pict>
          </mc:Fallback>
        </mc:AlternateContent>
      </w:r>
      <w:r w:rsidRPr="00F33E0A">
        <w:rPr>
          <w:b/>
          <w:sz w:val="24"/>
          <w:szCs w:val="24"/>
        </w:rPr>
        <w:t>Spieler:</w:t>
      </w:r>
    </w:p>
    <w:p w14:paraId="7033E2FE" w14:textId="77777777" w:rsidR="001435E6" w:rsidRPr="00F33E0A" w:rsidRDefault="001435E6" w:rsidP="001435E6">
      <w:pPr>
        <w:pStyle w:val="KeinLeerraum"/>
        <w:jc w:val="both"/>
        <w:rPr>
          <w:b/>
          <w:sz w:val="24"/>
          <w:szCs w:val="24"/>
        </w:rPr>
      </w:pPr>
    </w:p>
    <w:p w14:paraId="11981DE4" w14:textId="77777777" w:rsidR="001435E6" w:rsidRPr="00F33E0A" w:rsidRDefault="001435E6" w:rsidP="001435E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33504" behindDoc="0" locked="0" layoutInCell="1" allowOverlap="1" wp14:anchorId="3694B831" wp14:editId="026B012D">
                <wp:simplePos x="0" y="0"/>
                <wp:positionH relativeFrom="column">
                  <wp:posOffset>1098550</wp:posOffset>
                </wp:positionH>
                <wp:positionV relativeFrom="paragraph">
                  <wp:posOffset>-1905</wp:posOffset>
                </wp:positionV>
                <wp:extent cx="4679950" cy="374400"/>
                <wp:effectExtent l="0" t="0" r="25400" b="26035"/>
                <wp:wrapNone/>
                <wp:docPr id="735"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487914B4" w14:textId="77777777" w:rsidR="006C12FF" w:rsidRPr="000A3988" w:rsidRDefault="006C12FF" w:rsidP="001435E6">
                            <w:pPr>
                              <w:spacing w:line="240" w:lineRule="auto"/>
                              <w:jc w:val="both"/>
                              <w:rPr>
                                <w:b/>
                              </w:rPr>
                            </w:pPr>
                            <w:r>
                              <w:rPr>
                                <w:b/>
                              </w:rPr>
                              <w:t xml:space="preserve">Turnhalle Gsteighof, </w:t>
                            </w:r>
                            <w:r w:rsidRPr="001435E6">
                              <w:rPr>
                                <w:b/>
                              </w:rPr>
                              <w:t>Pestalozzistrasse 69, 3400 Burgdorf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94B831" id="_x0000_s1109" type="#_x0000_t202" style="position:absolute;left:0;text-align:left;margin-left:86.5pt;margin-top:-.15pt;width:368.5pt;height:29.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bjeIgIAADIEAAAOAAAAZHJzL2Uyb0RvYy54bWysU9uO0zAQfUfiHyy/07Sl16jpamlZhLRc&#10;pIUPcB2nsXA8Zuw2KV/P2Ol2S3lDJJI147GPZ86cWd11jWFHhV6DLfhoMORMWQmltvuCf//28GbB&#10;mQ/ClsKAVQU/Kc/v1q9frVqXqzHUYEqFjECsz1tX8DoEl2eZl7VqhB+AU5aCFWAjArm4z0oULaE3&#10;JhsPh7OsBSwdglTe0+62D/J1wq8qJcOXqvIqMFNwyi2kFdO6i2u2Xol8j8LVWp7TEP+QRSO0pUcv&#10;UFsRBDug/guq0RLBQxUGEpoMqkpLlWqgakbDm2qeauFUqoXI8e5Ck/9/sPLz8cl9RRa6d9BRA1MR&#10;3j2C/OGZhU0t7F7dI0JbK1HSw6NIWdY6n5+vRqp97iPIrv0EJTVZHAIkoK7CJrJCdTJCpwacLqSr&#10;LjBJm5PZfLmcUkhS7O18MhmmrmQif77t0IcPChoWjYIjNTWhi+OjDzEbkT8fiY95MLp80MYkB/e7&#10;jUF2FCSA7SL+qYCbY8aytuDL6XjaE/AHRNSiuoCErqfgBqHRgYRsdFPwxTB+vbQia+9tmWQWhDa9&#10;TRkbe6YxMtdzGLpdx3RZ8OksXo607qA8EbEIvXBp0MioAX9x1pJoC+5/HgQqzsxHS81Zjog+Unly&#10;JtP5mBy8juyuI8JKgip44Kw3N6GfjINDva/ppV4OFu6poZVOXL9kdc6fhJlacB6iqPxrP516GfX1&#10;bwAAAP//AwBQSwMEFAAGAAgAAAAhAHDNxsPgAAAACAEAAA8AAABkcnMvZG93bnJldi54bWxMj8tO&#10;wzAQRfdI/IM1SGyi1ikVNIQ4FSpCrKhoQSrs3HiIQ/2IbDcNf8+wguXRHd05t1qO1rABQ+y8EzCb&#10;5sDQNV51rhXw9vo4KYDFJJ2SxjsU8I0RlvX5WSVL5U9ug8M2tYxKXCylAJ1SX3IeG41Wxqnv0VH2&#10;6YOViTC0XAV5onJr+FWe33ArO0cftOxxpbE5bI9WgNl9bdZPzfPqJXsvwsfwkB12OhPi8mK8vwOW&#10;cEx/x/CrT+pQk9PeH52KzBAv5rQlCZjMgVF+O8uJ9wKuiwXwuuL/B9Q/AAAA//8DAFBLAQItABQA&#10;BgAIAAAAIQC2gziS/gAAAOEBAAATAAAAAAAAAAAAAAAAAAAAAABbQ29udGVudF9UeXBlc10ueG1s&#10;UEsBAi0AFAAGAAgAAAAhADj9If/WAAAAlAEAAAsAAAAAAAAAAAAAAAAALwEAAF9yZWxzLy5yZWxz&#10;UEsBAi0AFAAGAAgAAAAhAGWBuN4iAgAAMgQAAA4AAAAAAAAAAAAAAAAALgIAAGRycy9lMm9Eb2Mu&#10;eG1sUEsBAi0AFAAGAAgAAAAhAHDNxsPgAAAACAEAAA8AAAAAAAAAAAAAAAAAfAQAAGRycy9kb3du&#10;cmV2LnhtbFBLBQYAAAAABAAEAPMAAACJBQAAAAA=&#10;" fillcolor="#d8d8d8" strokecolor="black [3213]">
                <v:textbox>
                  <w:txbxContent>
                    <w:p w14:paraId="487914B4" w14:textId="77777777" w:rsidR="006C12FF" w:rsidRPr="000A3988" w:rsidRDefault="006C12FF" w:rsidP="001435E6">
                      <w:pPr>
                        <w:spacing w:line="240" w:lineRule="auto"/>
                        <w:jc w:val="both"/>
                        <w:rPr>
                          <w:b/>
                        </w:rPr>
                      </w:pPr>
                      <w:r>
                        <w:rPr>
                          <w:b/>
                        </w:rPr>
                        <w:t xml:space="preserve">Turnhalle Gsteighof, </w:t>
                      </w:r>
                      <w:r w:rsidRPr="001435E6">
                        <w:rPr>
                          <w:b/>
                        </w:rPr>
                        <w:t>Pestalozzistrasse 69, 3400 Burgdorf</w:t>
                      </w:r>
                    </w:p>
                  </w:txbxContent>
                </v:textbox>
              </v:shape>
            </w:pict>
          </mc:Fallback>
        </mc:AlternateContent>
      </w:r>
      <w:r w:rsidRPr="00F33E0A">
        <w:rPr>
          <w:b/>
          <w:sz w:val="24"/>
          <w:szCs w:val="24"/>
        </w:rPr>
        <w:t>Spielort:</w:t>
      </w:r>
    </w:p>
    <w:p w14:paraId="13BF71CC" w14:textId="77777777" w:rsidR="001435E6" w:rsidRPr="00F33E0A" w:rsidRDefault="001435E6" w:rsidP="001435E6">
      <w:pPr>
        <w:pStyle w:val="KeinLeerraum"/>
        <w:jc w:val="both"/>
        <w:rPr>
          <w:b/>
          <w:sz w:val="24"/>
          <w:szCs w:val="24"/>
        </w:rPr>
      </w:pPr>
    </w:p>
    <w:p w14:paraId="327D5AE7" w14:textId="77777777" w:rsidR="001435E6" w:rsidRPr="00F33E0A" w:rsidRDefault="001435E6" w:rsidP="001435E6">
      <w:pPr>
        <w:pStyle w:val="KeinLeerraum"/>
        <w:shd w:val="clear" w:color="auto" w:fill="C00000"/>
        <w:jc w:val="both"/>
        <w:rPr>
          <w:b/>
          <w:sz w:val="24"/>
          <w:szCs w:val="24"/>
        </w:rPr>
      </w:pPr>
      <w:r w:rsidRPr="00F33E0A">
        <w:rPr>
          <w:b/>
          <w:sz w:val="24"/>
          <w:szCs w:val="24"/>
        </w:rPr>
        <w:t>Treffpunkt:</w:t>
      </w:r>
    </w:p>
    <w:p w14:paraId="0E1527D0" w14:textId="77777777" w:rsidR="001435E6" w:rsidRDefault="001435E6" w:rsidP="001435E6">
      <w:pPr>
        <w:pStyle w:val="KeinLeerraum"/>
        <w:jc w:val="both"/>
        <w:rPr>
          <w:sz w:val="24"/>
          <w:szCs w:val="24"/>
        </w:rPr>
      </w:pPr>
    </w:p>
    <w:p w14:paraId="5CA50C82" w14:textId="77777777" w:rsidR="001435E6" w:rsidRDefault="001435E6" w:rsidP="001435E6">
      <w:pPr>
        <w:pStyle w:val="KeinLeerraum"/>
        <w:jc w:val="both"/>
        <w:rPr>
          <w:sz w:val="24"/>
          <w:szCs w:val="24"/>
        </w:rPr>
      </w:pPr>
    </w:p>
    <w:p w14:paraId="42DDCF09" w14:textId="3AFB4078" w:rsidR="008B5024" w:rsidRDefault="002D52A3" w:rsidP="001435E6">
      <w:pPr>
        <w:pStyle w:val="KeinLeerraum"/>
        <w:jc w:val="both"/>
        <w:rPr>
          <w:b/>
          <w:color w:val="C00000"/>
          <w:sz w:val="28"/>
          <w:szCs w:val="28"/>
        </w:rPr>
      </w:pPr>
      <w:r w:rsidRPr="008B5024">
        <w:rPr>
          <w:b/>
          <w:noProof/>
          <w:color w:val="C00000"/>
          <w:sz w:val="28"/>
          <w:szCs w:val="28"/>
          <w:lang w:eastAsia="de-CH"/>
        </w:rPr>
        <w:drawing>
          <wp:anchor distT="0" distB="0" distL="114300" distR="114300" simplePos="0" relativeHeight="251742720" behindDoc="1" locked="0" layoutInCell="1" allowOverlap="1" wp14:anchorId="2F493BE5" wp14:editId="53E4FC08">
            <wp:simplePos x="0" y="0"/>
            <wp:positionH relativeFrom="column">
              <wp:posOffset>5080</wp:posOffset>
            </wp:positionH>
            <wp:positionV relativeFrom="paragraph">
              <wp:posOffset>161290</wp:posOffset>
            </wp:positionV>
            <wp:extent cx="2299970" cy="1293495"/>
            <wp:effectExtent l="0" t="0" r="5080" b="1905"/>
            <wp:wrapNone/>
            <wp:docPr id="103"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0342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299970" cy="1293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5C771E" w14:textId="77777777" w:rsidR="008B5024" w:rsidRDefault="008B5024" w:rsidP="001435E6">
      <w:pPr>
        <w:pStyle w:val="KeinLeerraum"/>
        <w:jc w:val="both"/>
        <w:rPr>
          <w:b/>
          <w:color w:val="C00000"/>
          <w:sz w:val="28"/>
          <w:szCs w:val="28"/>
        </w:rPr>
      </w:pPr>
    </w:p>
    <w:p w14:paraId="4052947D" w14:textId="77777777" w:rsidR="008B5024" w:rsidRDefault="008B5024" w:rsidP="001435E6">
      <w:pPr>
        <w:pStyle w:val="KeinLeerraum"/>
        <w:jc w:val="both"/>
        <w:rPr>
          <w:b/>
          <w:color w:val="C00000"/>
          <w:sz w:val="28"/>
          <w:szCs w:val="28"/>
        </w:rPr>
      </w:pPr>
    </w:p>
    <w:p w14:paraId="3B174A0A" w14:textId="77777777" w:rsidR="008B5024" w:rsidRDefault="008B5024" w:rsidP="001435E6">
      <w:pPr>
        <w:pStyle w:val="KeinLeerraum"/>
        <w:jc w:val="both"/>
        <w:rPr>
          <w:b/>
          <w:color w:val="C00000"/>
          <w:sz w:val="28"/>
          <w:szCs w:val="28"/>
        </w:rPr>
      </w:pPr>
    </w:p>
    <w:p w14:paraId="0780382E" w14:textId="77777777" w:rsidR="008B5024" w:rsidRDefault="008B5024" w:rsidP="001435E6">
      <w:pPr>
        <w:pStyle w:val="KeinLeerraum"/>
        <w:jc w:val="both"/>
        <w:rPr>
          <w:b/>
          <w:color w:val="C00000"/>
          <w:sz w:val="28"/>
          <w:szCs w:val="28"/>
        </w:rPr>
      </w:pPr>
    </w:p>
    <w:p w14:paraId="5CF7E851" w14:textId="77777777" w:rsidR="008B5024" w:rsidRDefault="008B5024" w:rsidP="001435E6">
      <w:pPr>
        <w:pStyle w:val="KeinLeerraum"/>
        <w:jc w:val="both"/>
        <w:rPr>
          <w:b/>
          <w:color w:val="C00000"/>
          <w:sz w:val="28"/>
          <w:szCs w:val="28"/>
        </w:rPr>
      </w:pPr>
    </w:p>
    <w:p w14:paraId="2D9860B1" w14:textId="77777777" w:rsidR="008B5024" w:rsidRDefault="008B5024" w:rsidP="001435E6">
      <w:pPr>
        <w:pStyle w:val="KeinLeerraum"/>
        <w:jc w:val="both"/>
        <w:rPr>
          <w:b/>
          <w:color w:val="C00000"/>
          <w:sz w:val="28"/>
          <w:szCs w:val="28"/>
        </w:rPr>
      </w:pPr>
    </w:p>
    <w:p w14:paraId="49C2240B" w14:textId="77777777" w:rsidR="008B5024" w:rsidRDefault="008B5024" w:rsidP="001435E6">
      <w:pPr>
        <w:pStyle w:val="KeinLeerraum"/>
        <w:jc w:val="both"/>
        <w:rPr>
          <w:b/>
          <w:color w:val="C00000"/>
          <w:sz w:val="28"/>
          <w:szCs w:val="28"/>
        </w:rPr>
      </w:pPr>
    </w:p>
    <w:p w14:paraId="37ED873F" w14:textId="77777777" w:rsidR="00274964" w:rsidRDefault="00274964" w:rsidP="007E0A73">
      <w:pPr>
        <w:pStyle w:val="KeinLeerraum"/>
        <w:jc w:val="both"/>
        <w:rPr>
          <w:b/>
          <w:color w:val="C00000"/>
          <w:sz w:val="28"/>
          <w:szCs w:val="28"/>
        </w:rPr>
      </w:pPr>
    </w:p>
    <w:p w14:paraId="2E6A6024" w14:textId="2C93BE60" w:rsidR="00274964" w:rsidRDefault="002D52A3" w:rsidP="007E0A73">
      <w:pPr>
        <w:pStyle w:val="KeinLeerraum"/>
        <w:jc w:val="both"/>
        <w:rPr>
          <w:b/>
          <w:color w:val="C00000"/>
          <w:sz w:val="28"/>
          <w:szCs w:val="28"/>
        </w:rPr>
      </w:pPr>
      <w:r w:rsidRPr="008B5024">
        <w:rPr>
          <w:b/>
          <w:noProof/>
          <w:color w:val="C00000"/>
          <w:sz w:val="28"/>
          <w:szCs w:val="28"/>
          <w:lang w:eastAsia="de-CH"/>
        </w:rPr>
        <w:drawing>
          <wp:anchor distT="0" distB="0" distL="114300" distR="114300" simplePos="0" relativeHeight="252062208" behindDoc="1" locked="0" layoutInCell="1" allowOverlap="1" wp14:anchorId="30538595" wp14:editId="0F3869D7">
            <wp:simplePos x="0" y="0"/>
            <wp:positionH relativeFrom="column">
              <wp:posOffset>3478530</wp:posOffset>
            </wp:positionH>
            <wp:positionV relativeFrom="paragraph">
              <wp:posOffset>29210</wp:posOffset>
            </wp:positionV>
            <wp:extent cx="2289175" cy="1287780"/>
            <wp:effectExtent l="0" t="0" r="0" b="7620"/>
            <wp:wrapNone/>
            <wp:docPr id="846"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289175" cy="1287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F72044" w14:textId="77777777" w:rsidR="00274964" w:rsidRDefault="00274964" w:rsidP="007E0A73">
      <w:pPr>
        <w:pStyle w:val="KeinLeerraum"/>
        <w:jc w:val="both"/>
        <w:rPr>
          <w:b/>
          <w:color w:val="C00000"/>
          <w:sz w:val="28"/>
          <w:szCs w:val="28"/>
        </w:rPr>
      </w:pPr>
    </w:p>
    <w:p w14:paraId="409DACB7" w14:textId="77777777" w:rsidR="00274964" w:rsidRDefault="00274964" w:rsidP="007E0A73">
      <w:pPr>
        <w:pStyle w:val="KeinLeerraum"/>
        <w:jc w:val="both"/>
        <w:rPr>
          <w:b/>
          <w:color w:val="C00000"/>
          <w:sz w:val="28"/>
          <w:szCs w:val="28"/>
        </w:rPr>
      </w:pPr>
    </w:p>
    <w:p w14:paraId="7BF7C46A" w14:textId="77777777" w:rsidR="00274964" w:rsidRDefault="00274964" w:rsidP="007E0A73">
      <w:pPr>
        <w:pStyle w:val="KeinLeerraum"/>
        <w:jc w:val="both"/>
        <w:rPr>
          <w:b/>
          <w:color w:val="C00000"/>
          <w:sz w:val="28"/>
          <w:szCs w:val="28"/>
        </w:rPr>
      </w:pPr>
    </w:p>
    <w:p w14:paraId="6B3711D6" w14:textId="77777777" w:rsidR="00274964" w:rsidRDefault="00274964" w:rsidP="007E0A73">
      <w:pPr>
        <w:pStyle w:val="KeinLeerraum"/>
        <w:jc w:val="both"/>
        <w:rPr>
          <w:b/>
          <w:color w:val="C00000"/>
          <w:sz w:val="28"/>
          <w:szCs w:val="28"/>
        </w:rPr>
      </w:pPr>
    </w:p>
    <w:p w14:paraId="3AB43E59" w14:textId="77777777" w:rsidR="00274964" w:rsidRDefault="00274964" w:rsidP="007E0A73">
      <w:pPr>
        <w:pStyle w:val="KeinLeerraum"/>
        <w:jc w:val="both"/>
        <w:rPr>
          <w:b/>
          <w:color w:val="C00000"/>
          <w:sz w:val="28"/>
          <w:szCs w:val="28"/>
        </w:rPr>
      </w:pPr>
    </w:p>
    <w:p w14:paraId="2FC89CB2" w14:textId="77777777" w:rsidR="00274964" w:rsidRDefault="00274964" w:rsidP="007E0A73">
      <w:pPr>
        <w:pStyle w:val="KeinLeerraum"/>
        <w:jc w:val="both"/>
        <w:rPr>
          <w:b/>
          <w:color w:val="C00000"/>
          <w:sz w:val="28"/>
          <w:szCs w:val="28"/>
        </w:rPr>
      </w:pPr>
    </w:p>
    <w:p w14:paraId="3E3033A1" w14:textId="77777777" w:rsidR="00274964" w:rsidRDefault="00274964" w:rsidP="007E0A73">
      <w:pPr>
        <w:pStyle w:val="KeinLeerraum"/>
        <w:jc w:val="both"/>
        <w:rPr>
          <w:b/>
          <w:color w:val="C00000"/>
          <w:sz w:val="28"/>
          <w:szCs w:val="28"/>
        </w:rPr>
      </w:pPr>
    </w:p>
    <w:p w14:paraId="5A396E98" w14:textId="77777777" w:rsidR="00274964" w:rsidRDefault="00274964" w:rsidP="007E0A73">
      <w:pPr>
        <w:pStyle w:val="KeinLeerraum"/>
        <w:jc w:val="both"/>
        <w:rPr>
          <w:b/>
          <w:color w:val="C00000"/>
          <w:sz w:val="28"/>
          <w:szCs w:val="28"/>
        </w:rPr>
      </w:pPr>
    </w:p>
    <w:p w14:paraId="6854A584" w14:textId="77777777" w:rsidR="00274964" w:rsidRDefault="00274964" w:rsidP="007E0A73">
      <w:pPr>
        <w:pStyle w:val="KeinLeerraum"/>
        <w:jc w:val="both"/>
        <w:rPr>
          <w:b/>
          <w:color w:val="C00000"/>
          <w:sz w:val="28"/>
          <w:szCs w:val="28"/>
        </w:rPr>
      </w:pPr>
    </w:p>
    <w:p w14:paraId="125EB32A" w14:textId="77777777" w:rsidR="00826C39" w:rsidRDefault="00826C39" w:rsidP="007E0A73">
      <w:pPr>
        <w:pStyle w:val="KeinLeerraum"/>
        <w:jc w:val="both"/>
        <w:rPr>
          <w:b/>
          <w:color w:val="C00000"/>
          <w:sz w:val="28"/>
          <w:szCs w:val="28"/>
        </w:rPr>
      </w:pPr>
    </w:p>
    <w:p w14:paraId="560C0F8C" w14:textId="77777777" w:rsidR="00826C39" w:rsidRDefault="00826C39" w:rsidP="007E0A73">
      <w:pPr>
        <w:pStyle w:val="KeinLeerraum"/>
        <w:jc w:val="both"/>
        <w:rPr>
          <w:b/>
          <w:color w:val="C00000"/>
          <w:sz w:val="28"/>
          <w:szCs w:val="28"/>
        </w:rPr>
      </w:pPr>
    </w:p>
    <w:p w14:paraId="27BD5E07" w14:textId="77777777" w:rsidR="00826C39" w:rsidRDefault="00826C39" w:rsidP="007E0A73">
      <w:pPr>
        <w:pStyle w:val="KeinLeerraum"/>
        <w:jc w:val="both"/>
        <w:rPr>
          <w:b/>
          <w:color w:val="C00000"/>
          <w:sz w:val="28"/>
          <w:szCs w:val="28"/>
        </w:rPr>
      </w:pPr>
    </w:p>
    <w:p w14:paraId="26CD0929" w14:textId="77777777" w:rsidR="00826C39" w:rsidRDefault="00826C39" w:rsidP="00826C39">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87808" behindDoc="0" locked="0" layoutInCell="1" allowOverlap="1" wp14:anchorId="69D11D44" wp14:editId="165C981E">
                <wp:simplePos x="0" y="0"/>
                <wp:positionH relativeFrom="column">
                  <wp:posOffset>-82550</wp:posOffset>
                </wp:positionH>
                <wp:positionV relativeFrom="paragraph">
                  <wp:posOffset>-821426</wp:posOffset>
                </wp:positionV>
                <wp:extent cx="6132830" cy="603250"/>
                <wp:effectExtent l="0" t="0" r="0" b="6350"/>
                <wp:wrapNone/>
                <wp:docPr id="787" name="Textfeld 787"/>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2FF591" w14:textId="77777777" w:rsidR="006C12FF" w:rsidRDefault="006C12FF" w:rsidP="00826C39">
                            <w:r>
                              <w:rPr>
                                <w:rFonts w:ascii="Arial" w:hAnsi="Arial" w:cs="Arial"/>
                                <w:color w:val="C00000"/>
                                <w:sz w:val="56"/>
                                <w:szCs w:val="80"/>
                              </w:rPr>
                              <w:t>Nichtlizenzierten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D11D44" id="Textfeld 787" o:spid="_x0000_s1110" type="#_x0000_t202" style="position:absolute;left:0;text-align:left;margin-left:-6.5pt;margin-top:-64.7pt;width:482.9pt;height:47.5pt;z-index:25208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QVCawIAAEUFAAAOAAAAZHJzL2Uyb0RvYy54bWysVEtv2zAMvg/YfxB0X51HXwvqFFmLDgOK&#10;tlg69KzIUm1MFjWJiZ39+lGynWTZLh12kSjy45vU1XVbG7ZRPlRgcz4+GXGmrISisq85//Z89+GS&#10;s4DCFsKAVTnfqsCv5+/fXTVupiZQgimUZ2TEhlnjcl4iulmWBVmqWoQTcMqSUIOvBdLTv2aFFw1Z&#10;r002GY3OswZ84TxIFQJxbzshnyf7WiuJj1oHhczknGLDdPp0ruKZza/E7NULV1ayD0P8QxS1qCw5&#10;3Zm6FSjY2ld/mKor6SGAxhMJdQZaV1KlHCib8egom2UpnEq5UHGC25Up/D+z8mGzdE+eYfsJWmpg&#10;LEjjwiwQM+bTal/HmyJlJKcSbndlUy0ySczz8XRyOSWRJNn5aDo5S3XN9trOB/ysoGaRyLmntqRq&#10;ic19QPJI0AESnVm4q4xJrTGWNWR0SiZ/k5CGsZGjUpN7M/vIE4VboyLG2K9Ks6pICURGGi91Yzzb&#10;CBoMIaWymHJPdgkdUZqCeItij99H9RblLo/BM1jcKdeVBZ+yPwq7+D6ErDs8FfIg70hiu2op8Zyf&#10;XQydXUGxpYZ76HYhOHlXUVfuRcAn4Wn4qZG00PhIhzZA1Yee4qwE//Nv/IinmSQpZw0tU87Dj7Xw&#10;ijPzxdK0fhyfnsbtS4/Ts4sJPfyhZHUosev6BqgtY/o6nExkxKMZSO2hfqG9X0SvJBJWku+c40De&#10;YLfi9G9ItVgkEO2bE3hvl05G07FLceae2xfhXT+YSCP9AMPaidnRfHbYqGlhsUbQVRreWOiuqn0D&#10;aFfTTPf/SvwMDt8Jtf/95r8AAAD//wMAUEsDBBQABgAIAAAAIQB4Anl44wAAAAwBAAAPAAAAZHJz&#10;L2Rvd25yZXYueG1sTI9BT8JAEIXvJv6HzZh4gy2lGKjdEtKEmBg9gFy8TbtL29idrd0Fqr/e4YS3&#10;mXkvb76XrUfbibMZfOtIwWwagTBUOd1SreDwsZ0sQfiApLFzZBT8GA/r/P4uw1S7C+3MeR9qwSHk&#10;U1TQhNCnUvqqMRb91PWGWDu6wWLgdailHvDC4baTcRQ9SYst8YcGe1M0pvran6yC12L7jrsytsvf&#10;rnh5O27678PnQqnHh3HzDCKYMdzMcMVndMiZqXQn0l50CiazOXcJ1yFeJSDYslrE3Kbk0zxJQOaZ&#10;/F8i/wMAAP//AwBQSwECLQAUAAYACAAAACEAtoM4kv4AAADhAQAAEwAAAAAAAAAAAAAAAAAAAAAA&#10;W0NvbnRlbnRfVHlwZXNdLnhtbFBLAQItABQABgAIAAAAIQA4/SH/1gAAAJQBAAALAAAAAAAAAAAA&#10;AAAAAC8BAABfcmVscy8ucmVsc1BLAQItABQABgAIAAAAIQCCjQVCawIAAEUFAAAOAAAAAAAAAAAA&#10;AAAAAC4CAABkcnMvZTJvRG9jLnhtbFBLAQItABQABgAIAAAAIQB4Anl44wAAAAwBAAAPAAAAAAAA&#10;AAAAAAAAAMUEAABkcnMvZG93bnJldi54bWxQSwUGAAAAAAQABADzAAAA1QUAAAAA&#10;" filled="f" stroked="f" strokeweight=".5pt">
                <v:textbox>
                  <w:txbxContent>
                    <w:p w14:paraId="172FF591" w14:textId="77777777" w:rsidR="006C12FF" w:rsidRDefault="006C12FF" w:rsidP="00826C39">
                      <w:r>
                        <w:rPr>
                          <w:rFonts w:ascii="Arial" w:hAnsi="Arial" w:cs="Arial"/>
                          <w:color w:val="C00000"/>
                          <w:sz w:val="56"/>
                          <w:szCs w:val="80"/>
                        </w:rPr>
                        <w:t>Nichtlizenzierten Wettkämpfe</w:t>
                      </w:r>
                    </w:p>
                  </w:txbxContent>
                </v:textbox>
              </v:shape>
            </w:pict>
          </mc:Fallback>
        </mc:AlternateContent>
      </w:r>
      <w:r>
        <w:rPr>
          <w:b/>
          <w:color w:val="C00000"/>
          <w:sz w:val="28"/>
          <w:szCs w:val="28"/>
        </w:rPr>
        <w:t>Oberaargauer-Trophy – TTC Langenthal</w:t>
      </w:r>
    </w:p>
    <w:p w14:paraId="22E542D6" w14:textId="77777777" w:rsidR="00826C39" w:rsidRDefault="00826C39" w:rsidP="00826C39">
      <w:pPr>
        <w:pStyle w:val="KeinLeerraum"/>
        <w:jc w:val="both"/>
        <w:rPr>
          <w:color w:val="C00000"/>
          <w:sz w:val="24"/>
          <w:szCs w:val="24"/>
        </w:rPr>
      </w:pPr>
    </w:p>
    <w:p w14:paraId="5041D685" w14:textId="77777777" w:rsidR="00826C39" w:rsidRDefault="00826C39" w:rsidP="00826C39">
      <w:pPr>
        <w:pStyle w:val="KeinLeerraum"/>
        <w:jc w:val="both"/>
        <w:rPr>
          <w:sz w:val="24"/>
          <w:szCs w:val="24"/>
        </w:rPr>
      </w:pPr>
      <w:r>
        <w:rPr>
          <w:sz w:val="24"/>
          <w:szCs w:val="24"/>
        </w:rPr>
        <w:t>Bei der Oberaargauer Trophy werden die teilnehmenden Nachwuchsspieler wie beim Tiger-Cup entsprechend ihrem Alter in verschiedene Kategorien eingeteilt. Gespielt wird in grosszügigen Gruppen gefolgt von einer KO-Phase.</w:t>
      </w:r>
    </w:p>
    <w:p w14:paraId="08CF90CD" w14:textId="77777777" w:rsidR="00826C39" w:rsidRDefault="00826C39" w:rsidP="00826C39">
      <w:pPr>
        <w:pStyle w:val="KeinLeerraum"/>
        <w:jc w:val="both"/>
        <w:rPr>
          <w:sz w:val="24"/>
          <w:szCs w:val="24"/>
        </w:rPr>
      </w:pPr>
    </w:p>
    <w:p w14:paraId="1DF2ABD7" w14:textId="77777777" w:rsidR="00826C39" w:rsidRPr="00F33E0A" w:rsidRDefault="00826C39" w:rsidP="00826C3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79616" behindDoc="0" locked="0" layoutInCell="1" allowOverlap="1" wp14:anchorId="79446547" wp14:editId="4FEE3F57">
                <wp:simplePos x="0" y="0"/>
                <wp:positionH relativeFrom="column">
                  <wp:posOffset>1098550</wp:posOffset>
                </wp:positionH>
                <wp:positionV relativeFrom="paragraph">
                  <wp:posOffset>1905</wp:posOffset>
                </wp:positionV>
                <wp:extent cx="4679950" cy="388620"/>
                <wp:effectExtent l="0" t="0" r="25400" b="11430"/>
                <wp:wrapNone/>
                <wp:docPr id="6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7D427C60" w14:textId="77777777" w:rsidR="006C12FF" w:rsidRPr="005A334D" w:rsidRDefault="006C12FF" w:rsidP="00826C39">
                            <w:pPr>
                              <w:jc w:val="both"/>
                              <w:rPr>
                                <w:b/>
                              </w:rPr>
                            </w:pPr>
                            <w:r>
                              <w:rPr>
                                <w:b/>
                              </w:rPr>
                              <w:t>03.03.2019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446547" id="_x0000_s1111" type="#_x0000_t202" style="position:absolute;left:0;text-align:left;margin-left:86.5pt;margin-top:.15pt;width:368.5pt;height:30.6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Wq5IgIAADIEAAAOAAAAZHJzL2Uyb0RvYy54bWysU9uO2jAQfa/Uf7D8XgIUWIgIqy10q0rb&#10;i7TtBziOQ6w6HndsSOjXd+ywLN2+VU0ka+yxz8ycObO+7VvDjgq9BlvwyWjMmbISKm33Bf/+7f7N&#10;kjMfhK2EAasKflKe325ev1p3LldTaMBUChmBWJ93ruBNCC7PMi8b1Qo/AqcsOWvAVgTa4j6rUHSE&#10;3ppsOh4vsg6wcghSeU+nu8HJNwm/rpUMX+raq8BMwSm3kFZMaxnXbLMW+R6Fa7Q8pyH+IYtWaEtB&#10;L1A7EQQ7oP4LqtUSwUMdRhLaDOpaS5VqoGom4xfVPDbCqVQLkePdhSb//2Dl5+Oj+4os9O+gpwam&#10;Irx7APnDMwvbRti9ukOErlGiosCTSFnWOZ+fn0aqfe4jSNl9goqaLA4BElBfYxtZoToZoVMDThfS&#10;VR+YpMPZ4ma1mpNLku/tcrmYpq5kIn967dCHDwpaFo2CIzU1oYvjgw8xG5E/XYnBPBhd3Wtj0gb3&#10;5dYgOwoSwG4Z/1TAi2vGsq7gq/l0PhDwB0TUorqAhH6g4AVCqwMJ2ei24Mtx/AZpRdbe2yrJLAht&#10;BpsyNvZMY2Ru4DD0Zc90VfB5yjHSWkJ1ImIRBuHSoJHRAP7irCPRFtz/PAhUnJmPlpqzmsxmUeVp&#10;M5vfEJUMrz3ltUdYSVAFD5wN5jYMk3FwqPcNRRrkYOGOGlrrxPVzVuf8SZipBechisq/3qdbz6O+&#10;+Q0AAP//AwBQSwMEFAAGAAgAAAAhAGtTrvzfAAAABwEAAA8AAABkcnMvZG93bnJldi54bWxMj8tO&#10;wzAQRfdI/IM1SGwi6oSKUkKcChUhViD6kAo7NzZxqD2ObDcNf8+wguXRHd17plqMzrJBh9h5FFBM&#10;cmAaG686bAVsN09Xc2AxSVTSetQCvnWERX1+VslS+ROu9LBOLaMSjKUUYFLqS85jY7STceJ7jZR9&#10;+uBkIgwtV0GeqNxZfp3nM+5kh7RgZK+XRjeH9dEJsLuv1etz87J8y97n4WN4zA47kwlxeTE+3ANL&#10;ekx/x/CrT+pQk9PeH1FFZolvp/RLEjAFRvFdkRPuBcyKG+B1xf/71z8AAAD//wMAUEsBAi0AFAAG&#10;AAgAAAAhALaDOJL+AAAA4QEAABMAAAAAAAAAAAAAAAAAAAAAAFtDb250ZW50X1R5cGVzXS54bWxQ&#10;SwECLQAUAAYACAAAACEAOP0h/9YAAACUAQAACwAAAAAAAAAAAAAAAAAvAQAAX3JlbHMvLnJlbHNQ&#10;SwECLQAUAAYACAAAACEAZVFquSICAAAyBAAADgAAAAAAAAAAAAAAAAAuAgAAZHJzL2Uyb0RvYy54&#10;bWxQSwECLQAUAAYACAAAACEAa1Ou/N8AAAAHAQAADwAAAAAAAAAAAAAAAAB8BAAAZHJzL2Rvd25y&#10;ZXYueG1sUEsFBgAAAAAEAAQA8wAAAIgFAAAAAA==&#10;" fillcolor="#d8d8d8" strokecolor="black [3213]">
                <v:textbox>
                  <w:txbxContent>
                    <w:p w14:paraId="7D427C60" w14:textId="77777777" w:rsidR="006C12FF" w:rsidRPr="005A334D" w:rsidRDefault="006C12FF" w:rsidP="00826C39">
                      <w:pPr>
                        <w:jc w:val="both"/>
                        <w:rPr>
                          <w:b/>
                        </w:rPr>
                      </w:pPr>
                      <w:r>
                        <w:rPr>
                          <w:b/>
                        </w:rPr>
                        <w:t>03.03.2019</w:t>
                      </w:r>
                    </w:p>
                  </w:txbxContent>
                </v:textbox>
              </v:shape>
            </w:pict>
          </mc:Fallback>
        </mc:AlternateContent>
      </w:r>
      <w:r>
        <w:rPr>
          <w:noProof/>
          <w:sz w:val="24"/>
          <w:szCs w:val="24"/>
          <w:lang w:eastAsia="de-CH"/>
        </w:rPr>
        <mc:AlternateContent>
          <mc:Choice Requires="wps">
            <w:drawing>
              <wp:anchor distT="0" distB="0" distL="114300" distR="114300" simplePos="0" relativeHeight="252077568" behindDoc="0" locked="0" layoutInCell="1" allowOverlap="1" wp14:anchorId="0200D1D6" wp14:editId="747EC16D">
                <wp:simplePos x="0" y="0"/>
                <wp:positionH relativeFrom="column">
                  <wp:posOffset>1099820</wp:posOffset>
                </wp:positionH>
                <wp:positionV relativeFrom="paragraph">
                  <wp:posOffset>635</wp:posOffset>
                </wp:positionV>
                <wp:extent cx="4680000" cy="1854000"/>
                <wp:effectExtent l="0" t="0" r="25400" b="13335"/>
                <wp:wrapNone/>
                <wp:docPr id="8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1854000"/>
                        </a:xfrm>
                        <a:prstGeom prst="rect">
                          <a:avLst/>
                        </a:prstGeom>
                        <a:solidFill>
                          <a:srgbClr val="D8D8D8"/>
                        </a:solidFill>
                        <a:ln w="9525">
                          <a:solidFill>
                            <a:srgbClr val="000000"/>
                          </a:solidFill>
                          <a:miter lim="800000"/>
                          <a:headEnd/>
                          <a:tailEnd/>
                        </a:ln>
                      </wps:spPr>
                      <wps:txbx>
                        <w:txbxContent>
                          <w:p w14:paraId="77998241" w14:textId="77777777" w:rsidR="006C12FF" w:rsidRDefault="006C12FF" w:rsidP="00826C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00D1D6" id="_x0000_s1112" type="#_x0000_t202" style="position:absolute;left:0;text-align:left;margin-left:86.6pt;margin-top:.05pt;width:368.5pt;height:146pt;z-index:25207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kd4GwIAADQEAAAOAAAAZHJzL2Uyb0RvYy54bWysU1Fv0zAQfkfiP1h+p2mrdrRR02m0DCGN&#10;gTT4AY7jNBaOz5zdJuPXc3ayrgPxgkgky+c7f3f33efNdd8adlLoNdiCzyZTzpSVUGl7KPi3r7dv&#10;Vpz5IGwlDFhV8Efl+fX29atN53I1hwZMpZARiPV55wrehODyLPOyUa3wE3DKkrMGbEUgEw9ZhaIj&#10;9NZk8+n0KusAK4cglfd0uh+cfJvw61rJ8LmuvQrMFJxqC2nFtJZxzbYbkR9QuEbLsQzxD1W0QltK&#10;eobaiyDYEfUfUK2WCB7qMJHQZlDXWqrUA3Uzm/7WzUMjnEq9EDnenWny/w9W3p8e3BdkoX8HPQ0w&#10;NeHdHcjvnlnYNcIe1A0idI0SFSWeRcqyzvl8vBqp9rmPIGX3CSoasjgGSEB9jW1khfpkhE4DeDyT&#10;rvrAJB0urlZT+jiT5JutlotoxBwif7ru0IcPCloWNwVHmmqCF6c7H4bQp5CYzYPR1a02Jhl4KHcG&#10;2UmQAvar+I/oL8KMZV3B18v5cmDgrxCx1nOBLyBaHUjKRrcFTx2N4oq8vbdVEloQ2gx76s7YkcjI&#10;3cBi6Mue6argy3UsMhJbQvVI1CIM0qWnRpsG8CdnHcm24P7HUaDizHy0NJ71bLGIOk/GYvl2TgZe&#10;espLj7CSoAoeOBu2uzC8jaNDfWgo0yAICzc00lonsp+rGusnaaZxjc8oav/STlHPj337CwAA//8D&#10;AFBLAwQUAAYACAAAACEAs6R7gNwAAAAIAQAADwAAAGRycy9kb3ducmV2LnhtbEyPy07DMBBF90j8&#10;gzVIbBB1kvJqiFNVlSoouz4+YBoPSUQ8jmK3Tf+e6QqWR/fqzpliPrpOnWgIrWcD6SQBRVx523Jt&#10;YL9bPb6BChHZYueZDFwowLy8vSkwt/7MGzptY61khEOOBpoY+1zrUDXkMEx8TyzZtx8cRsGh1nbA&#10;s4y7TmdJ8qIdtiwXGuxp2VD1sz06A3bZPayeKvxc7OP6K1ym4/PuY2PM/d24eAcVaYx/ZbjqizqU&#10;4nTwR7ZBdcKv00yq10BJPEsTwYOBbJaloMtC/3+g/AUAAP//AwBQSwECLQAUAAYACAAAACEAtoM4&#10;kv4AAADhAQAAEwAAAAAAAAAAAAAAAAAAAAAAW0NvbnRlbnRfVHlwZXNdLnhtbFBLAQItABQABgAI&#10;AAAAIQA4/SH/1gAAAJQBAAALAAAAAAAAAAAAAAAAAC8BAABfcmVscy8ucmVsc1BLAQItABQABgAI&#10;AAAAIQAGCkd4GwIAADQEAAAOAAAAAAAAAAAAAAAAAC4CAABkcnMvZTJvRG9jLnhtbFBLAQItABQA&#10;BgAIAAAAIQCzpHuA3AAAAAgBAAAPAAAAAAAAAAAAAAAAAHUEAABkcnMvZG93bnJldi54bWxQSwUG&#10;AAAAAAQABADzAAAAfgUAAAAA&#10;" fillcolor="#d8d8d8">
                <v:textbox>
                  <w:txbxContent>
                    <w:p w14:paraId="77998241" w14:textId="77777777" w:rsidR="006C12FF" w:rsidRDefault="006C12FF" w:rsidP="00826C39"/>
                  </w:txbxContent>
                </v:textbox>
              </v:shape>
            </w:pict>
          </mc:Fallback>
        </mc:AlternateContent>
      </w:r>
      <w:r w:rsidRPr="00F33E0A">
        <w:rPr>
          <w:b/>
          <w:sz w:val="24"/>
          <w:szCs w:val="24"/>
        </w:rPr>
        <w:t>Datum:</w:t>
      </w:r>
    </w:p>
    <w:p w14:paraId="01B726C2" w14:textId="77777777" w:rsidR="00826C39" w:rsidRDefault="00826C39" w:rsidP="00826C39">
      <w:pPr>
        <w:pStyle w:val="KeinLeerraum"/>
        <w:jc w:val="both"/>
        <w:rPr>
          <w:sz w:val="24"/>
          <w:szCs w:val="24"/>
        </w:rPr>
      </w:pPr>
    </w:p>
    <w:p w14:paraId="6A56972C" w14:textId="77777777" w:rsidR="00826C39" w:rsidRPr="00F33E0A" w:rsidRDefault="00826C39" w:rsidP="00826C3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81664" behindDoc="0" locked="0" layoutInCell="1" allowOverlap="1" wp14:anchorId="3DCF65C4" wp14:editId="587FE1A6">
                <wp:simplePos x="0" y="0"/>
                <wp:positionH relativeFrom="column">
                  <wp:posOffset>1098967</wp:posOffset>
                </wp:positionH>
                <wp:positionV relativeFrom="paragraph">
                  <wp:posOffset>-143</wp:posOffset>
                </wp:positionV>
                <wp:extent cx="4679950" cy="375313"/>
                <wp:effectExtent l="0" t="0" r="25400" b="24765"/>
                <wp:wrapNone/>
                <wp:docPr id="75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0AA7F993" w14:textId="77777777" w:rsidR="006C12FF" w:rsidRPr="005A334D" w:rsidRDefault="006C12FF" w:rsidP="00826C39">
                            <w:pPr>
                              <w:jc w:val="both"/>
                              <w:rPr>
                                <w:b/>
                              </w:rPr>
                            </w:pPr>
                            <w:r>
                              <w:rPr>
                                <w:b/>
                              </w:rPr>
                              <w:t>Gemäss erhaltener Einladung per Mail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F65C4" id="_x0000_s1113" type="#_x0000_t202" style="position:absolute;left:0;text-align:left;margin-left:86.55pt;margin-top:0;width:368.5pt;height:29.55pt;z-index:2520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qfuIQIAADIEAAAOAAAAZHJzL2Uyb0RvYy54bWysU9tu2zAMfR+wfxD0vjj3JkacokvWYUB3&#10;Abp9gCLLsTBZ1Cgldvb1o+Q0Tbu3YTYgiKJ0SB4erm67xrCjQq/BFnw0GHKmrIRS233Bf3y/f7fg&#10;zAdhS2HAqoKflOe367dvVq3L1RhqMKVCRiDW560reB2Cy7PMy1o1wg/AKUvOCrARgUzcZyWKltAb&#10;k42Hw3nWApYOQSrv6XTbO/k64VeVkuFrVXkVmCk45RbSimndxTVbr0S+R+FqLc9piH/IohHaUtAL&#10;1FYEwQ6o/4JqtETwUIWBhCaDqtJSpRqomtHwVTWPtXAq1ULkeHehyf8/WPnl+Oi+IQvde+iogakI&#10;7x5A/vTMwqYWdq/uEKGtlSgp8ChSlrXO5+enkWqf+wiyaz9DSU0WhwAJqKuwiaxQnYzQqQGnC+mq&#10;C0zS4XR+s1zOyCXJN7mZTUaTFELkT68d+vBRQcPipuBITU3o4vjgQ8xG5E9XYjAPRpf32phk4H63&#10;MciOggSwXcT/jP7imrGsLfhyNp71BLyAiFpUF5DQ9RS8CtToQEI2uin4Yhi/XlqRtQ+2TDILQpt+&#10;Txkbe6YxMtdzGLpdx3RZ8Hl6HGndQXkiYhF64dKg0aYG/M1ZS6ItuP91EKg4M58sNWc5mk6jypMx&#10;nd2MycBrz+7aI6wkqIIHzvrtJvSTcXCo9zVF6uVg4Y4aWunE9XNW5/xJmKkF5yGKyr+2063nUV//&#10;AQAA//8DAFBLAwQUAAYACAAAACEAie5WWN4AAAAHAQAADwAAAGRycy9kb3ducmV2LnhtbEyPwU7D&#10;MBBE70j8g7VIXKLWCQhoQ5wKFSFOVLRFKtzc2MSh9jqy3TT8PcsJjk8zmn1bLUZn2aBD7DwKKKY5&#10;MI2NVx22At62T5MZsJgkKmk9agHfOsKiPj+rZKn8Cdd62KSW0QjGUgowKfUl57Ex2sk49b1Gyj59&#10;cDIRhparIE807iy/yvNb7mSHdMHIXi+Nbg6boxNgd1/r1XPzsnzN3mfhY3jMDjuTCXF5MT7cA0t6&#10;TH9l+NUndajJae+PqCKzxHfXBVUF0EcUz4uccC/gZl4Aryv+37/+AQAA//8DAFBLAQItABQABgAI&#10;AAAAIQC2gziS/gAAAOEBAAATAAAAAAAAAAAAAAAAAAAAAABbQ29udGVudF9UeXBlc10ueG1sUEsB&#10;Ai0AFAAGAAgAAAAhADj9If/WAAAAlAEAAAsAAAAAAAAAAAAAAAAALwEAAF9yZWxzLy5yZWxzUEsB&#10;Ai0AFAAGAAgAAAAhAA6+p+4hAgAAMgQAAA4AAAAAAAAAAAAAAAAALgIAAGRycy9lMm9Eb2MueG1s&#10;UEsBAi0AFAAGAAgAAAAhAInuVljeAAAABwEAAA8AAAAAAAAAAAAAAAAAewQAAGRycy9kb3ducmV2&#10;LnhtbFBLBQYAAAAABAAEAPMAAACGBQAAAAA=&#10;" fillcolor="#d8d8d8" strokecolor="black [3213]">
                <v:textbox>
                  <w:txbxContent>
                    <w:p w14:paraId="0AA7F993" w14:textId="77777777" w:rsidR="006C12FF" w:rsidRPr="005A334D" w:rsidRDefault="006C12FF" w:rsidP="00826C39">
                      <w:pPr>
                        <w:jc w:val="both"/>
                        <w:rPr>
                          <w:b/>
                        </w:rPr>
                      </w:pPr>
                      <w:r>
                        <w:rPr>
                          <w:b/>
                        </w:rPr>
                        <w:t>Gemäss erhaltener Einladung per Mail</w:t>
                      </w:r>
                    </w:p>
                  </w:txbxContent>
                </v:textbox>
              </v:shape>
            </w:pict>
          </mc:Fallback>
        </mc:AlternateContent>
      </w:r>
      <w:r w:rsidRPr="00F33E0A">
        <w:rPr>
          <w:b/>
          <w:sz w:val="24"/>
          <w:szCs w:val="24"/>
        </w:rPr>
        <w:t>Uhrzeit:</w:t>
      </w:r>
    </w:p>
    <w:p w14:paraId="16F263C2" w14:textId="77777777" w:rsidR="00826C39" w:rsidRPr="00F33E0A" w:rsidRDefault="00826C39" w:rsidP="00826C39">
      <w:pPr>
        <w:pStyle w:val="KeinLeerraum"/>
        <w:jc w:val="both"/>
        <w:rPr>
          <w:b/>
          <w:sz w:val="24"/>
          <w:szCs w:val="24"/>
        </w:rPr>
      </w:pPr>
    </w:p>
    <w:p w14:paraId="6BE9BBC0" w14:textId="77777777" w:rsidR="00826C39" w:rsidRPr="00F33E0A" w:rsidRDefault="00826C39" w:rsidP="00826C3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78592" behindDoc="0" locked="0" layoutInCell="1" allowOverlap="1" wp14:anchorId="3D008827" wp14:editId="58741AC1">
                <wp:simplePos x="0" y="0"/>
                <wp:positionH relativeFrom="column">
                  <wp:posOffset>1098550</wp:posOffset>
                </wp:positionH>
                <wp:positionV relativeFrom="paragraph">
                  <wp:posOffset>2540</wp:posOffset>
                </wp:positionV>
                <wp:extent cx="4679950" cy="374400"/>
                <wp:effectExtent l="0" t="0" r="25400" b="26035"/>
                <wp:wrapNone/>
                <wp:docPr id="765"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49139A66" w14:textId="77777777" w:rsidR="006C12FF" w:rsidRDefault="006C12FF" w:rsidP="00826C39">
                            <w:pPr>
                              <w:jc w:val="both"/>
                            </w:pPr>
                            <w:r w:rsidRPr="00F33E0A">
                              <w:rPr>
                                <w:b/>
                              </w:rPr>
                              <w:t>Alle unliz</w:t>
                            </w:r>
                            <w:r>
                              <w:rPr>
                                <w:b/>
                              </w:rPr>
                              <w:t>enzierten Spieler des TTC Bern</w:t>
                            </w:r>
                          </w:p>
                          <w:p w14:paraId="10170AC8" w14:textId="77777777" w:rsidR="006C12FF" w:rsidRDefault="006C12FF" w:rsidP="00826C39">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008827" id="_x0000_s1114" type="#_x0000_t202" style="position:absolute;left:0;text-align:left;margin-left:86.5pt;margin-top:.2pt;width:368.5pt;height:29.5pt;z-index:2520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96UIQIAADIEAAAOAAAAZHJzL2Uyb0RvYy54bWysU9uO0zAQfUfiHyy/07Sl16jpamlZhLRc&#10;pIUPcB2nsXA8Zuw2KV/P2Ol2S3lDJJLl8dhnZs6cWd11jWFHhV6DLfhoMORMWQmltvuCf//28GbB&#10;mQ/ClsKAVQU/Kc/v1q9frVqXqzHUYEqFjECsz1tX8DoEl2eZl7VqhB+AU5acFWAjApm4z0oULaE3&#10;JhsPh7OsBSwdglTe0+m2d/J1wq8qJcOXqvIqMFNwyi2kFdO6i2u2Xol8j8LVWp7TEP+QRSO0paAX&#10;qK0Igh1Q/wXVaIngoQoDCU0GVaWlSjVQNaPhTTVPtXAq1ULkeHehyf8/WPn5+OS+IgvdO+iogakI&#10;7x5B/vDMwqYWdq/uEaGtlSgp8ChSlrXO5+enkWqf+wiyaz9BSU0WhwAJqKuwiaxQnYzQqQGnC+mq&#10;C0zS4WQ2Xy6n5JLkezufTIapK5nIn1879OGDgobFTcGRmprQxfHRh5iNyJ+vxGAejC4ftDHJwP1u&#10;Y5AdBQlgu4h/KuDmmrGsLfhyOp72BPwBEbWoLiCh6ym4QWh0ICEb3RR8MYxfL63I2ntbJpkFoU2/&#10;p4yNPdMYmes5DN2uY7os+CxFiLTuoDwRsQi9cGnQaFMD/uKsJdEW3P88CFScmY+WmrMcEX2k8mRM&#10;pvMxGXjt2V17hJUEVfDAWb/dhH4yDg71vqZIvRws3FNDK524fsnqnD8JM7XgPERR+dd2uvUy6uvf&#10;AAAA//8DAFBLAwQUAAYACAAAACEAC6Q5kd8AAAAHAQAADwAAAGRycy9kb3ducmV2LnhtbEyPy07D&#10;MBBF90j8gzVIbKLWKZTShjgVKkKsimhBKuzceIhD/YhsNw1/z7CC5dEd3XumXA7WsB5DbL0TMBnn&#10;wNDVXrWuEfD2+jiaA4tJOiWNdyjgGyMsq/OzUhbKn9wG+21qGJW4WEgBOqWu4DzWGq2MY9+ho+zT&#10;BysTYWi4CvJE5dbwqzyfcStbRwtadrjSWB+2RyvA7L42z0/1evWSvc/DR/+QHXY6E+LyYri/A5Zw&#10;SH/H8KtP6lCR094fnYrMEN9e0y9JwBQYxYtJTrgXcLOYAq9K/t+/+gEAAP//AwBQSwECLQAUAAYA&#10;CAAAACEAtoM4kv4AAADhAQAAEwAAAAAAAAAAAAAAAAAAAAAAW0NvbnRlbnRfVHlwZXNdLnhtbFBL&#10;AQItABQABgAIAAAAIQA4/SH/1gAAAJQBAAALAAAAAAAAAAAAAAAAAC8BAABfcmVscy8ucmVsc1BL&#10;AQItABQABgAIAAAAIQBtn96UIQIAADIEAAAOAAAAAAAAAAAAAAAAAC4CAABkcnMvZTJvRG9jLnht&#10;bFBLAQItABQABgAIAAAAIQALpDmR3wAAAAcBAAAPAAAAAAAAAAAAAAAAAHsEAABkcnMvZG93bnJl&#10;di54bWxQSwUGAAAAAAQABADzAAAAhwUAAAAA&#10;" fillcolor="#d8d8d8" strokecolor="black [3213]">
                <v:textbox>
                  <w:txbxContent>
                    <w:p w14:paraId="49139A66" w14:textId="77777777" w:rsidR="006C12FF" w:rsidRDefault="006C12FF" w:rsidP="00826C39">
                      <w:pPr>
                        <w:jc w:val="both"/>
                      </w:pPr>
                      <w:r w:rsidRPr="00F33E0A">
                        <w:rPr>
                          <w:b/>
                        </w:rPr>
                        <w:t>Alle unliz</w:t>
                      </w:r>
                      <w:r>
                        <w:rPr>
                          <w:b/>
                        </w:rPr>
                        <w:t>enzierten Spieler des TTC Bern</w:t>
                      </w:r>
                    </w:p>
                    <w:p w14:paraId="10170AC8" w14:textId="77777777" w:rsidR="006C12FF" w:rsidRDefault="006C12FF" w:rsidP="00826C39">
                      <w:pPr>
                        <w:jc w:val="both"/>
                      </w:pPr>
                    </w:p>
                  </w:txbxContent>
                </v:textbox>
              </v:shape>
            </w:pict>
          </mc:Fallback>
        </mc:AlternateContent>
      </w:r>
      <w:r w:rsidRPr="00F33E0A">
        <w:rPr>
          <w:b/>
          <w:sz w:val="24"/>
          <w:szCs w:val="24"/>
        </w:rPr>
        <w:t>Spieler:</w:t>
      </w:r>
    </w:p>
    <w:p w14:paraId="00D4B063" w14:textId="77777777" w:rsidR="00826C39" w:rsidRPr="00F33E0A" w:rsidRDefault="00826C39" w:rsidP="00826C39">
      <w:pPr>
        <w:pStyle w:val="KeinLeerraum"/>
        <w:jc w:val="both"/>
        <w:rPr>
          <w:b/>
          <w:sz w:val="24"/>
          <w:szCs w:val="24"/>
        </w:rPr>
      </w:pPr>
    </w:p>
    <w:p w14:paraId="7A7F6E59" w14:textId="77777777" w:rsidR="00826C39" w:rsidRPr="00F33E0A" w:rsidRDefault="00826C39" w:rsidP="00826C3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80640" behindDoc="0" locked="0" layoutInCell="1" allowOverlap="1" wp14:anchorId="79334F1A" wp14:editId="406E955A">
                <wp:simplePos x="0" y="0"/>
                <wp:positionH relativeFrom="column">
                  <wp:posOffset>1098550</wp:posOffset>
                </wp:positionH>
                <wp:positionV relativeFrom="paragraph">
                  <wp:posOffset>-1905</wp:posOffset>
                </wp:positionV>
                <wp:extent cx="4679950" cy="374400"/>
                <wp:effectExtent l="0" t="0" r="25400" b="26035"/>
                <wp:wrapNone/>
                <wp:docPr id="76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6B1A2E6F" w14:textId="77777777" w:rsidR="006C12FF" w:rsidRPr="000A3988" w:rsidRDefault="006C12FF" w:rsidP="00826C39">
                            <w:pPr>
                              <w:spacing w:line="240" w:lineRule="auto"/>
                              <w:jc w:val="both"/>
                              <w:rPr>
                                <w:b/>
                              </w:rPr>
                            </w:pPr>
                            <w:r>
                              <w:rPr>
                                <w:b/>
                              </w:rPr>
                              <w:t xml:space="preserve">Turnhalle Gsteighof, </w:t>
                            </w:r>
                            <w:r w:rsidRPr="001435E6">
                              <w:rPr>
                                <w:b/>
                              </w:rPr>
                              <w:t>Pestalozzistrasse 69, 3400 Burgdorf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34F1A" id="_x0000_s1115" type="#_x0000_t202" style="position:absolute;left:0;text-align:left;margin-left:86.5pt;margin-top:-.15pt;width:368.5pt;height:29.5pt;z-index:2520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rB6IgIAADIEAAAOAAAAZHJzL2Uyb0RvYy54bWysU9uO0zAQfUfiHyy/07Sl16jpamlZhLRc&#10;pIUPcB2nsXA8Zuw2KV/P2Ol2S3lDJJI147GPZ86cWd11jWFHhV6DLfhoMORMWQmltvuCf//28GbB&#10;mQ/ClsKAVQU/Kc/v1q9frVqXqzHUYEqFjECsz1tX8DoEl2eZl7VqhB+AU5aCFWAjArm4z0oULaE3&#10;JhsPh7OsBSwdglTe0+62D/J1wq8qJcOXqvIqMFNwyi2kFdO6i2u2Xol8j8LVWp7TEP+QRSO0pUcv&#10;UFsRBDug/guq0RLBQxUGEpoMqkpLlWqgakbDm2qeauFUqoXI8e5Ck/9/sPLz8cl9RRa6d9BRA1MR&#10;3j2C/OGZhU0t7F7dI0JbK1HSw6NIWdY6n5+vRqp97iPIrv0EJTVZHAIkoK7CJrJCdTJCpwacLqSr&#10;LjBJm5PZfLmcUkhS7O18MhmmrmQif77t0IcPChoWjYIjNTWhi+OjDzEbkT8fiY95MLp80MYkB/e7&#10;jUF2FCSA7SL+qYCbY8aytuDL6XjaE/AHRNSiuoCErqfgBqHRgYRsdFPwxTB+vbQia+9tmWQWhDa9&#10;TRkbe6YxMtdzGLpdx3RZ8Nk4Xo607qA8EbEIvXBp0MioAX9x1pJoC+5/HgQqzsxHS81Zjog+Unly&#10;JtP5mBy8juyuI8JKgip44Kw3N6GfjINDva/ppV4OFu6poZVOXL9kdc6fhJlacB6iqPxrP516GfX1&#10;bwAAAP//AwBQSwMEFAAGAAgAAAAhAHDNxsPgAAAACAEAAA8AAABkcnMvZG93bnJldi54bWxMj8tO&#10;wzAQRfdI/IM1SGyi1ikVNIQ4FSpCrKhoQSrs3HiIQ/2IbDcNf8+wguXRHd05t1qO1rABQ+y8EzCb&#10;5sDQNV51rhXw9vo4KYDFJJ2SxjsU8I0RlvX5WSVL5U9ug8M2tYxKXCylAJ1SX3IeG41Wxqnv0VH2&#10;6YOViTC0XAV5onJr+FWe33ArO0cftOxxpbE5bI9WgNl9bdZPzfPqJXsvwsfwkB12OhPi8mK8vwOW&#10;cEx/x/CrT+pQk9PeH52KzBAv5rQlCZjMgVF+O8uJ9wKuiwXwuuL/B9Q/AAAA//8DAFBLAQItABQA&#10;BgAIAAAAIQC2gziS/gAAAOEBAAATAAAAAAAAAAAAAAAAAAAAAABbQ29udGVudF9UeXBlc10ueG1s&#10;UEsBAi0AFAAGAAgAAAAhADj9If/WAAAAlAEAAAsAAAAAAAAAAAAAAAAALwEAAF9yZWxzLy5yZWxz&#10;UEsBAi0AFAAGAAgAAAAhAMxKsHoiAgAAMgQAAA4AAAAAAAAAAAAAAAAALgIAAGRycy9lMm9Eb2Mu&#10;eG1sUEsBAi0AFAAGAAgAAAAhAHDNxsPgAAAACAEAAA8AAAAAAAAAAAAAAAAAfAQAAGRycy9kb3du&#10;cmV2LnhtbFBLBQYAAAAABAAEAPMAAACJBQAAAAA=&#10;" fillcolor="#d8d8d8" strokecolor="black [3213]">
                <v:textbox>
                  <w:txbxContent>
                    <w:p w14:paraId="6B1A2E6F" w14:textId="77777777" w:rsidR="006C12FF" w:rsidRPr="000A3988" w:rsidRDefault="006C12FF" w:rsidP="00826C39">
                      <w:pPr>
                        <w:spacing w:line="240" w:lineRule="auto"/>
                        <w:jc w:val="both"/>
                        <w:rPr>
                          <w:b/>
                        </w:rPr>
                      </w:pPr>
                      <w:r>
                        <w:rPr>
                          <w:b/>
                        </w:rPr>
                        <w:t xml:space="preserve">Turnhalle Gsteighof, </w:t>
                      </w:r>
                      <w:r w:rsidRPr="001435E6">
                        <w:rPr>
                          <w:b/>
                        </w:rPr>
                        <w:t>Pestalozzistrasse 69, 3400 Burgdorf</w:t>
                      </w:r>
                    </w:p>
                  </w:txbxContent>
                </v:textbox>
              </v:shape>
            </w:pict>
          </mc:Fallback>
        </mc:AlternateContent>
      </w:r>
      <w:r w:rsidRPr="00F33E0A">
        <w:rPr>
          <w:b/>
          <w:sz w:val="24"/>
          <w:szCs w:val="24"/>
        </w:rPr>
        <w:t>Spielort:</w:t>
      </w:r>
    </w:p>
    <w:p w14:paraId="05B948DE" w14:textId="77777777" w:rsidR="00826C39" w:rsidRPr="00F33E0A" w:rsidRDefault="00826C39" w:rsidP="00826C39">
      <w:pPr>
        <w:pStyle w:val="KeinLeerraum"/>
        <w:jc w:val="both"/>
        <w:rPr>
          <w:b/>
          <w:sz w:val="24"/>
          <w:szCs w:val="24"/>
        </w:rPr>
      </w:pPr>
    </w:p>
    <w:p w14:paraId="302D2752" w14:textId="77777777" w:rsidR="00826C39" w:rsidRPr="00F33E0A" w:rsidRDefault="00826C39" w:rsidP="00826C39">
      <w:pPr>
        <w:pStyle w:val="KeinLeerraum"/>
        <w:shd w:val="clear" w:color="auto" w:fill="C00000"/>
        <w:jc w:val="both"/>
        <w:rPr>
          <w:b/>
          <w:sz w:val="24"/>
          <w:szCs w:val="24"/>
        </w:rPr>
      </w:pPr>
      <w:r w:rsidRPr="00F33E0A">
        <w:rPr>
          <w:b/>
          <w:sz w:val="24"/>
          <w:szCs w:val="24"/>
        </w:rPr>
        <w:t>Treffpunkt:</w:t>
      </w:r>
    </w:p>
    <w:p w14:paraId="4F4A30E2" w14:textId="77777777" w:rsidR="00826C39" w:rsidRDefault="00826C39" w:rsidP="00826C39">
      <w:pPr>
        <w:pStyle w:val="KeinLeerraum"/>
        <w:jc w:val="both"/>
        <w:rPr>
          <w:sz w:val="24"/>
          <w:szCs w:val="24"/>
        </w:rPr>
      </w:pPr>
    </w:p>
    <w:p w14:paraId="6C421B80" w14:textId="77777777" w:rsidR="00826C39" w:rsidRDefault="00826C39" w:rsidP="00826C39">
      <w:pPr>
        <w:pStyle w:val="KeinLeerraum"/>
        <w:jc w:val="both"/>
        <w:rPr>
          <w:sz w:val="24"/>
          <w:szCs w:val="24"/>
        </w:rPr>
      </w:pPr>
    </w:p>
    <w:p w14:paraId="3F25EFB1" w14:textId="77777777" w:rsidR="00826C39" w:rsidRDefault="00826C39" w:rsidP="00826C39">
      <w:pPr>
        <w:pStyle w:val="KeinLeerraum"/>
        <w:jc w:val="both"/>
        <w:rPr>
          <w:b/>
          <w:color w:val="C00000"/>
          <w:sz w:val="28"/>
          <w:szCs w:val="28"/>
        </w:rPr>
      </w:pPr>
      <w:r w:rsidRPr="008B5024">
        <w:rPr>
          <w:b/>
          <w:noProof/>
          <w:color w:val="C00000"/>
          <w:sz w:val="28"/>
          <w:szCs w:val="28"/>
          <w:lang w:eastAsia="de-CH"/>
        </w:rPr>
        <w:drawing>
          <wp:anchor distT="0" distB="0" distL="114300" distR="114300" simplePos="0" relativeHeight="252084736" behindDoc="1" locked="0" layoutInCell="1" allowOverlap="1" wp14:anchorId="6D646FBD" wp14:editId="411FA1E4">
            <wp:simplePos x="0" y="0"/>
            <wp:positionH relativeFrom="column">
              <wp:posOffset>1669415</wp:posOffset>
            </wp:positionH>
            <wp:positionV relativeFrom="paragraph">
              <wp:posOffset>208280</wp:posOffset>
            </wp:positionV>
            <wp:extent cx="2621915" cy="3496310"/>
            <wp:effectExtent l="0" t="0" r="6985" b="8890"/>
            <wp:wrapNone/>
            <wp:docPr id="786" name="Bild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0342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621915" cy="3496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692C3F" w14:textId="77777777" w:rsidR="00826C39" w:rsidRDefault="00826C39" w:rsidP="00826C39">
      <w:pPr>
        <w:pStyle w:val="KeinLeerraum"/>
        <w:jc w:val="both"/>
        <w:rPr>
          <w:b/>
          <w:color w:val="C00000"/>
          <w:sz w:val="28"/>
          <w:szCs w:val="28"/>
        </w:rPr>
      </w:pPr>
    </w:p>
    <w:p w14:paraId="36D349A6" w14:textId="77777777" w:rsidR="00826C39" w:rsidRDefault="00826C39" w:rsidP="00826C39">
      <w:pPr>
        <w:pStyle w:val="KeinLeerraum"/>
        <w:jc w:val="both"/>
        <w:rPr>
          <w:b/>
          <w:color w:val="C00000"/>
          <w:sz w:val="28"/>
          <w:szCs w:val="28"/>
        </w:rPr>
      </w:pPr>
    </w:p>
    <w:p w14:paraId="62BD3A32" w14:textId="77777777" w:rsidR="00826C39" w:rsidRDefault="00826C39" w:rsidP="00826C39">
      <w:pPr>
        <w:pStyle w:val="KeinLeerraum"/>
        <w:jc w:val="both"/>
        <w:rPr>
          <w:b/>
          <w:color w:val="C00000"/>
          <w:sz w:val="28"/>
          <w:szCs w:val="28"/>
        </w:rPr>
      </w:pPr>
    </w:p>
    <w:p w14:paraId="106E88A7" w14:textId="77777777" w:rsidR="00826C39" w:rsidRDefault="00826C39" w:rsidP="00826C39">
      <w:pPr>
        <w:pStyle w:val="KeinLeerraum"/>
        <w:jc w:val="both"/>
        <w:rPr>
          <w:b/>
          <w:color w:val="C00000"/>
          <w:sz w:val="28"/>
          <w:szCs w:val="28"/>
        </w:rPr>
      </w:pPr>
    </w:p>
    <w:p w14:paraId="7B7D2523" w14:textId="77777777" w:rsidR="00826C39" w:rsidRDefault="00826C39" w:rsidP="00826C39">
      <w:pPr>
        <w:pStyle w:val="KeinLeerraum"/>
        <w:jc w:val="both"/>
        <w:rPr>
          <w:b/>
          <w:color w:val="C00000"/>
          <w:sz w:val="28"/>
          <w:szCs w:val="28"/>
        </w:rPr>
      </w:pPr>
    </w:p>
    <w:p w14:paraId="0B06B1F2" w14:textId="77777777" w:rsidR="00826C39" w:rsidRDefault="00826C39" w:rsidP="00826C39">
      <w:pPr>
        <w:pStyle w:val="KeinLeerraum"/>
        <w:jc w:val="both"/>
        <w:rPr>
          <w:b/>
          <w:color w:val="C00000"/>
          <w:sz w:val="28"/>
          <w:szCs w:val="28"/>
        </w:rPr>
      </w:pPr>
    </w:p>
    <w:p w14:paraId="1AE538B4" w14:textId="77777777" w:rsidR="00826C39" w:rsidRDefault="00826C39" w:rsidP="00826C39">
      <w:pPr>
        <w:pStyle w:val="KeinLeerraum"/>
        <w:jc w:val="both"/>
        <w:rPr>
          <w:b/>
          <w:color w:val="C00000"/>
          <w:sz w:val="28"/>
          <w:szCs w:val="28"/>
        </w:rPr>
      </w:pPr>
    </w:p>
    <w:p w14:paraId="66BD162C" w14:textId="77777777" w:rsidR="00826C39" w:rsidRDefault="00826C39" w:rsidP="00826C39">
      <w:pPr>
        <w:pStyle w:val="KeinLeerraum"/>
        <w:jc w:val="both"/>
        <w:rPr>
          <w:b/>
          <w:color w:val="C00000"/>
          <w:sz w:val="28"/>
          <w:szCs w:val="28"/>
        </w:rPr>
      </w:pPr>
    </w:p>
    <w:p w14:paraId="7F088C71" w14:textId="77777777" w:rsidR="00826C39" w:rsidRDefault="00826C39" w:rsidP="00826C39">
      <w:pPr>
        <w:pStyle w:val="KeinLeerraum"/>
        <w:jc w:val="both"/>
        <w:rPr>
          <w:b/>
          <w:color w:val="C00000"/>
          <w:sz w:val="28"/>
          <w:szCs w:val="28"/>
        </w:rPr>
      </w:pPr>
    </w:p>
    <w:p w14:paraId="0600D1ED" w14:textId="77777777" w:rsidR="00826C39" w:rsidRDefault="00826C39" w:rsidP="00826C39">
      <w:pPr>
        <w:pStyle w:val="KeinLeerraum"/>
        <w:jc w:val="both"/>
        <w:rPr>
          <w:b/>
          <w:color w:val="C00000"/>
          <w:sz w:val="28"/>
          <w:szCs w:val="28"/>
        </w:rPr>
      </w:pPr>
    </w:p>
    <w:p w14:paraId="688222C6" w14:textId="77777777" w:rsidR="00826C39" w:rsidRDefault="00826C39" w:rsidP="00826C39">
      <w:pPr>
        <w:pStyle w:val="KeinLeerraum"/>
        <w:jc w:val="both"/>
        <w:rPr>
          <w:b/>
          <w:color w:val="C00000"/>
          <w:sz w:val="28"/>
          <w:szCs w:val="28"/>
        </w:rPr>
      </w:pPr>
    </w:p>
    <w:p w14:paraId="637CF02D" w14:textId="77777777" w:rsidR="00826C39" w:rsidRDefault="00826C39" w:rsidP="00826C39">
      <w:pPr>
        <w:pStyle w:val="KeinLeerraum"/>
        <w:jc w:val="both"/>
        <w:rPr>
          <w:b/>
          <w:color w:val="C00000"/>
          <w:sz w:val="28"/>
          <w:szCs w:val="28"/>
        </w:rPr>
      </w:pPr>
    </w:p>
    <w:p w14:paraId="4B16DDEA" w14:textId="77777777" w:rsidR="00826C39" w:rsidRDefault="00826C39" w:rsidP="00826C39">
      <w:pPr>
        <w:pStyle w:val="KeinLeerraum"/>
        <w:jc w:val="both"/>
        <w:rPr>
          <w:b/>
          <w:color w:val="C00000"/>
          <w:sz w:val="28"/>
          <w:szCs w:val="28"/>
        </w:rPr>
      </w:pPr>
    </w:p>
    <w:p w14:paraId="474C459B" w14:textId="77777777" w:rsidR="00826C39" w:rsidRDefault="00826C39" w:rsidP="00826C39">
      <w:pPr>
        <w:pStyle w:val="KeinLeerraum"/>
        <w:jc w:val="both"/>
        <w:rPr>
          <w:b/>
          <w:color w:val="C00000"/>
          <w:sz w:val="28"/>
          <w:szCs w:val="28"/>
        </w:rPr>
      </w:pPr>
    </w:p>
    <w:p w14:paraId="54171EDA" w14:textId="77777777" w:rsidR="00826C39" w:rsidRDefault="00826C39" w:rsidP="00826C39">
      <w:pPr>
        <w:pStyle w:val="KeinLeerraum"/>
        <w:jc w:val="both"/>
        <w:rPr>
          <w:b/>
          <w:color w:val="C00000"/>
          <w:sz w:val="28"/>
          <w:szCs w:val="28"/>
        </w:rPr>
      </w:pPr>
    </w:p>
    <w:p w14:paraId="16077F58" w14:textId="77777777" w:rsidR="00826C39" w:rsidRDefault="00826C39" w:rsidP="00826C39">
      <w:pPr>
        <w:pStyle w:val="KeinLeerraum"/>
        <w:jc w:val="both"/>
        <w:rPr>
          <w:b/>
          <w:color w:val="C00000"/>
          <w:sz w:val="28"/>
          <w:szCs w:val="28"/>
        </w:rPr>
      </w:pPr>
    </w:p>
    <w:p w14:paraId="38AD06E5" w14:textId="77777777" w:rsidR="00826C39" w:rsidRDefault="00826C39" w:rsidP="00826C39">
      <w:pPr>
        <w:pStyle w:val="KeinLeerraum"/>
        <w:jc w:val="both"/>
        <w:rPr>
          <w:b/>
          <w:color w:val="C00000"/>
          <w:sz w:val="28"/>
          <w:szCs w:val="28"/>
        </w:rPr>
      </w:pPr>
    </w:p>
    <w:p w14:paraId="60EE544F" w14:textId="77777777" w:rsidR="00826C39" w:rsidRDefault="00826C39" w:rsidP="00826C39">
      <w:pPr>
        <w:pStyle w:val="KeinLeerraum"/>
        <w:jc w:val="both"/>
        <w:rPr>
          <w:b/>
          <w:color w:val="C00000"/>
          <w:sz w:val="28"/>
          <w:szCs w:val="28"/>
        </w:rPr>
      </w:pPr>
    </w:p>
    <w:p w14:paraId="322541BA" w14:textId="77777777" w:rsidR="00826C39" w:rsidRDefault="00826C39" w:rsidP="00826C39">
      <w:pPr>
        <w:pStyle w:val="KeinLeerraum"/>
        <w:jc w:val="both"/>
        <w:rPr>
          <w:b/>
          <w:color w:val="C00000"/>
          <w:sz w:val="28"/>
          <w:szCs w:val="28"/>
        </w:rPr>
      </w:pPr>
    </w:p>
    <w:p w14:paraId="5A574D0B" w14:textId="77777777" w:rsidR="00826C39" w:rsidRDefault="00826C39" w:rsidP="007E0A73">
      <w:pPr>
        <w:pStyle w:val="KeinLeerraum"/>
        <w:jc w:val="both"/>
        <w:rPr>
          <w:b/>
          <w:color w:val="C00000"/>
          <w:sz w:val="28"/>
          <w:szCs w:val="28"/>
        </w:rPr>
      </w:pPr>
    </w:p>
    <w:p w14:paraId="62337BFB" w14:textId="77777777" w:rsidR="00274964" w:rsidRDefault="00274964" w:rsidP="007E0A73">
      <w:pPr>
        <w:pStyle w:val="KeinLeerraum"/>
        <w:jc w:val="both"/>
        <w:rPr>
          <w:b/>
          <w:color w:val="C00000"/>
          <w:sz w:val="28"/>
          <w:szCs w:val="28"/>
        </w:rPr>
      </w:pPr>
    </w:p>
    <w:p w14:paraId="6C2835FB" w14:textId="77777777" w:rsidR="00274964" w:rsidRDefault="00274964" w:rsidP="007E0A73">
      <w:pPr>
        <w:pStyle w:val="KeinLeerraum"/>
        <w:jc w:val="both"/>
        <w:rPr>
          <w:b/>
          <w:color w:val="C00000"/>
          <w:sz w:val="28"/>
          <w:szCs w:val="28"/>
        </w:rPr>
      </w:pPr>
    </w:p>
    <w:p w14:paraId="5DABCA4E" w14:textId="77777777" w:rsidR="00274964" w:rsidRDefault="00274964" w:rsidP="007E0A73">
      <w:pPr>
        <w:pStyle w:val="KeinLeerraum"/>
        <w:jc w:val="both"/>
        <w:rPr>
          <w:b/>
          <w:color w:val="C00000"/>
          <w:sz w:val="28"/>
          <w:szCs w:val="28"/>
        </w:rPr>
      </w:pPr>
    </w:p>
    <w:p w14:paraId="227CF060" w14:textId="77777777" w:rsidR="00652199" w:rsidRPr="0088227D" w:rsidRDefault="00583500" w:rsidP="007E0A73">
      <w:pPr>
        <w:pStyle w:val="KeinLeerraum"/>
        <w:jc w:val="both"/>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01792" behindDoc="0" locked="0" layoutInCell="1" allowOverlap="1" wp14:anchorId="759287F5" wp14:editId="1176C3EF">
                <wp:simplePos x="0" y="0"/>
                <wp:positionH relativeFrom="column">
                  <wp:posOffset>-107315</wp:posOffset>
                </wp:positionH>
                <wp:positionV relativeFrom="paragraph">
                  <wp:posOffset>-839841</wp:posOffset>
                </wp:positionV>
                <wp:extent cx="6133381" cy="603849"/>
                <wp:effectExtent l="0" t="0" r="0" b="6350"/>
                <wp:wrapNone/>
                <wp:docPr id="818" name="Textfeld 818"/>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E2EDEB" w14:textId="77777777" w:rsidR="006C12FF" w:rsidRDefault="006C12FF" w:rsidP="00583500">
                            <w:r>
                              <w:rPr>
                                <w:rFonts w:ascii="Arial" w:hAnsi="Arial" w:cs="Arial"/>
                                <w:color w:val="C00000"/>
                                <w:sz w:val="56"/>
                                <w:szCs w:val="80"/>
                              </w:rPr>
                              <w:t>Lizenz / Klassierung / Elo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9287F5" id="Textfeld 818" o:spid="_x0000_s1116" type="#_x0000_t202" style="position:absolute;left:0;text-align:left;margin-left:-8.45pt;margin-top:-66.15pt;width:482.95pt;height:47.55pt;z-index:25200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M7LbQIAAEUFAAAOAAAAZHJzL2Uyb0RvYy54bWysVN9v2jAQfp+0/8Hy+wgUylrUUDEqpklV&#10;W62d+mwcu0RzfJ59kLC/vmcnAdTtpdNekrPv8+f78Z2vrpvKsJ3yoQSb89FgyJmyEorSvuT8x9Pq&#10;0wVnAYUthAGrcr5XgV/PP364qt1MncEGTKE8IxIbZrXL+QbRzbIsyI2qRBiAU5acGnwlkJb+JSu8&#10;qIm9MtnZcDjNavCF8yBVCLR70zr5PPFrrSTeax0UMpNzig3T16fvOn6z+ZWYvXjhNqXswhD/EEUl&#10;SkuXHqhuBAq29eUfVFUpPQTQOJBQZaB1KVXKgbIZDd9k87gRTqVcqDjBHcoU/h+tvNs9ugfPsPkC&#10;DTUwFqR2YRZoM+bTaF/FP0XKyE8l3B/Kphpkkjano/F4fDHiTJJvOhxfTC4jTXY87XzArwoqFo2c&#10;e2pLqpbY3QZsoT0kXmZhVRqTWmMsq4l0fD5MBw4eIjc2YlVqckdzjDxZuDcqYoz9rjQri5RA3Ejy&#10;Ukvj2U6QMISUymLKPfESOqI0BfGegx3+GNV7Drd59DeDxcPhqrTgU/Zvwi5+9iHrFk81P8k7mtis&#10;G0o8VrDv7BqKPTXcQzsLwclVSV25FQEfhCfxU49poPGePtoAVR86i7MN+N9/24940iR5OatpmHIe&#10;fm2FV5yZb5bUejmaTOL0pcXk/PMZLfypZ33qsdtqCdQWUhRFl8yIR9Ob2kP1THO/iLeSS1hJd+cc&#10;e3OJ7YjTuyHVYpFANG9O4K19dDJSxy5FzT01z8K7TphIkr6DfuzE7I0+W2w8aWGxRdBlEm8sdFvV&#10;rgE0q0n+3bsSH4PTdUIdX7/5KwAAAP//AwBQSwMEFAAGAAgAAAAhAGt6AK/jAAAADAEAAA8AAABk&#10;cnMvZG93bnJldi54bWxMj09PwkAQxe8mfofNmHiDLa0iLd0S0oSYGDmAXLhtu0PbuH9qd4Hqp3c4&#10;6W1m3sub38tXo9HsgoPvnBUwm0bA0NZOdbYRcPjYTBbAfJBWSe0sCvhGD6vi/i6XmXJXu8PLPjSM&#10;QqzPpIA2hD7j3NctGumnrkdL2skNRgZah4arQV4p3GgeR9GcG9lZ+tDKHssW68/92Qh4Kzdbuati&#10;s/jR5ev7ad1/HY7PQjw+jOslsIBj+DPDDZ/QoSCmyp2t8kwLmMzmKVlvQxInwMiSPqVUr6JT8hID&#10;L3L+v0TxCwAA//8DAFBLAQItABQABgAIAAAAIQC2gziS/gAAAOEBAAATAAAAAAAAAAAAAAAAAAAA&#10;AABbQ29udGVudF9UeXBlc10ueG1sUEsBAi0AFAAGAAgAAAAhADj9If/WAAAAlAEAAAsAAAAAAAAA&#10;AAAAAAAALwEAAF9yZWxzLy5yZWxzUEsBAi0AFAAGAAgAAAAhAMaczsttAgAARQUAAA4AAAAAAAAA&#10;AAAAAAAALgIAAGRycy9lMm9Eb2MueG1sUEsBAi0AFAAGAAgAAAAhAGt6AK/jAAAADAEAAA8AAAAA&#10;AAAAAAAAAAAAxwQAAGRycy9kb3ducmV2LnhtbFBLBQYAAAAABAAEAPMAAADXBQAAAAA=&#10;" filled="f" stroked="f" strokeweight=".5pt">
                <v:textbox>
                  <w:txbxContent>
                    <w:p w14:paraId="14E2EDEB" w14:textId="77777777" w:rsidR="006C12FF" w:rsidRDefault="006C12FF" w:rsidP="00583500">
                      <w:r>
                        <w:rPr>
                          <w:rFonts w:ascii="Arial" w:hAnsi="Arial" w:cs="Arial"/>
                          <w:color w:val="C00000"/>
                          <w:sz w:val="56"/>
                          <w:szCs w:val="80"/>
                        </w:rPr>
                        <w:t>Lizenz / Klassierung / Elo</w:t>
                      </w:r>
                    </w:p>
                  </w:txbxContent>
                </v:textbox>
              </v:shape>
            </w:pict>
          </mc:Fallback>
        </mc:AlternateContent>
      </w:r>
      <w:r w:rsidR="00652199" w:rsidRPr="00652199">
        <w:rPr>
          <w:b/>
          <w:color w:val="C00000"/>
          <w:sz w:val="28"/>
          <w:szCs w:val="28"/>
        </w:rPr>
        <w:t>Lizenz</w:t>
      </w:r>
    </w:p>
    <w:p w14:paraId="2E1E44C7" w14:textId="77777777" w:rsidR="00652199" w:rsidRDefault="00652199" w:rsidP="007E0A73">
      <w:pPr>
        <w:pStyle w:val="KeinLeerraum"/>
        <w:jc w:val="both"/>
        <w:rPr>
          <w:sz w:val="24"/>
          <w:szCs w:val="24"/>
        </w:rPr>
      </w:pPr>
    </w:p>
    <w:p w14:paraId="5A415F15" w14:textId="77777777" w:rsidR="00F21B4C" w:rsidRDefault="00652199" w:rsidP="007E0A73">
      <w:pPr>
        <w:pStyle w:val="KeinLeerraum"/>
        <w:jc w:val="both"/>
        <w:rPr>
          <w:sz w:val="24"/>
          <w:szCs w:val="24"/>
        </w:rPr>
      </w:pPr>
      <w:r>
        <w:rPr>
          <w:sz w:val="24"/>
          <w:szCs w:val="24"/>
        </w:rPr>
        <w:t xml:space="preserve">Wer sich dazu entschliesst eine Lizenz zu lösen muss dies über den Spielleiter machen. Man erhält dann ein Lizenzformular welches ausgefüllt und unterschrieben werden muss. Bei Nachwuchsspielern müssen die Eltern unterschreiben. Zusätzlich braucht es für die Lizenzierung noch eine Kopie der ID oder des Passes. Bei ausländischen Spielern zudem noch eine Kopie der Aufenthaltsbewilligung. Der Spielleiter steht euch bei Fragen gerne zur Verfügung. </w:t>
      </w:r>
    </w:p>
    <w:p w14:paraId="18E98BD6" w14:textId="77777777" w:rsidR="00652199" w:rsidRDefault="00652199" w:rsidP="007E0A73">
      <w:pPr>
        <w:pStyle w:val="KeinLeerraum"/>
        <w:jc w:val="both"/>
        <w:rPr>
          <w:sz w:val="24"/>
          <w:szCs w:val="24"/>
        </w:rPr>
      </w:pPr>
    </w:p>
    <w:p w14:paraId="52A65719" w14:textId="77777777" w:rsidR="00652199" w:rsidRPr="00652199" w:rsidRDefault="00652199" w:rsidP="007E0A73">
      <w:pPr>
        <w:pStyle w:val="KeinLeerraum"/>
        <w:jc w:val="both"/>
        <w:rPr>
          <w:b/>
          <w:color w:val="C00000"/>
          <w:sz w:val="28"/>
          <w:szCs w:val="28"/>
        </w:rPr>
      </w:pPr>
      <w:r w:rsidRPr="00652199">
        <w:rPr>
          <w:b/>
          <w:color w:val="C00000"/>
          <w:sz w:val="28"/>
          <w:szCs w:val="28"/>
        </w:rPr>
        <w:t>Klassierung / Elo-Punkte</w:t>
      </w:r>
    </w:p>
    <w:p w14:paraId="5268496D" w14:textId="77777777" w:rsidR="00652199" w:rsidRDefault="00652199" w:rsidP="007E0A73">
      <w:pPr>
        <w:pStyle w:val="KeinLeerraum"/>
        <w:jc w:val="both"/>
        <w:rPr>
          <w:sz w:val="24"/>
          <w:szCs w:val="24"/>
        </w:rPr>
      </w:pPr>
    </w:p>
    <w:p w14:paraId="05D5B14B" w14:textId="77777777" w:rsidR="004B7EDF" w:rsidRDefault="0080140B" w:rsidP="007E0A73">
      <w:pPr>
        <w:pStyle w:val="KeinLeerraum"/>
        <w:jc w:val="both"/>
        <w:rPr>
          <w:sz w:val="24"/>
          <w:szCs w:val="24"/>
        </w:rPr>
      </w:pPr>
      <w:r>
        <w:rPr>
          <w:sz w:val="24"/>
          <w:szCs w:val="24"/>
        </w:rPr>
        <w:t xml:space="preserve">Jeder Spieler welcher sich lizenzieren lässt erhält für die Spielstärke festzulegen eine </w:t>
      </w:r>
      <w:r w:rsidRPr="004B7EDF">
        <w:rPr>
          <w:b/>
          <w:color w:val="C00000"/>
          <w:sz w:val="24"/>
          <w:szCs w:val="24"/>
        </w:rPr>
        <w:t>Klassierung</w:t>
      </w:r>
      <w:r>
        <w:rPr>
          <w:sz w:val="24"/>
          <w:szCs w:val="24"/>
        </w:rPr>
        <w:t xml:space="preserve"> und eine </w:t>
      </w:r>
      <w:r w:rsidRPr="004B7EDF">
        <w:rPr>
          <w:b/>
          <w:color w:val="C00000"/>
          <w:sz w:val="24"/>
          <w:szCs w:val="24"/>
        </w:rPr>
        <w:t>Punktezahl</w:t>
      </w:r>
      <w:r w:rsidR="004B7EDF">
        <w:rPr>
          <w:sz w:val="24"/>
          <w:szCs w:val="24"/>
        </w:rPr>
        <w:t xml:space="preserve"> (Elo-Punkte)</w:t>
      </w:r>
      <w:r>
        <w:rPr>
          <w:sz w:val="24"/>
          <w:szCs w:val="24"/>
        </w:rPr>
        <w:t xml:space="preserve">. </w:t>
      </w:r>
      <w:r w:rsidR="004B7EDF">
        <w:rPr>
          <w:sz w:val="24"/>
          <w:szCs w:val="24"/>
        </w:rPr>
        <w:t>Dabei ist D1</w:t>
      </w:r>
      <w:r w:rsidR="00996C53">
        <w:rPr>
          <w:sz w:val="24"/>
          <w:szCs w:val="24"/>
        </w:rPr>
        <w:t xml:space="preserve"> (0-659 Elo-Punkte)</w:t>
      </w:r>
      <w:r w:rsidR="004B7EDF">
        <w:rPr>
          <w:sz w:val="24"/>
          <w:szCs w:val="24"/>
        </w:rPr>
        <w:t xml:space="preserve"> die tiefste Klassierung (Anfänger) und A20 </w:t>
      </w:r>
      <w:r w:rsidR="00996C53">
        <w:rPr>
          <w:sz w:val="24"/>
          <w:szCs w:val="24"/>
        </w:rPr>
        <w:t xml:space="preserve">(1740-3000 Elo-Punkte) </w:t>
      </w:r>
      <w:r w:rsidR="004B7EDF">
        <w:rPr>
          <w:sz w:val="24"/>
          <w:szCs w:val="24"/>
        </w:rPr>
        <w:t xml:space="preserve">die höchste (Spitzenspieler in der Schweiz). </w:t>
      </w:r>
    </w:p>
    <w:p w14:paraId="71FF43CA" w14:textId="77777777" w:rsidR="004B7EDF" w:rsidRDefault="004B7EDF" w:rsidP="007E0A73">
      <w:pPr>
        <w:pStyle w:val="KeinLeerraum"/>
        <w:jc w:val="both"/>
        <w:rPr>
          <w:sz w:val="24"/>
          <w:szCs w:val="24"/>
        </w:rPr>
      </w:pPr>
    </w:p>
    <w:p w14:paraId="68D88967" w14:textId="77777777" w:rsidR="004B7EDF" w:rsidRDefault="004B7EDF" w:rsidP="007E0A73">
      <w:pPr>
        <w:pStyle w:val="KeinLeerraum"/>
        <w:jc w:val="both"/>
        <w:rPr>
          <w:sz w:val="24"/>
          <w:szCs w:val="24"/>
        </w:rPr>
      </w:pPr>
      <w:r>
        <w:rPr>
          <w:sz w:val="24"/>
          <w:szCs w:val="24"/>
        </w:rPr>
        <w:t xml:space="preserve">Spielt man nun gegen einen anderen lizenzierten Spieler erhält man bei einem Sieg Elo-Punkte, respektive verliert solche bei einer Niederlage. </w:t>
      </w:r>
      <w:r w:rsidR="00652199">
        <w:rPr>
          <w:sz w:val="24"/>
          <w:szCs w:val="24"/>
        </w:rPr>
        <w:t xml:space="preserve">Je nachdem wie viele Punkte der Gegner hat verliert oder gewinnt man mehr </w:t>
      </w:r>
      <w:r w:rsidR="001D71E8">
        <w:rPr>
          <w:sz w:val="24"/>
          <w:szCs w:val="24"/>
        </w:rPr>
        <w:t xml:space="preserve">oder weniger </w:t>
      </w:r>
      <w:r w:rsidR="000C516D">
        <w:rPr>
          <w:sz w:val="24"/>
          <w:szCs w:val="24"/>
        </w:rPr>
        <w:t>Punkte.</w:t>
      </w:r>
    </w:p>
    <w:p w14:paraId="561C1958" w14:textId="77777777" w:rsidR="000C516D" w:rsidRDefault="000C516D" w:rsidP="007E0A73">
      <w:pPr>
        <w:pStyle w:val="KeinLeerraum"/>
        <w:jc w:val="both"/>
        <w:rPr>
          <w:sz w:val="24"/>
          <w:szCs w:val="24"/>
        </w:rPr>
      </w:pPr>
    </w:p>
    <w:p w14:paraId="0F053883" w14:textId="77777777" w:rsidR="000C516D" w:rsidRDefault="000C516D" w:rsidP="000C516D">
      <w:pPr>
        <w:pStyle w:val="KeinLeerraum"/>
        <w:jc w:val="both"/>
        <w:rPr>
          <w:sz w:val="24"/>
          <w:szCs w:val="24"/>
        </w:rPr>
      </w:pPr>
      <w:r>
        <w:rPr>
          <w:sz w:val="24"/>
          <w:szCs w:val="24"/>
        </w:rPr>
        <w:t xml:space="preserve">Die eigene Punktezahl wird jeweils am 10. jedes Monats neu berechnet. </w:t>
      </w:r>
    </w:p>
    <w:p w14:paraId="5655B083" w14:textId="77777777" w:rsidR="0080140B" w:rsidRDefault="0080140B" w:rsidP="007E0A73">
      <w:pPr>
        <w:pStyle w:val="KeinLeerraum"/>
        <w:jc w:val="both"/>
        <w:rPr>
          <w:sz w:val="24"/>
          <w:szCs w:val="24"/>
        </w:rPr>
      </w:pPr>
    </w:p>
    <w:p w14:paraId="306170E6" w14:textId="77777777" w:rsidR="0080140B" w:rsidRPr="007E0A73" w:rsidRDefault="0006445D" w:rsidP="007E0A73">
      <w:pPr>
        <w:pStyle w:val="KeinLeerraum"/>
        <w:jc w:val="both"/>
        <w:rPr>
          <w:sz w:val="24"/>
          <w:szCs w:val="24"/>
        </w:rPr>
      </w:pPr>
      <w:r>
        <w:rPr>
          <w:noProof/>
          <w:lang w:eastAsia="de-CH"/>
        </w:rPr>
        <w:drawing>
          <wp:anchor distT="0" distB="0" distL="114300" distR="114300" simplePos="0" relativeHeight="251660800" behindDoc="1" locked="0" layoutInCell="1" allowOverlap="1" wp14:anchorId="14475A1B" wp14:editId="10586CB8">
            <wp:simplePos x="0" y="0"/>
            <wp:positionH relativeFrom="column">
              <wp:posOffset>4445</wp:posOffset>
            </wp:positionH>
            <wp:positionV relativeFrom="paragraph">
              <wp:posOffset>4445</wp:posOffset>
            </wp:positionV>
            <wp:extent cx="5972175" cy="4419600"/>
            <wp:effectExtent l="0" t="0" r="9525" b="0"/>
            <wp:wrapNone/>
            <wp:docPr id="1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72175" cy="441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350332" w14:textId="77777777" w:rsidR="0037279F" w:rsidRDefault="0037279F" w:rsidP="007E0A73">
      <w:pPr>
        <w:pStyle w:val="KeinLeerraum"/>
        <w:jc w:val="both"/>
        <w:rPr>
          <w:b/>
          <w:color w:val="C00000"/>
          <w:sz w:val="24"/>
          <w:szCs w:val="24"/>
        </w:rPr>
      </w:pPr>
    </w:p>
    <w:p w14:paraId="7DC84E42" w14:textId="77777777" w:rsidR="0037279F" w:rsidRDefault="0037279F" w:rsidP="007E0A73">
      <w:pPr>
        <w:pStyle w:val="KeinLeerraum"/>
        <w:jc w:val="both"/>
        <w:rPr>
          <w:b/>
          <w:color w:val="C00000"/>
          <w:sz w:val="24"/>
          <w:szCs w:val="24"/>
        </w:rPr>
      </w:pPr>
    </w:p>
    <w:p w14:paraId="086F238E" w14:textId="77777777" w:rsidR="0037279F" w:rsidRDefault="0037279F" w:rsidP="007E0A73">
      <w:pPr>
        <w:pStyle w:val="KeinLeerraum"/>
        <w:jc w:val="both"/>
        <w:rPr>
          <w:b/>
          <w:color w:val="C00000"/>
          <w:sz w:val="24"/>
          <w:szCs w:val="24"/>
        </w:rPr>
      </w:pPr>
    </w:p>
    <w:p w14:paraId="2AB3AF84" w14:textId="77777777" w:rsidR="0037279F" w:rsidRDefault="0037279F" w:rsidP="007E0A73">
      <w:pPr>
        <w:pStyle w:val="KeinLeerraum"/>
        <w:jc w:val="both"/>
        <w:rPr>
          <w:b/>
          <w:color w:val="C00000"/>
          <w:sz w:val="24"/>
          <w:szCs w:val="24"/>
        </w:rPr>
      </w:pPr>
    </w:p>
    <w:p w14:paraId="4A6125E2" w14:textId="77777777" w:rsidR="0037279F" w:rsidRDefault="0037279F" w:rsidP="007E0A73">
      <w:pPr>
        <w:pStyle w:val="KeinLeerraum"/>
        <w:jc w:val="both"/>
        <w:rPr>
          <w:b/>
          <w:color w:val="C00000"/>
          <w:sz w:val="24"/>
          <w:szCs w:val="24"/>
        </w:rPr>
      </w:pPr>
    </w:p>
    <w:p w14:paraId="0BF71B28" w14:textId="77777777" w:rsidR="0037279F" w:rsidRDefault="0037279F" w:rsidP="007E0A73">
      <w:pPr>
        <w:pStyle w:val="KeinLeerraum"/>
        <w:jc w:val="both"/>
        <w:rPr>
          <w:b/>
          <w:color w:val="C00000"/>
          <w:sz w:val="24"/>
          <w:szCs w:val="24"/>
        </w:rPr>
      </w:pPr>
    </w:p>
    <w:p w14:paraId="21D98F05" w14:textId="77777777" w:rsidR="0037279F" w:rsidRDefault="0037279F" w:rsidP="007E0A73">
      <w:pPr>
        <w:pStyle w:val="KeinLeerraum"/>
        <w:jc w:val="both"/>
        <w:rPr>
          <w:b/>
          <w:color w:val="C00000"/>
          <w:sz w:val="24"/>
          <w:szCs w:val="24"/>
        </w:rPr>
      </w:pPr>
    </w:p>
    <w:p w14:paraId="32508337" w14:textId="77777777" w:rsidR="0037279F" w:rsidRDefault="0037279F" w:rsidP="007E0A73">
      <w:pPr>
        <w:pStyle w:val="KeinLeerraum"/>
        <w:jc w:val="both"/>
        <w:rPr>
          <w:b/>
          <w:color w:val="C00000"/>
          <w:sz w:val="24"/>
          <w:szCs w:val="24"/>
        </w:rPr>
      </w:pPr>
    </w:p>
    <w:p w14:paraId="55C6AAFF" w14:textId="77777777" w:rsidR="0037279F" w:rsidRDefault="0037279F" w:rsidP="007E0A73">
      <w:pPr>
        <w:pStyle w:val="KeinLeerraum"/>
        <w:jc w:val="both"/>
        <w:rPr>
          <w:b/>
          <w:color w:val="C00000"/>
          <w:sz w:val="24"/>
          <w:szCs w:val="24"/>
        </w:rPr>
      </w:pPr>
    </w:p>
    <w:p w14:paraId="419AE68F" w14:textId="77777777" w:rsidR="0037279F" w:rsidRDefault="0037279F" w:rsidP="007E0A73">
      <w:pPr>
        <w:pStyle w:val="KeinLeerraum"/>
        <w:jc w:val="both"/>
        <w:rPr>
          <w:b/>
          <w:color w:val="C00000"/>
          <w:sz w:val="24"/>
          <w:szCs w:val="24"/>
        </w:rPr>
      </w:pPr>
    </w:p>
    <w:p w14:paraId="6E8BC155" w14:textId="77777777" w:rsidR="0037279F" w:rsidRDefault="0037279F" w:rsidP="007E0A73">
      <w:pPr>
        <w:pStyle w:val="KeinLeerraum"/>
        <w:jc w:val="both"/>
        <w:rPr>
          <w:b/>
          <w:color w:val="C00000"/>
          <w:sz w:val="24"/>
          <w:szCs w:val="24"/>
        </w:rPr>
      </w:pPr>
    </w:p>
    <w:p w14:paraId="0284BB5D" w14:textId="77777777" w:rsidR="0037279F" w:rsidRDefault="0037279F" w:rsidP="007E0A73">
      <w:pPr>
        <w:pStyle w:val="KeinLeerraum"/>
        <w:jc w:val="both"/>
        <w:rPr>
          <w:b/>
          <w:color w:val="C00000"/>
          <w:sz w:val="24"/>
          <w:szCs w:val="24"/>
        </w:rPr>
      </w:pPr>
    </w:p>
    <w:p w14:paraId="39149E66" w14:textId="77777777" w:rsidR="0037279F" w:rsidRDefault="0037279F" w:rsidP="007E0A73">
      <w:pPr>
        <w:pStyle w:val="KeinLeerraum"/>
        <w:jc w:val="both"/>
        <w:rPr>
          <w:b/>
          <w:color w:val="C00000"/>
          <w:sz w:val="24"/>
          <w:szCs w:val="24"/>
        </w:rPr>
      </w:pPr>
    </w:p>
    <w:p w14:paraId="670D9110" w14:textId="77777777" w:rsidR="0037279F" w:rsidRDefault="0037279F" w:rsidP="007E0A73">
      <w:pPr>
        <w:pStyle w:val="KeinLeerraum"/>
        <w:jc w:val="both"/>
        <w:rPr>
          <w:b/>
          <w:color w:val="C00000"/>
          <w:sz w:val="24"/>
          <w:szCs w:val="24"/>
        </w:rPr>
      </w:pPr>
    </w:p>
    <w:p w14:paraId="0E82F3C6" w14:textId="77777777" w:rsidR="0037279F" w:rsidRDefault="0037279F" w:rsidP="007E0A73">
      <w:pPr>
        <w:pStyle w:val="KeinLeerraum"/>
        <w:jc w:val="both"/>
        <w:rPr>
          <w:b/>
          <w:color w:val="C00000"/>
          <w:sz w:val="24"/>
          <w:szCs w:val="24"/>
        </w:rPr>
      </w:pPr>
    </w:p>
    <w:p w14:paraId="50CEA80E" w14:textId="77777777" w:rsidR="0037279F" w:rsidRDefault="0037279F" w:rsidP="007E0A73">
      <w:pPr>
        <w:pStyle w:val="KeinLeerraum"/>
        <w:jc w:val="both"/>
        <w:rPr>
          <w:b/>
          <w:color w:val="C00000"/>
          <w:sz w:val="24"/>
          <w:szCs w:val="24"/>
        </w:rPr>
      </w:pPr>
    </w:p>
    <w:p w14:paraId="2311F29C" w14:textId="77777777" w:rsidR="0037279F" w:rsidRDefault="0037279F" w:rsidP="007E0A73">
      <w:pPr>
        <w:pStyle w:val="KeinLeerraum"/>
        <w:jc w:val="both"/>
        <w:rPr>
          <w:b/>
          <w:color w:val="C00000"/>
          <w:sz w:val="24"/>
          <w:szCs w:val="24"/>
        </w:rPr>
      </w:pPr>
    </w:p>
    <w:p w14:paraId="02951621" w14:textId="77777777" w:rsidR="0037279F" w:rsidRDefault="0037279F" w:rsidP="007E0A73">
      <w:pPr>
        <w:pStyle w:val="KeinLeerraum"/>
        <w:jc w:val="both"/>
        <w:rPr>
          <w:b/>
          <w:color w:val="C00000"/>
          <w:sz w:val="24"/>
          <w:szCs w:val="24"/>
        </w:rPr>
      </w:pPr>
    </w:p>
    <w:p w14:paraId="2C7EA018" w14:textId="77777777" w:rsidR="0037279F" w:rsidRDefault="0037279F" w:rsidP="007E0A73">
      <w:pPr>
        <w:pStyle w:val="KeinLeerraum"/>
        <w:jc w:val="both"/>
        <w:rPr>
          <w:b/>
          <w:color w:val="C00000"/>
          <w:sz w:val="24"/>
          <w:szCs w:val="24"/>
        </w:rPr>
      </w:pPr>
    </w:p>
    <w:p w14:paraId="10D083BA" w14:textId="77777777" w:rsidR="0037279F" w:rsidRDefault="0037279F" w:rsidP="007E0A73">
      <w:pPr>
        <w:pStyle w:val="KeinLeerraum"/>
        <w:jc w:val="both"/>
        <w:rPr>
          <w:b/>
          <w:color w:val="C00000"/>
          <w:sz w:val="24"/>
          <w:szCs w:val="24"/>
        </w:rPr>
      </w:pPr>
    </w:p>
    <w:p w14:paraId="2A5A3A3B" w14:textId="77777777" w:rsidR="0037279F" w:rsidRDefault="0037279F" w:rsidP="007E0A73">
      <w:pPr>
        <w:pStyle w:val="KeinLeerraum"/>
        <w:jc w:val="both"/>
        <w:rPr>
          <w:b/>
          <w:color w:val="C00000"/>
          <w:sz w:val="24"/>
          <w:szCs w:val="24"/>
        </w:rPr>
      </w:pPr>
    </w:p>
    <w:p w14:paraId="6278C418" w14:textId="77777777" w:rsidR="0037279F" w:rsidRDefault="0037279F" w:rsidP="007E0A73">
      <w:pPr>
        <w:pStyle w:val="KeinLeerraum"/>
        <w:jc w:val="both"/>
        <w:rPr>
          <w:b/>
          <w:color w:val="C00000"/>
          <w:sz w:val="24"/>
          <w:szCs w:val="24"/>
        </w:rPr>
      </w:pPr>
    </w:p>
    <w:p w14:paraId="4E07C4AE" w14:textId="77777777" w:rsidR="009C46EF" w:rsidRDefault="00583500" w:rsidP="0079028B">
      <w:pPr>
        <w:pStyle w:val="KeinLeerraum"/>
        <w:jc w:val="both"/>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03840" behindDoc="0" locked="0" layoutInCell="1" allowOverlap="1" wp14:anchorId="2B4F7715" wp14:editId="229828DD">
                <wp:simplePos x="0" y="0"/>
                <wp:positionH relativeFrom="column">
                  <wp:posOffset>-90170</wp:posOffset>
                </wp:positionH>
                <wp:positionV relativeFrom="paragraph">
                  <wp:posOffset>-848624</wp:posOffset>
                </wp:positionV>
                <wp:extent cx="6133381" cy="603849"/>
                <wp:effectExtent l="0" t="0" r="0" b="6350"/>
                <wp:wrapNone/>
                <wp:docPr id="819" name="Textfeld 819"/>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5C37A5" w14:textId="77777777" w:rsidR="006C12FF" w:rsidRDefault="006C12FF" w:rsidP="00583500">
                            <w:r>
                              <w:rPr>
                                <w:rFonts w:ascii="Arial" w:hAnsi="Arial" w:cs="Arial"/>
                                <w:color w:val="C00000"/>
                                <w:sz w:val="56"/>
                                <w:szCs w:val="80"/>
                              </w:rPr>
                              <w:t>click-tt (Resultate)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4F7715" id="Textfeld 819" o:spid="_x0000_s1117" type="#_x0000_t202" style="position:absolute;left:0;text-align:left;margin-left:-7.1pt;margin-top:-66.8pt;width:482.95pt;height:47.55pt;z-index:25200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bOMbQIAAEUFAAAOAAAAZHJzL2Uyb0RvYy54bWysVN9v2jAQfp+0/8Hy+wgUylrUUDEqpklV&#10;W62d+mwcu0RzfJ59kLC/vmcnAdTtpdNekrPv8+f78Z2vrpvKsJ3yoQSb89FgyJmyEorSvuT8x9Pq&#10;0wVnAYUthAGrcr5XgV/PP364qt1MncEGTKE8IxIbZrXL+QbRzbIsyI2qRBiAU5acGnwlkJb+JSu8&#10;qIm9MtnZcDjNavCF8yBVCLR70zr5PPFrrSTeax0UMpNzig3T16fvOn6z+ZWYvXjhNqXswhD/EEUl&#10;SkuXHqhuBAq29eUfVFUpPQTQOJBQZaB1KVXKgbIZDd9k87gRTqVcqDjBHcoU/h+tvNs9ugfPsPkC&#10;DTUwFqR2YRZoM+bTaF/FP0XKyE8l3B/Kphpkkjano/F4fDHiTJJvOhxfTC4jTXY87XzArwoqFo2c&#10;e2pLqpbY3QZsoT0kXmZhVRqTWmMsq4l0fD5MBw4eIjc2YlVqckdzjDxZuDcqYoz9rjQri5RA3Ejy&#10;Ukvj2U6QMISUymLKPfESOqI0BfGegx3+GNV7Drd59DeDxcPhqrTgU/Zvwi5+9iHrFk81P8k7mtis&#10;G0qcKjjpO7uGYk8N99DOQnByVVJXbkXAB+FJ/NRjGmi8p482QNWHzuJsA/733/YjnjRJXs5qGqac&#10;h19b4RVn5psltV6OJpM4fWkxOf98Rgt/6lmfeuy2WgK1hRRF0SUz4tH0pvZQPdPcL+Kt5BJW0t05&#10;x95cYjvi9G5ItVgkEM2bE3hrH52M1LFLUXNPzbPwrhMmkqTvoB87MXujzxYbT1pYbBF0mcQbC91W&#10;tWsAzWqSf/euxMfgdJ1Qx9dv/goAAP//AwBQSwMEFAAGAAgAAAAhAAd7/VHjAAAADAEAAA8AAABk&#10;cnMvZG93bnJldi54bWxMj01PwkAQhu8m/ofNmHiD7YfFUrslpAkxMXIAuXCbtkPbuB+1u0D117uc&#10;9DYfT955Jl9NSrILjbY3WkA4D4CRrk3T61bA4WMzS4FZh7pBaTQJ+CYLq+L+LsesMVe9o8vetcyH&#10;aJuhgM65IePc1h0ptHMzkPa7kxkVOt+OLW9GvPpwJXkUBAuusNf+QocDlR3Vn/uzEvBWbra4qyKV&#10;/sjy9f20Hr4Ox0SIx4dp/QLM0eT+YLjpe3UovFNlzrqxTAqYhU+RR29FHC+AeWSZhM/AKj+K0wR4&#10;kfP/TxS/AAAA//8DAFBLAQItABQABgAIAAAAIQC2gziS/gAAAOEBAAATAAAAAAAAAAAAAAAAAAAA&#10;AABbQ29udGVudF9UeXBlc10ueG1sUEsBAi0AFAAGAAgAAAAhADj9If/WAAAAlAEAAAsAAAAAAAAA&#10;AAAAAAAALwEAAF9yZWxzLy5yZWxzUEsBAi0AFAAGAAgAAAAhAHiJs4xtAgAARQUAAA4AAAAAAAAA&#10;AAAAAAAALgIAAGRycy9lMm9Eb2MueG1sUEsBAi0AFAAGAAgAAAAhAAd7/VHjAAAADAEAAA8AAAAA&#10;AAAAAAAAAAAAxwQAAGRycy9kb3ducmV2LnhtbFBLBQYAAAAABAAEAPMAAADXBQAAAAA=&#10;" filled="f" stroked="f" strokeweight=".5pt">
                <v:textbox>
                  <w:txbxContent>
                    <w:p w14:paraId="5C5C37A5" w14:textId="77777777" w:rsidR="006C12FF" w:rsidRDefault="006C12FF" w:rsidP="00583500">
                      <w:r>
                        <w:rPr>
                          <w:rFonts w:ascii="Arial" w:hAnsi="Arial" w:cs="Arial"/>
                          <w:color w:val="C00000"/>
                          <w:sz w:val="56"/>
                          <w:szCs w:val="80"/>
                        </w:rPr>
                        <w:t>click-tt (Resultate)</w:t>
                      </w:r>
                    </w:p>
                  </w:txbxContent>
                </v:textbox>
              </v:shape>
            </w:pict>
          </mc:Fallback>
        </mc:AlternateContent>
      </w:r>
      <w:r w:rsidR="009C46EF">
        <w:rPr>
          <w:sz w:val="24"/>
          <w:szCs w:val="24"/>
        </w:rPr>
        <w:t xml:space="preserve">Auf der Homepage </w:t>
      </w:r>
      <w:r w:rsidR="009C46EF" w:rsidRPr="009C46EF">
        <w:rPr>
          <w:b/>
          <w:color w:val="C00000"/>
          <w:sz w:val="24"/>
          <w:szCs w:val="24"/>
        </w:rPr>
        <w:t>www.click-tt.ch</w:t>
      </w:r>
      <w:r w:rsidR="009C46EF">
        <w:rPr>
          <w:sz w:val="24"/>
          <w:szCs w:val="24"/>
        </w:rPr>
        <w:t xml:space="preserve"> könnt ihr alle eure Resultate welche ihr </w:t>
      </w:r>
      <w:r w:rsidR="000C516D">
        <w:rPr>
          <w:sz w:val="24"/>
          <w:szCs w:val="24"/>
        </w:rPr>
        <w:t xml:space="preserve">in den Meisterschaftsspielen und an Turnieren für lizenzierte Spieler erspielt habt einsehen. </w:t>
      </w:r>
    </w:p>
    <w:p w14:paraId="1B1119A2" w14:textId="77777777" w:rsidR="000C516D" w:rsidRDefault="000C516D" w:rsidP="0079028B">
      <w:pPr>
        <w:pStyle w:val="KeinLeerraum"/>
        <w:jc w:val="both"/>
        <w:rPr>
          <w:sz w:val="24"/>
          <w:szCs w:val="24"/>
        </w:rPr>
      </w:pPr>
    </w:p>
    <w:p w14:paraId="7A112E32" w14:textId="77777777" w:rsidR="000C516D" w:rsidRDefault="000C516D" w:rsidP="0079028B">
      <w:pPr>
        <w:pStyle w:val="KeinLeerraum"/>
        <w:jc w:val="both"/>
        <w:rPr>
          <w:sz w:val="24"/>
          <w:szCs w:val="24"/>
        </w:rPr>
      </w:pPr>
      <w:r>
        <w:rPr>
          <w:sz w:val="24"/>
          <w:szCs w:val="24"/>
        </w:rPr>
        <w:t>Einfach auf die oben genannte Homepage gehen:</w:t>
      </w:r>
    </w:p>
    <w:p w14:paraId="002625E9" w14:textId="77777777" w:rsidR="009C46EF" w:rsidRDefault="0006445D" w:rsidP="0079028B">
      <w:pPr>
        <w:pStyle w:val="KeinLeerraum"/>
        <w:jc w:val="both"/>
        <w:rPr>
          <w:sz w:val="24"/>
          <w:szCs w:val="24"/>
        </w:rPr>
      </w:pPr>
      <w:r>
        <w:rPr>
          <w:noProof/>
          <w:lang w:eastAsia="de-CH"/>
        </w:rPr>
        <w:drawing>
          <wp:anchor distT="0" distB="0" distL="114300" distR="114300" simplePos="0" relativeHeight="251661824" behindDoc="1" locked="0" layoutInCell="1" allowOverlap="1" wp14:anchorId="42645DA8" wp14:editId="1F69D8CA">
            <wp:simplePos x="0" y="0"/>
            <wp:positionH relativeFrom="column">
              <wp:posOffset>4445</wp:posOffset>
            </wp:positionH>
            <wp:positionV relativeFrom="paragraph">
              <wp:posOffset>91440</wp:posOffset>
            </wp:positionV>
            <wp:extent cx="5972175" cy="3181350"/>
            <wp:effectExtent l="0" t="0" r="9525" b="0"/>
            <wp:wrapNone/>
            <wp:docPr id="1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0">
                      <a:extLst>
                        <a:ext uri="{28A0092B-C50C-407E-A947-70E740481C1C}">
                          <a14:useLocalDpi xmlns:a14="http://schemas.microsoft.com/office/drawing/2010/main" val="0"/>
                        </a:ext>
                      </a:extLst>
                    </a:blip>
                    <a:srcRect t="16290"/>
                    <a:stretch>
                      <a:fillRect/>
                    </a:stretch>
                  </pic:blipFill>
                  <pic:spPr bwMode="auto">
                    <a:xfrm>
                      <a:off x="0" y="0"/>
                      <a:ext cx="5972175" cy="3181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8904EE" w14:textId="77777777" w:rsidR="0037279F" w:rsidRDefault="0037279F" w:rsidP="007E0A73">
      <w:pPr>
        <w:pStyle w:val="KeinLeerraum"/>
        <w:jc w:val="both"/>
        <w:rPr>
          <w:b/>
          <w:color w:val="C00000"/>
          <w:sz w:val="24"/>
          <w:szCs w:val="24"/>
        </w:rPr>
      </w:pPr>
    </w:p>
    <w:p w14:paraId="6D8EFB85" w14:textId="77777777" w:rsidR="0037279F" w:rsidRDefault="0037279F" w:rsidP="007E0A73">
      <w:pPr>
        <w:pStyle w:val="KeinLeerraum"/>
        <w:jc w:val="both"/>
        <w:rPr>
          <w:b/>
          <w:color w:val="C00000"/>
          <w:sz w:val="24"/>
          <w:szCs w:val="24"/>
        </w:rPr>
      </w:pPr>
    </w:p>
    <w:p w14:paraId="21541C79" w14:textId="77777777" w:rsidR="0037279F" w:rsidRDefault="00004C5B"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5376" behindDoc="0" locked="0" layoutInCell="1" allowOverlap="1" wp14:anchorId="3AAE804B" wp14:editId="537C9EF4">
                <wp:simplePos x="0" y="0"/>
                <wp:positionH relativeFrom="column">
                  <wp:posOffset>3139440</wp:posOffset>
                </wp:positionH>
                <wp:positionV relativeFrom="paragraph">
                  <wp:posOffset>137795</wp:posOffset>
                </wp:positionV>
                <wp:extent cx="2292985" cy="477520"/>
                <wp:effectExtent l="0" t="0" r="12065" b="17780"/>
                <wp:wrapNone/>
                <wp:docPr id="59"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985" cy="477520"/>
                        </a:xfrm>
                        <a:prstGeom prst="rect">
                          <a:avLst/>
                        </a:prstGeom>
                        <a:solidFill>
                          <a:srgbClr val="FFFFFF"/>
                        </a:solidFill>
                        <a:ln w="9525">
                          <a:solidFill>
                            <a:srgbClr val="000000"/>
                          </a:solidFill>
                          <a:miter lim="800000"/>
                          <a:headEnd/>
                          <a:tailEnd/>
                        </a:ln>
                      </wps:spPr>
                      <wps:txbx>
                        <w:txbxContent>
                          <w:p w14:paraId="3270C91B" w14:textId="77777777" w:rsidR="006C12FF" w:rsidRDefault="006C12FF">
                            <w:r>
                              <w:t>Eure Elo-Punkte und eure Klassierung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E804B" id="Text Box 145" o:spid="_x0000_s1118" type="#_x0000_t202" style="position:absolute;left:0;text-align:left;margin-left:247.2pt;margin-top:10.85pt;width:180.55pt;height:37.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g/GHQIAADMEAAAOAAAAZHJzL2Uyb0RvYy54bWysU9uO2jAQfa/Uf7D8XgIRLBARVlu2VJW2&#10;F2nbDzCOQ6w6HndsSOjXd+ywLNq2L1X9YI094zMzZ45Xt31r2FGh12BLPhmNOVNWQqXtvuTfvm7f&#10;LDjzQdhKGLCq5Cfl+e369atV5wqVQwOmUsgIxPqicyVvQnBFlnnZqFb4EThlyVkDtiLQEfdZhaIj&#10;9NZk+Xh8k3WAlUOQynu6vR+cfJ3w61rJ8LmuvQrMlJxqC2nHtO/inq1XotijcI2W5zLEP1TRCm0p&#10;6QXqXgTBDqh/g2q1RPBQh5GENoO61lKlHqibyfhFN4+NcCr1QuR4d6HJ/z9Y+en46L4gC/1b6GmA&#10;qQnvHkB+98zCphF2r+4QoWuUqCjxJFKWdc4X56eRal/4CLLrPkJFQxaHAAmor7GNrFCfjNBpAKcL&#10;6aoPTNJlni/z5WLGmSTfdD6f5WkqmSieXjv04b2ClkWj5EhDTeji+OBDrEYUTyExmQejq602Jh1w&#10;v9sYZEdBAtimlRp4EWYs60q+nOWzgYC/QozT+hNEqwMp2ei25ItLkCgibe9slXQWhDaDTSUbe+Yx&#10;UjeQGPpdz3RV8ptZzBB53UF1ImYRBuXSTyOjAfzJWUeqLbn/cRCoODMfLE1nOZlOo8zTYTqbE5cM&#10;rz27a4+wkqBKHjgbzE0YvsbBod43lGnQg4U7mmitE9nPVZ3rJ2WmGZx/UZT+9TlFPf/19S8AAAD/&#10;/wMAUEsDBBQABgAIAAAAIQAg4MS44AAAAAkBAAAPAAAAZHJzL2Rvd25yZXYueG1sTI/BTsMwEETv&#10;SPyDtUhcEHVakjQJ2VQICURvUBBc3dhNIux1sN00/D3mBMfVPM28rTez0WxSzg+WEJaLBJii1sqB&#10;OoS314frApgPgqTQlhTCt/Kwac7PalFJe6IXNe1Cx2IJ+Uog9CGMFee+7ZURfmFHRTE7WGdEiKfr&#10;uHTiFMuN5qskybkRA8WFXozqvlft5+5oEIr0afrw25vn9zY/6DJcrafHL4d4eTHf3QILag5/MPzq&#10;R3VootPeHkl6phHSMk0jirBaroFFoMiyDNgeocxL4E3N/3/Q/AAAAP//AwBQSwECLQAUAAYACAAA&#10;ACEAtoM4kv4AAADhAQAAEwAAAAAAAAAAAAAAAAAAAAAAW0NvbnRlbnRfVHlwZXNdLnhtbFBLAQIt&#10;ABQABgAIAAAAIQA4/SH/1gAAAJQBAAALAAAAAAAAAAAAAAAAAC8BAABfcmVscy8ucmVsc1BLAQIt&#10;ABQABgAIAAAAIQA8Ig/GHQIAADMEAAAOAAAAAAAAAAAAAAAAAC4CAABkcnMvZTJvRG9jLnhtbFBL&#10;AQItABQABgAIAAAAIQAg4MS44AAAAAkBAAAPAAAAAAAAAAAAAAAAAHcEAABkcnMvZG93bnJldi54&#10;bWxQSwUGAAAAAAQABADzAAAAhAUAAAAA&#10;">
                <v:textbox>
                  <w:txbxContent>
                    <w:p w14:paraId="3270C91B" w14:textId="77777777" w:rsidR="006C12FF" w:rsidRDefault="006C12FF">
                      <w:r>
                        <w:t>Eure Elo-Punkte und eure Klassierung</w:t>
                      </w:r>
                    </w:p>
                  </w:txbxContent>
                </v:textbox>
              </v:shape>
            </w:pict>
          </mc:Fallback>
        </mc:AlternateContent>
      </w:r>
    </w:p>
    <w:p w14:paraId="32D50AE0" w14:textId="77777777" w:rsidR="0037279F" w:rsidRDefault="0037279F" w:rsidP="007E0A73">
      <w:pPr>
        <w:pStyle w:val="KeinLeerraum"/>
        <w:jc w:val="both"/>
        <w:rPr>
          <w:b/>
          <w:color w:val="C00000"/>
          <w:sz w:val="24"/>
          <w:szCs w:val="24"/>
        </w:rPr>
      </w:pPr>
    </w:p>
    <w:p w14:paraId="320F00B4" w14:textId="77777777" w:rsidR="0037279F"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0256" behindDoc="0" locked="0" layoutInCell="1" allowOverlap="1" wp14:anchorId="6EEACB15" wp14:editId="407DD9AB">
                <wp:simplePos x="0" y="0"/>
                <wp:positionH relativeFrom="column">
                  <wp:posOffset>1766570</wp:posOffset>
                </wp:positionH>
                <wp:positionV relativeFrom="paragraph">
                  <wp:posOffset>77470</wp:posOffset>
                </wp:positionV>
                <wp:extent cx="830580" cy="170180"/>
                <wp:effectExtent l="23495" t="20320" r="22225" b="19050"/>
                <wp:wrapNone/>
                <wp:docPr id="58"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580" cy="170180"/>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8E90C16"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EACB15" id="Text Box 136" o:spid="_x0000_s1119" type="#_x0000_t202" style="position:absolute;left:0;text-align:left;margin-left:139.1pt;margin-top:6.1pt;width:65.4pt;height:13.4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w+bHQIAABgEAAAOAAAAZHJzL2Uyb0RvYy54bWysU9uO0zAQfUfiHyy/0yTd3oiarpaWRUjL&#10;RVr4AMdxEgvHY2y3Sfl6xk7areANkQfLzozPzJxzvL0fOkVOwjoJuqDZLKVEaA6V1E1Bv397fLOh&#10;xHmmK6ZAi4KehaP3u9evtr3JxRxaUJWwBEG0y3tT0NZ7kyeJ463omJuBERqDNdiOeTzaJqks6xG9&#10;U8k8TVdJD7YyFrhwDv8exiDdRfy6Ftx/qWsnPFEFxd58XG1cy7Amuy3LG8tMK/nUBvuHLjomNRa9&#10;Qh2YZ+Ro5V9QneQWHNR+xqFLoK4lF3EGnCZL/5jmuWVGxFmQHGeuNLn/B8s/n57NV0v88A4GFDAO&#10;4cwT8B+OaNi3TDfiwVroW8EqLJwFypLeuHy6Gqh2uQsgZf8JKhSZHT1EoKG2XWAF5ySIjgKcr6SL&#10;wROOPzd36XKDEY6hbJ1muA8VWH65bKzzHwR0JGwKalHTCM5OT86PqZeUUEvDo1Qq6qo06Qt6l62X&#10;6TgXKFmFaMhztin3ypITQ2vs02W6OEyF3W1aJz0aVMkOO03DN1omsPFeV7GMZ1KNe+xa6QAuovWm&#10;/i78jEz5oRyIrAq6WgWoECyhOiN9FkZ74nPCTQv2FyU9WrOg7ueRWUGJ+qhRgrfZYhG8HA+L5XqO&#10;B3sbKW8jTHOEKqinZNzu/ej/o7GyabHSKLqGB5StlpHSl64msdF+UZTpqQR/355j1suD3v0GAAD/&#10;/wMAUEsDBBQABgAIAAAAIQBIiT1g3QAAAAkBAAAPAAAAZHJzL2Rvd25yZXYueG1sTI/BTsMwEETv&#10;SPyDtUjcqI1B0IY4VakEnBBqy4WbEy9JVHsdxW4b/p7lRE+j1Yxm35TLKXhxxDH1kQzczhQIpCa6&#10;nloDn7uXmzmIlC056yOhgR9MsKwuL0pbuHiiDR63uRVcQqmwBrqch0LK1HQYbJrFAYm97zgGm/kc&#10;W+lGe+Ly4KVW6kEG2xN/6OyA6w6b/fYQDKhd/bF+03vvptcVfk11ft68L4y5vppWTyAyTvk/DH/4&#10;jA4VM9XxQC4Jb0A/zjVH2dCsHLhXCx5XG7hjlVUpzxdUvwAAAP//AwBQSwECLQAUAAYACAAAACEA&#10;toM4kv4AAADhAQAAEwAAAAAAAAAAAAAAAAAAAAAAW0NvbnRlbnRfVHlwZXNdLnhtbFBLAQItABQA&#10;BgAIAAAAIQA4/SH/1gAAAJQBAAALAAAAAAAAAAAAAAAAAC8BAABfcmVscy8ucmVsc1BLAQItABQA&#10;BgAIAAAAIQB14w+bHQIAABgEAAAOAAAAAAAAAAAAAAAAAC4CAABkcnMvZTJvRG9jLnhtbFBLAQIt&#10;ABQABgAIAAAAIQBIiT1g3QAAAAkBAAAPAAAAAAAAAAAAAAAAAHcEAABkcnMvZG93bnJldi54bWxQ&#10;SwUGAAAAAAQABADzAAAAgQUAAAAA&#10;" filled="f" strokecolor="#c0504d" strokeweight="2.5pt">
                <v:shadow color="#868686"/>
                <v:textbox>
                  <w:txbxContent>
                    <w:p w14:paraId="48E90C16" w14:textId="77777777" w:rsidR="006C12FF" w:rsidRDefault="006C12FF"/>
                  </w:txbxContent>
                </v:textbox>
              </v:shape>
            </w:pict>
          </mc:Fallback>
        </mc:AlternateContent>
      </w:r>
    </w:p>
    <w:p w14:paraId="049ABE41"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7424" behindDoc="0" locked="0" layoutInCell="1" allowOverlap="1" wp14:anchorId="37144479" wp14:editId="1F939726">
                <wp:simplePos x="0" y="0"/>
                <wp:positionH relativeFrom="column">
                  <wp:posOffset>4805045</wp:posOffset>
                </wp:positionH>
                <wp:positionV relativeFrom="paragraph">
                  <wp:posOffset>61595</wp:posOffset>
                </wp:positionV>
                <wp:extent cx="333375" cy="699770"/>
                <wp:effectExtent l="52070" t="13970" r="5080" b="38735"/>
                <wp:wrapNone/>
                <wp:docPr id="57"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699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78D80A" id="_x0000_t32" coordsize="21600,21600" o:spt="32" o:oned="t" path="m,l21600,21600e" filled="f">
                <v:path arrowok="t" fillok="f" o:connecttype="none"/>
                <o:lock v:ext="edit" shapetype="t"/>
              </v:shapetype>
              <v:shape id="AutoShape 147" o:spid="_x0000_s1026" type="#_x0000_t32" style="position:absolute;margin-left:378.35pt;margin-top:4.85pt;width:26.25pt;height:55.1pt;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IR+1QEAAIYDAAAOAAAAZHJzL2Uyb0RvYy54bWysU8GOGyEMvVfqPyDuzSSpsmlGmewh220P&#10;2zbSbj+AADODymBkk0zy98Ukyq7aW1UOCGP78fxs1venwYujRXIQGjmbTKWwQYNxoWvkz5fHD5+k&#10;oKSCUR6CbeTZkrzfvH+3HmNt59CDNxZFBglUj7GRfUqxrirSvR0UTSDakJ0t4KBSNrGrDKoxow++&#10;mk+nd9UIaCKCtkT59uHilJuC37ZWpx9tSzYJ38jMLZUdy77nvdqsVd2hir3TVxrqH1gMyoX86A3q&#10;QSUlDuj+ghqcRiBo00TDUEHbOm1LDbma2fSPap57FW2pJYtD8SYT/T9Y/f24DTtk6voUnuMT6F8k&#10;Amx7FTpbCLycY27cjKWqxkj1LYUNijsU+/EbmByjDgmKCqcWB9F6F79yIoPnSsWpyH6+yW5PSeh8&#10;+TGv5UIKnV13q9VyWdpSqZphODkipS8WBsGHRlJC5bo+bSGE3GDAyxPq+ESJSb4mcHKAR+d96bMP&#10;YmzkajFfFE4E3hl2chhht996FEfFk1JWqTh73oYhHIIpYL1V5vP1nJTz+SxSkSqhy+J5K/m1wRop&#10;vM2fg08Xej5cpWT1eFSp3oM575DdbOVmlzqug8nT9NYuUa/fZ/MbAAD//wMAUEsDBBQABgAIAAAA&#10;IQC7CU+H4AAAAAkBAAAPAAAAZHJzL2Rvd25yZXYueG1sTI/BTsMwDIbvSLxDZCQuiKWrtK0tTScE&#10;DE5ootvuWWPaao1TNdnWvj3mBCfL+j/9/pyvR9uJCw6+daRgPotAIFXOtFQr2O82jwkIHzQZ3TlC&#10;BRN6WBe3N7nOjLvSF17KUAsuIZ9pBU0IfSalrxq02s9cj8TZtxusDrwOtTSDvnK57WQcRUtpdUt8&#10;odE9vjRYncqzVfBabhebw8N+jKfq47N8T05bmt6Uur8bn59ABBzDHwy/+qwOBTsd3ZmMF52C1WK5&#10;YlRByoPzJEpjEEcG52kKssjl/w+KHwAAAP//AwBQSwECLQAUAAYACAAAACEAtoM4kv4AAADhAQAA&#10;EwAAAAAAAAAAAAAAAAAAAAAAW0NvbnRlbnRfVHlwZXNdLnhtbFBLAQItABQABgAIAAAAIQA4/SH/&#10;1gAAAJQBAAALAAAAAAAAAAAAAAAAAC8BAABfcmVscy8ucmVsc1BLAQItABQABgAIAAAAIQD6tIR+&#10;1QEAAIYDAAAOAAAAAAAAAAAAAAAAAC4CAABkcnMvZTJvRG9jLnhtbFBLAQItABQABgAIAAAAIQC7&#10;CU+H4AAAAAkBAAAPAAAAAAAAAAAAAAAAAC8EAABkcnMvZG93bnJldi54bWxQSwUGAAAAAAQABADz&#10;AAAAPAUA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86400" behindDoc="0" locked="0" layoutInCell="1" allowOverlap="1" wp14:anchorId="7C1A4153" wp14:editId="16491A05">
                <wp:simplePos x="0" y="0"/>
                <wp:positionH relativeFrom="column">
                  <wp:posOffset>3309620</wp:posOffset>
                </wp:positionH>
                <wp:positionV relativeFrom="paragraph">
                  <wp:posOffset>61595</wp:posOffset>
                </wp:positionV>
                <wp:extent cx="106680" cy="699770"/>
                <wp:effectExtent l="61595" t="13970" r="12700" b="29210"/>
                <wp:wrapNone/>
                <wp:docPr id="56"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80" cy="699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80E01E" id="AutoShape 146" o:spid="_x0000_s1026" type="#_x0000_t32" style="position:absolute;margin-left:260.6pt;margin-top:4.85pt;width:8.4pt;height:55.1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Fc1wEAAIYDAAAOAAAAZHJzL2Uyb0RvYy54bWysU8Fu2zAMvQ/YPwi6L04CNG2MOD2k63bo&#10;tgBtP0CRZFuYLAqkEid/P1EJ0mK7FfNBIE3y6fGRWt0fBy8OFslBaORsMpXCBg3Gha6Rry+PX+6k&#10;oKSCUR6CbeTJkrxff/60GmNt59CDNxZFBglUj7GRfUqxrirSvR0UTSDakIMt4KBSdrGrDKoxow++&#10;mk+ni2oENBFBW6L89+EclOuC37ZWp19tSzYJ38jMLZUTy7njs1qvVN2hir3TFxrqAywG5UK+9Ar1&#10;oJISe3T/QA1OIxC0aaJhqKBtnbalh9zNbPpXN8+9irb0ksWheJWJ/h+s/nnYhC0ydX0Mz/EJ9G8S&#10;ATa9Cp0tBF5OMQ9uxlJVY6T6WsIOxS2K3fgDTM5R+wRFhWOLg2i9i9+5kMFzp+JYZD9dZbfHJHT+&#10;OZsuFnd5ODqHFsvl7W0ZS6VqhuHiiJS+WRgEG42khMp1fdpACHnAgOcr1OGJEpN8K+DiAI/O+zJn&#10;H8TYyOXN/KZwIvDOcJDTCLvdxqM4KN6U8pWOc+R9GsI+mALWW2W+XuyknM+2SEWqhC6L563k2wZr&#10;pPA2Pw62zvR8uEjJ6vGqUr0Dc9oih9nLwy59XBaTt+m9X7Lens/6DwAAAP//AwBQSwMEFAAGAAgA&#10;AAAhAF7cssnfAAAACQEAAA8AAABkcnMvZG93bnJldi54bWxMj0FPg0AQhe8m/ofNmHgx7QIGBWRp&#10;jFp7Mo203rcwAik7S9htC//e8aTHyfvy5nv5ajK9OOPoOksKwmUAAqmydUeNgv1uvUhAOK+p1r0l&#10;VDCjg1VxfZXrrLYX+sRz6RvBJeQyraD1fsikdFWLRrulHZA4+7aj0Z7PsZH1qC9cbnoZBcGDNLoj&#10;/tDqAV9arI7lySh4Lbfx+utuP0Vztfko35PjluY3pW5vpucnEB4n/wfDrz6rQ8FOB3ui2oleQRyF&#10;EaMK0kcQnMf3CW87MBimKcgil/8XFD8AAAD//wMAUEsBAi0AFAAGAAgAAAAhALaDOJL+AAAA4QEA&#10;ABMAAAAAAAAAAAAAAAAAAAAAAFtDb250ZW50X1R5cGVzXS54bWxQSwECLQAUAAYACAAAACEAOP0h&#10;/9YAAACUAQAACwAAAAAAAAAAAAAAAAAvAQAAX3JlbHMvLnJlbHNQSwECLQAUAAYACAAAACEAvjAx&#10;XNcBAACGAwAADgAAAAAAAAAAAAAAAAAuAgAAZHJzL2Uyb0RvYy54bWxQSwECLQAUAAYACAAAACEA&#10;Xtyyyd8AAAAJAQAADwAAAAAAAAAAAAAAAAAxBAAAZHJzL2Rvd25yZXYueG1sUEsFBgAAAAAEAAQA&#10;8wAAAD0FAA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79232" behindDoc="0" locked="0" layoutInCell="1" allowOverlap="1" wp14:anchorId="0D77F7E1" wp14:editId="4E6D1FD8">
                <wp:simplePos x="0" y="0"/>
                <wp:positionH relativeFrom="column">
                  <wp:posOffset>2459990</wp:posOffset>
                </wp:positionH>
                <wp:positionV relativeFrom="paragraph">
                  <wp:posOffset>61595</wp:posOffset>
                </wp:positionV>
                <wp:extent cx="956310" cy="1471295"/>
                <wp:effectExtent l="50165" t="42545" r="12700" b="10160"/>
                <wp:wrapNone/>
                <wp:docPr id="55" name="AutoShap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6310" cy="1471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B0BF73" id="AutoShape 135" o:spid="_x0000_s1026" type="#_x0000_t32" style="position:absolute;margin-left:193.7pt;margin-top:4.85pt;width:75.3pt;height:115.85pt;flip:x 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Ame2QEAAJEDAAAOAAAAZHJzL2Uyb0RvYy54bWysU01v2zAMvQ/YfxB0XxxnS7cacXpI1+3Q&#10;rQHa7a5Isi1MFgVSjZN/P1EJ0n3chvkgkKb4+PhIrW4Ooxd7i+QgtLKezaWwQYNxoW/lt6e7Nx+k&#10;oKSCUR6CbeXRkrxZv361mmJjFzCANxZFBgnUTLGVQ0qxqSrSgx0VzSDakIMd4KhSdrGvDKopo4++&#10;WsznV9UEaCKCtkT57+0pKNcFv+usTg9dRzYJ38rMLZUTy7njs1qvVNOjioPTZxrqH1iMyoVc9AJ1&#10;q5ISz+j+ghqdRiDo0kzDWEHXOW1LD7mbev5HN4+Dirb0ksWheJGJ/h+s/rrfhC0ydX0Ij/Ee9A8S&#10;ATaDCr0tBJ6OMQ+uZqmqKVJzSWGH4hbFbvoCJt9RzwmKCocOR9F5Fz9zYrG+s8Vlcs/iUAZwvAzA&#10;HpLQ+ef18uptncekc6h+975eXC9LWdUwImdHpPTJwijYaCUlVK4f0gZCyLMGPNVQ+3tKzPclgZMD&#10;3Dnvy8h9EBPXWywLKQLvDAf5GmG/23gUe8VLU74zi9+uITwHU8AGq8zHs52U89kWqaiW0GUdvZVc&#10;bbRGCm/zO2HrRM+Hs6osJG8tNTswxy1ymL0899LHeUd5sX71y62Xl7T+CQAA//8DAFBLAwQUAAYA&#10;CAAAACEAd9J6lOAAAAAJAQAADwAAAGRycy9kb3ducmV2LnhtbEyPwU7DMBBE70j8g7VI3KiTNtA0&#10;ZFMhJE6AEG0v3NzYTaLGazd20/D3LCc4jmY086ZcT7YXoxlC5wghnSUgDNVOd9Qg7LYvdzmIEBVp&#10;1TsyCN8mwLq6vipVod2FPs24iY3gEgqFQmhj9IWUoW6NVWHmvCH2Dm6wKrIcGqkHdeFy28t5kjxI&#10;qzrihVZ589ya+rg5W4RD4uuP1fZVn04+G5u3r51P34+ItzfT0yOIaKb4F4ZffEaHipn27kw6iB5h&#10;kS8zjiKsliDYv1/k/G2PMM/SDGRVyv8Pqh8AAAD//wMAUEsBAi0AFAAGAAgAAAAhALaDOJL+AAAA&#10;4QEAABMAAAAAAAAAAAAAAAAAAAAAAFtDb250ZW50X1R5cGVzXS54bWxQSwECLQAUAAYACAAAACEA&#10;OP0h/9YAAACUAQAACwAAAAAAAAAAAAAAAAAvAQAAX3JlbHMvLnJlbHNQSwECLQAUAAYACAAAACEA&#10;9pgJntkBAACRAwAADgAAAAAAAAAAAAAAAAAuAgAAZHJzL2Uyb0RvYy54bWxQSwECLQAUAAYACAAA&#10;ACEAd9J6lOAAAAAJAQAADwAAAAAAAAAAAAAAAAAzBAAAZHJzL2Rvd25yZXYueG1sUEsFBgAAAAAE&#10;AAQA8wAAAEAFAAAAAA==&#10;">
                <v:stroke endarrow="block"/>
              </v:shape>
            </w:pict>
          </mc:Fallback>
        </mc:AlternateContent>
      </w:r>
    </w:p>
    <w:p w14:paraId="3F817451" w14:textId="77777777" w:rsidR="00AA3846" w:rsidRDefault="00AA3846" w:rsidP="007E0A73">
      <w:pPr>
        <w:pStyle w:val="KeinLeerraum"/>
        <w:jc w:val="both"/>
        <w:rPr>
          <w:b/>
          <w:color w:val="C00000"/>
          <w:sz w:val="24"/>
          <w:szCs w:val="24"/>
        </w:rPr>
      </w:pPr>
    </w:p>
    <w:p w14:paraId="645823CF" w14:textId="77777777" w:rsidR="00AA3846" w:rsidRDefault="00AA3846" w:rsidP="007E0A73">
      <w:pPr>
        <w:pStyle w:val="KeinLeerraum"/>
        <w:jc w:val="both"/>
        <w:rPr>
          <w:b/>
          <w:color w:val="C00000"/>
          <w:sz w:val="24"/>
          <w:szCs w:val="24"/>
        </w:rPr>
      </w:pPr>
    </w:p>
    <w:p w14:paraId="2462BAFB" w14:textId="77777777" w:rsidR="00AA3846" w:rsidRDefault="00AA3846" w:rsidP="007E0A73">
      <w:pPr>
        <w:pStyle w:val="KeinLeerraum"/>
        <w:jc w:val="both"/>
        <w:rPr>
          <w:b/>
          <w:color w:val="C00000"/>
          <w:sz w:val="24"/>
          <w:szCs w:val="24"/>
        </w:rPr>
      </w:pPr>
    </w:p>
    <w:p w14:paraId="7AABEF8B"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9472" behindDoc="0" locked="0" layoutInCell="1" allowOverlap="1" wp14:anchorId="4B6B88A5" wp14:editId="77660059">
                <wp:simplePos x="0" y="0"/>
                <wp:positionH relativeFrom="column">
                  <wp:posOffset>3938270</wp:posOffset>
                </wp:positionH>
                <wp:positionV relativeFrom="paragraph">
                  <wp:posOffset>140970</wp:posOffset>
                </wp:positionV>
                <wp:extent cx="180975" cy="190500"/>
                <wp:effectExtent l="52070" t="45720" r="5080" b="11430"/>
                <wp:wrapNone/>
                <wp:docPr id="54" name="Auto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0975"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A2867B" id="AutoShape 149" o:spid="_x0000_s1026" type="#_x0000_t32" style="position:absolute;margin-left:310.1pt;margin-top:11.1pt;width:14.25pt;height:15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Zm2gEAAJADAAAOAAAAZHJzL2Uyb0RvYy54bWysU8Fu2zAMvQ/YPwi6L3YCZGuMOD2k63bo&#10;tgJtd1ck2RYmiwKpxMnfT1SCtNhuw3wQSFN8fHyk1rfH0YuDRXIQWjmf1VLYoMG40Lfy5fn+w40U&#10;lFQwykOwrTxZkreb9+/WU2zsAgbwxqLIIIGaKbZySCk2VUV6sKOiGUQbcrADHFXKLvaVQTVl9NFX&#10;i7r+WE2AJiJoS5T/3p2DclPwu87q9KPryCbhW5m5pXJiOXd8Vpu1anpUcXD6QkP9A4tRuZCLXqHu&#10;VFJij+4vqNFpBIIuzTSMFXSd07b0kLuZ13908zSoaEsvWRyKV5no/8Hq74dteESmro/hKT6A/kUi&#10;wHZQobeFwPMp5sHNWapqitRcU9ih+IhiN30Dk++ofYKiwrHDUXTexa+cWKyfbHGZ3LM4lgGcrgOw&#10;xyR0/jm/qVefllLoHJqv6mVdBlSphgE5OSKlLxZGwUYrKaFy/ZC2EEIeNeC5hDo8UGK6rwmcHODe&#10;eV8m7oOYWrlaLpaFE4F3hoN8jbDfbT2Kg+KdKV/pPUfeXkPYB1PABqvM54udlPPZFqmIltBlGb2V&#10;XG20Rgpv8zNh60zPh4uorCMvLTU7MKdH5DB7eeylj8uK8l699cut14e0+Q0AAP//AwBQSwMEFAAG&#10;AAgAAAAhAKEDPn3eAAAACQEAAA8AAABkcnMvZG93bnJldi54bWxMj8FOwzAMhu9IvENkJG4sWTXK&#10;KHUnhMQJEGLbhVvWZG21xsmarCtvjzmxk2X70+/P5WpyvRjtEDtPCPOZAmGp9qajBmG7eb1bgohJ&#10;k9G9J4vwYyOsquurUhfGn+nLjuvUCA6hWGiENqVQSBnr1jodZz5Y4t3eD04nbodGmkGfOdz1MlMq&#10;l053xBdaHexLa+vD+uQQ9irUn4+bN3M8hsXYvH9vw/zjgHh7Mz0/gUh2Sv8w/OmzOlTstPMnMlH0&#10;CHmmMkYRsowrA/li+QBih3DPA1mV8vKD6hcAAP//AwBQSwECLQAUAAYACAAAACEAtoM4kv4AAADh&#10;AQAAEwAAAAAAAAAAAAAAAAAAAAAAW0NvbnRlbnRfVHlwZXNdLnhtbFBLAQItABQABgAIAAAAIQA4&#10;/SH/1gAAAJQBAAALAAAAAAAAAAAAAAAAAC8BAABfcmVscy8ucmVsc1BLAQItABQABgAIAAAAIQAK&#10;zJZm2gEAAJADAAAOAAAAAAAAAAAAAAAAAC4CAABkcnMvZTJvRG9jLnhtbFBLAQItABQABgAIAAAA&#10;IQChAz593gAAAAkBAAAPAAAAAAAAAAAAAAAAADQEAABkcnMvZG93bnJldi54bWxQSwUGAAAAAAQA&#10;BADzAAAAPwUAAAAA&#10;">
                <v:stroke endarrow="block"/>
              </v:shape>
            </w:pict>
          </mc:Fallback>
        </mc:AlternateContent>
      </w:r>
    </w:p>
    <w:p w14:paraId="3111A8D3"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8448" behindDoc="0" locked="0" layoutInCell="1" allowOverlap="1" wp14:anchorId="1F285171" wp14:editId="68C9204F">
                <wp:simplePos x="0" y="0"/>
                <wp:positionH relativeFrom="column">
                  <wp:posOffset>3636010</wp:posOffset>
                </wp:positionH>
                <wp:positionV relativeFrom="paragraph">
                  <wp:posOffset>145415</wp:posOffset>
                </wp:positionV>
                <wp:extent cx="2292985" cy="276225"/>
                <wp:effectExtent l="6985" t="12065" r="5080" b="6985"/>
                <wp:wrapNone/>
                <wp:docPr id="53"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985" cy="276225"/>
                        </a:xfrm>
                        <a:prstGeom prst="rect">
                          <a:avLst/>
                        </a:prstGeom>
                        <a:solidFill>
                          <a:srgbClr val="FFFFFF"/>
                        </a:solidFill>
                        <a:ln w="9525">
                          <a:solidFill>
                            <a:srgbClr val="000000"/>
                          </a:solidFill>
                          <a:miter lim="800000"/>
                          <a:headEnd/>
                          <a:tailEnd/>
                        </a:ln>
                      </wps:spPr>
                      <wps:txbx>
                        <w:txbxContent>
                          <w:p w14:paraId="18DF9D37" w14:textId="77777777" w:rsidR="006C12FF" w:rsidRDefault="006C12FF">
                            <w:r>
                              <w:t>Eurer Ranking gesamtschweizerisch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285171" id="Text Box 148" o:spid="_x0000_s1120" type="#_x0000_t202" style="position:absolute;left:0;text-align:left;margin-left:286.3pt;margin-top:11.45pt;width:180.55pt;height:21.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oxUGgIAADMEAAAOAAAAZHJzL2Uyb0RvYy54bWysU9uO2yAQfa/Uf0C8N06sXDZWnNU221SV&#10;thdp2w8gGMeomKEDiZ1+fQeczaYX9aEqD4hh4MzMmTOr27417KjQa7Aln4zGnCkrodJ2X/Ivn7ev&#10;bjjzQdhKGLCq5Cfl+e365YtV5wqVQwOmUsgIxPqicyVvQnBFlnnZqFb4EThlyVkDtiKQifusQtER&#10;emuyfDyeZx1g5RCk8p5u7wcnXyf8ulYyfKxrrwIzJafcQtox7bu4Z+uVKPYoXKPlOQ3xD1m0QlsK&#10;eoG6F0GwA+rfoFotETzUYSShzaCutVSpBqpmMv6lmsdGOJVqIXK8u9Dk/x+s/HB8dJ+Qhf419NTA&#10;VIR3DyC/emZh0wi7V3eI0DVKVBR4EinLOueL89dItS98BNl176GiJotDgATU19hGVqhORujUgNOF&#10;dNUHJukyz5f58mbGmSRfvpjn+SyFEMXTb4c+vFXQsngoOVJTE7o4PvgQsxHF05MYzIPR1VYbkwzc&#10;7zYG2VGQALZpndF/emYs60q+nFHsv0OM0/oTRKsDKdnotuQ3l0eiiLS9sVXSWRDaDGdK2dgzj5G6&#10;gcTQ73qmq5LPFzFC5HUH1YmYRRiUS5NGhwbwO2cdqbbk/ttBoOLMvLPUneVkOo0yT8Z0tsjJwGvP&#10;7tojrCSokgfOhuMmDKNxcKj3DUUa9GDhjjpa60T2c1bn/EmZqQfnKYrSv7bTq+dZX/8AAAD//wMA&#10;UEsDBBQABgAIAAAAIQBkhIuE4AAAAAkBAAAPAAAAZHJzL2Rvd25yZXYueG1sTI/BTsMwEETvSPyD&#10;tUhcEHVIitOEOBVCAsEN2gqubrxNIuJ1sN00/D3mBMfVPM28rdazGdiEzveWJNwsEmBIjdU9tRJ2&#10;28frFTAfFGk1WEIJ3+hhXZ+fVarU9kRvOG1Cy2IJ+VJJ6EIYS85906FRfmFHpJgdrDMqxNO1XDt1&#10;iuVm4GmSCG5UT3GhUyM+dNh8bo5Gwmr5PH34l+z1vRGHoQhX+fT05aS8vJjv74AFnMMfDL/6UR3q&#10;6LS3R9KeDRJu81REVEKaFsAiUGRZDmwvQYgl8Lri/z+ofwAAAP//AwBQSwECLQAUAAYACAAAACEA&#10;toM4kv4AAADhAQAAEwAAAAAAAAAAAAAAAAAAAAAAW0NvbnRlbnRfVHlwZXNdLnhtbFBLAQItABQA&#10;BgAIAAAAIQA4/SH/1gAAAJQBAAALAAAAAAAAAAAAAAAAAC8BAABfcmVscy8ucmVsc1BLAQItABQA&#10;BgAIAAAAIQAowoxUGgIAADMEAAAOAAAAAAAAAAAAAAAAAC4CAABkcnMvZTJvRG9jLnhtbFBLAQIt&#10;ABQABgAIAAAAIQBkhIuE4AAAAAkBAAAPAAAAAAAAAAAAAAAAAHQEAABkcnMvZG93bnJldi54bWxQ&#10;SwUGAAAAAAQABADzAAAAgQUAAAAA&#10;">
                <v:textbox>
                  <w:txbxContent>
                    <w:p w14:paraId="18DF9D37" w14:textId="77777777" w:rsidR="006C12FF" w:rsidRDefault="006C12FF">
                      <w:r>
                        <w:t>Eurer Ranking gesamtschweizerisch</w:t>
                      </w:r>
                    </w:p>
                  </w:txbxContent>
                </v:textbox>
              </v:shape>
            </w:pict>
          </mc:Fallback>
        </mc:AlternateContent>
      </w:r>
    </w:p>
    <w:p w14:paraId="0D866DEA" w14:textId="77777777" w:rsidR="00AA3846" w:rsidRDefault="00AA3846" w:rsidP="007E0A73">
      <w:pPr>
        <w:pStyle w:val="KeinLeerraum"/>
        <w:jc w:val="both"/>
        <w:rPr>
          <w:b/>
          <w:color w:val="C00000"/>
          <w:sz w:val="24"/>
          <w:szCs w:val="24"/>
        </w:rPr>
      </w:pPr>
    </w:p>
    <w:p w14:paraId="79335384"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63872" behindDoc="0" locked="0" layoutInCell="1" allowOverlap="1" wp14:anchorId="06E962C0" wp14:editId="427E1061">
                <wp:simplePos x="0" y="0"/>
                <wp:positionH relativeFrom="column">
                  <wp:posOffset>4445</wp:posOffset>
                </wp:positionH>
                <wp:positionV relativeFrom="paragraph">
                  <wp:posOffset>137160</wp:posOffset>
                </wp:positionV>
                <wp:extent cx="561975" cy="104775"/>
                <wp:effectExtent l="23495" t="22860" r="24130" b="24765"/>
                <wp:wrapNone/>
                <wp:docPr id="52"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104775"/>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F2C09FA"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E962C0" id="Text Box 119" o:spid="_x0000_s1121" type="#_x0000_t202" style="position:absolute;left:0;text-align:left;margin-left:.35pt;margin-top:10.8pt;width:44.25pt;height:8.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h3mHwIAABgEAAAOAAAAZHJzL2Uyb0RvYy54bWysU9uO0zAQfUfiHyy/0ySlt42arpaWRUjL&#10;RVr4AMdxEgvHY2y3Sfl6xk7areANkQfLzozPzJxzvL0fOkVOwjoJuqDZLKVEaA6V1E1Bv397fLOh&#10;xHmmK6ZAi4KehaP3u9evtr3JxRxaUJWwBEG0y3tT0NZ7kyeJ463omJuBERqDNdiOeTzaJqks6xG9&#10;U8k8TVdJD7YyFrhwDv8exiDdRfy6Ftx/qWsnPFEFxd58XG1cy7Amuy3LG8tMK/nUBvuHLjomNRa9&#10;Qh2YZ+Ro5V9QneQWHNR+xqFLoK4lF3EGnCZL/5jmuWVGxFmQHGeuNLn/B8s/n57NV0v88A4GFDAO&#10;4cwT8B+OaNi3TDfiwVroW8EqLJwFypLeuHy6Gqh2uQsgZf8JKhSZHT1EoKG2XWAF5ySIjgKcr6SL&#10;wROOP5er7G69pIRjKEsXa9yHCiy/XDbW+Q8COhI2BbWoaQRnpyfnx9RLSqil4VEqFXVVmvQFfZut&#10;l+k4FyhZhWjIc7Yp98qSE0Nr7NNlujhMhd1tWic9GlTJrqCbNHyjZQIb73UVy3gm1bjHrpUO4CJa&#10;b+rvws/IlB/KgciqoKtNgArBEqoz0mdhtCc+J9y0YH9R0qM1C+p+HpkVlKiPGiW4yxaL4OV4WCzX&#10;czzY20h5G2GaI1RBPSXjdu9H/x+NlU2LlUbRNTygbLWMlL50NYmN9ouiTE8l+Pv2HLNeHvTuNwAA&#10;AP//AwBQSwMEFAAGAAgAAAAhABK6JzrbAAAABQEAAA8AAABkcnMvZG93bnJldi54bWxMjsFOwzAQ&#10;RO9I/IO1SNyokyCVNGRTlUrACaG2XLg58ZJEtddR7Lbm7zEnOI5m9ObV62iNONPsR8cI+SIDQdw5&#10;PXKP8HF4vitB+KBYK+OYEL7Jw7q5vqpVpd2Fd3Teh14kCPtKIQwhTJWUvhvIKr9wE3HqvtxsVUhx&#10;7qWe1SXBrZFFli2lVSOnh0FNtB2oO+5PFiE7tO/b1+JodHzZ0Gdsw9PubYV4exM3jyACxfA3hl/9&#10;pA5NcmrdibUXBuEh7RCKfAkiteWqANEi3Jc5yKaW/+2bHwAAAP//AwBQSwECLQAUAAYACAAAACEA&#10;toM4kv4AAADhAQAAEwAAAAAAAAAAAAAAAAAAAAAAW0NvbnRlbnRfVHlwZXNdLnhtbFBLAQItABQA&#10;BgAIAAAAIQA4/SH/1gAAAJQBAAALAAAAAAAAAAAAAAAAAC8BAABfcmVscy8ucmVsc1BLAQItABQA&#10;BgAIAAAAIQAsih3mHwIAABgEAAAOAAAAAAAAAAAAAAAAAC4CAABkcnMvZTJvRG9jLnhtbFBLAQIt&#10;ABQABgAIAAAAIQASuic62wAAAAUBAAAPAAAAAAAAAAAAAAAAAHkEAABkcnMvZG93bnJldi54bWxQ&#10;SwUGAAAAAAQABADzAAAAgQUAAAAA&#10;" filled="f" strokecolor="#c0504d" strokeweight="2.5pt">
                <v:shadow color="#868686"/>
                <v:textbox>
                  <w:txbxContent>
                    <w:p w14:paraId="4F2C09FA" w14:textId="77777777" w:rsidR="006C12FF" w:rsidRDefault="006C12FF"/>
                  </w:txbxContent>
                </v:textbox>
              </v:shape>
            </w:pict>
          </mc:Fallback>
        </mc:AlternateContent>
      </w:r>
    </w:p>
    <w:p w14:paraId="4117E0EB"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78208" behindDoc="0" locked="0" layoutInCell="1" allowOverlap="1" wp14:anchorId="79472EA7" wp14:editId="3AD5BF91">
                <wp:simplePos x="0" y="0"/>
                <wp:positionH relativeFrom="column">
                  <wp:posOffset>566420</wp:posOffset>
                </wp:positionH>
                <wp:positionV relativeFrom="paragraph">
                  <wp:posOffset>3810</wp:posOffset>
                </wp:positionV>
                <wp:extent cx="295275" cy="166370"/>
                <wp:effectExtent l="42545" t="51435" r="5080" b="10795"/>
                <wp:wrapNone/>
                <wp:docPr id="51"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95275" cy="166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23768E" id="AutoShape 134" o:spid="_x0000_s1026" type="#_x0000_t32" style="position:absolute;margin-left:44.6pt;margin-top:.3pt;width:23.25pt;height:13.1pt;flip:x 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iBT2gEAAJADAAAOAAAAZHJzL2Uyb0RvYy54bWysU8Fu2zAMvQ/YPwi6L04yJN2MOD2k63bo&#10;tgBtd1ck2RYmiwKlxMnfj1SCtNhuQ30QSFN8fHykVrfHwYuDxeQgNHI2mUphgwbjQtfI56f7D5+k&#10;SFkFozwE28iTTfJ2/f7daoy1nUMP3lgUBBJSPcZG9jnHuqqS7u2g0gSiDRRsAQeVycWuMqhGQh98&#10;NZ9Ol9UIaCKCtinR37tzUK4LfttanX+2bbJZ+EYSt1xOLOeOz2q9UnWHKvZOX2io/2AxKBeo6BXq&#10;TmUl9uj+gRqcRkjQ5omGoYK2ddqWHqib2fSvbh57FW3phcRJ8SpTejtY/eOwCVtk6voYHuMD6N9J&#10;BNj0KnS2EHg6RRrcjKWqxpjqawo7KW5R7MbvYOiO2mcoKhxbHETrXfzGicX6xRaXoZ7FsQzgdB2A&#10;PWah6ef882J+s5BCU2i2XH68KQOqVM2AnBwx5a8WBsFGI1NG5bo+byAEGjXguYQ6PKTMdF8SODnA&#10;vfO+TNwHMTaSqi0KpwTeGQ7ytYTdbuNRHBTvTPlK7xR5fQ1hH0wB660yXy52Vs6TLXIRLaMjGb2V&#10;XG2wRgpv6Zmwdabnw0VU1pGXNtU7MKctcpg9Gnvp47KivFev/XLr5SGt/wAAAP//AwBQSwMEFAAG&#10;AAgAAAAhADPl9urcAAAABgEAAA8AAABkcnMvZG93bnJldi54bWxMjsFOwzAQRO9I/IO1SNyo0wAh&#10;DdlUCIkToIq2F25uvE2ixms3dtPw97gnOI5m9OaVy8n0YqTBd5YR5rMEBHFtdccNwnbzdpeD8EGx&#10;Vr1lQvghD8vq+qpUhbZn/qJxHRoRIewLhdCG4Aopfd2SUX5mHXHs9nYwKsQ4NFIP6hzhppdpkmTS&#10;qI7jQ6scvbZUH9Yng7BPXL1abN718egexubje+vmnwfE25vp5RlEoCn8jeGiH9Whik47e2LtRY+Q&#10;L9K4RMhAXNr7xycQO4Q0y0FWpfyvX/0CAAD//wMAUEsBAi0AFAAGAAgAAAAhALaDOJL+AAAA4QEA&#10;ABMAAAAAAAAAAAAAAAAAAAAAAFtDb250ZW50X1R5cGVzXS54bWxQSwECLQAUAAYACAAAACEAOP0h&#10;/9YAAACUAQAACwAAAAAAAAAAAAAAAAAvAQAAX3JlbHMvLnJlbHNQSwECLQAUAAYACAAAACEAsp4g&#10;U9oBAACQAwAADgAAAAAAAAAAAAAAAAAuAgAAZHJzL2Uyb0RvYy54bWxQSwECLQAUAAYACAAAACEA&#10;M+X26twAAAAGAQAADwAAAAAAAAAAAAAAAAA0BAAAZHJzL2Rvd25yZXYueG1sUEsFBgAAAAAEAAQA&#10;8wAAAD0FAA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64896" behindDoc="0" locked="0" layoutInCell="1" allowOverlap="1" wp14:anchorId="3523041B" wp14:editId="1B613EE7">
                <wp:simplePos x="0" y="0"/>
                <wp:positionH relativeFrom="column">
                  <wp:posOffset>861695</wp:posOffset>
                </wp:positionH>
                <wp:positionV relativeFrom="paragraph">
                  <wp:posOffset>44450</wp:posOffset>
                </wp:positionV>
                <wp:extent cx="3476625" cy="276225"/>
                <wp:effectExtent l="13970" t="6350" r="5080" b="12700"/>
                <wp:wrapNone/>
                <wp:docPr id="5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276225"/>
                        </a:xfrm>
                        <a:prstGeom prst="rect">
                          <a:avLst/>
                        </a:prstGeom>
                        <a:solidFill>
                          <a:srgbClr val="FFFFFF"/>
                        </a:solidFill>
                        <a:ln w="9525">
                          <a:solidFill>
                            <a:srgbClr val="000000"/>
                          </a:solidFill>
                          <a:miter lim="800000"/>
                          <a:headEnd/>
                          <a:tailEnd/>
                        </a:ln>
                      </wps:spPr>
                      <wps:txbx>
                        <w:txbxContent>
                          <w:p w14:paraId="5873DB55" w14:textId="77777777" w:rsidR="006C12FF" w:rsidRDefault="006C12FF">
                            <w:r>
                              <w:t>Über den Elo-Filter könnt ihr euren Namen eingeben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23041B" id="Text Box 120" o:spid="_x0000_s1122" type="#_x0000_t202" style="position:absolute;left:0;text-align:left;margin-left:67.85pt;margin-top:3.5pt;width:273.75pt;height:2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QNIGQIAADMEAAAOAAAAZHJzL2Uyb0RvYy54bWysU9tu2zAMfR+wfxD0vjjJkrQx4hRdugwD&#10;ugvQ7QMUWY6FyaJGKbGzry8lu2l2wR6G+UEgTeqQPDxa3XSNYUeFXoMt+GQ05kxZCaW2+4J//bJ9&#10;dc2ZD8KWwoBVBT8pz2/WL1+sWperKdRgSoWMQKzPW1fwOgSXZ5mXtWqEH4FTloIVYCMCubjPShQt&#10;oTcmm47Hi6wFLB2CVN7T37s+yNcJv6qUDJ+qyqvATMGpt5BOTOcuntl6JfI9CldrObQh/qGLRmhL&#10;Rc9QdyIIdkD9G1SjJYKHKowkNBlUlZYqzUDTTMa/TPNQC6fSLESOd2ea/P+DlR+PD+4zstC9gY4W&#10;mIbw7h7kN88sbGph9+oWEdpaiZIKTyJlWet8PlyNVPvcR5Bd+wFKWrI4BEhAXYVNZIXmZIROCzid&#10;SVddYJJ+vp5dLRbTOWeSYtOrxZTsWELkT7cd+vBOQcOiUXCkpSZ0cbz3oU99SonFPBhdbrUxycH9&#10;bmOQHQUJYJu+Af2nNGNZW/DlnGr/HWKcvj9BNDqQko1uCn59ThJ5pO2tLZPOgtCmt2k6YwceI3U9&#10;iaHbdUyXBV8sY4XI6w7KEzGL0CuXXhoZNeAPzlpSbcH994NAxZl5b2k7y8lsFmWenNn8akoOXkZ2&#10;lxFhJUEVPHDWm5vQP42DQ72vqVKvBwu3tNFKJ7Kfuxr6J2WmdQ2vKEr/0k9Zz299/QgAAP//AwBQ&#10;SwMEFAAGAAgAAAAhAGHvO6TeAAAACAEAAA8AAABkcnMvZG93bnJldi54bWxMj8tOwzAURPdI/IN1&#10;kdig1qEhD0KcCiGB6A5aBFs3vk0i/Ai2m4a/57KC5WhGM2fq9Ww0m9CHwVkB18sEGNrWqcF2At52&#10;j4sSWIjSKqmdRQHfGGDdnJ/VslLuZF9x2saOUYkNlRTQxzhWnIe2RyPD0o1oyTs4b2Qk6TuuvDxR&#10;udF8lSQ5N3KwtNDLER96bD+3RyOgvHmePsImfXlv84O+jVfF9PTlhbi8mO/vgEWc418YfvEJHRpi&#10;2rujVYFp0mlWUFRAQZfIz8t0BWwvIEsy4E3N/x9ofgAAAP//AwBQSwECLQAUAAYACAAAACEAtoM4&#10;kv4AAADhAQAAEwAAAAAAAAAAAAAAAAAAAAAAW0NvbnRlbnRfVHlwZXNdLnhtbFBLAQItABQABgAI&#10;AAAAIQA4/SH/1gAAAJQBAAALAAAAAAAAAAAAAAAAAC8BAABfcmVscy8ucmVsc1BLAQItABQABgAI&#10;AAAAIQBsWQNIGQIAADMEAAAOAAAAAAAAAAAAAAAAAC4CAABkcnMvZTJvRG9jLnhtbFBLAQItABQA&#10;BgAIAAAAIQBh7zuk3gAAAAgBAAAPAAAAAAAAAAAAAAAAAHMEAABkcnMvZG93bnJldi54bWxQSwUG&#10;AAAAAAQABADzAAAAfgUAAAAA&#10;">
                <v:textbox>
                  <w:txbxContent>
                    <w:p w14:paraId="5873DB55" w14:textId="77777777" w:rsidR="006C12FF" w:rsidRDefault="006C12FF">
                      <w:r>
                        <w:t>Über den Elo-Filter könnt ihr euren Namen eingeben</w:t>
                      </w:r>
                    </w:p>
                  </w:txbxContent>
                </v:textbox>
              </v:shape>
            </w:pict>
          </mc:Fallback>
        </mc:AlternateContent>
      </w:r>
    </w:p>
    <w:p w14:paraId="4C1C7BD9" w14:textId="77777777" w:rsidR="00AA3846" w:rsidRDefault="00AA3846" w:rsidP="007E0A73">
      <w:pPr>
        <w:pStyle w:val="KeinLeerraum"/>
        <w:jc w:val="both"/>
        <w:rPr>
          <w:b/>
          <w:color w:val="C00000"/>
          <w:sz w:val="24"/>
          <w:szCs w:val="24"/>
        </w:rPr>
      </w:pPr>
    </w:p>
    <w:p w14:paraId="7BC823EC" w14:textId="77777777" w:rsidR="0037279F" w:rsidRDefault="0037279F" w:rsidP="007E0A73">
      <w:pPr>
        <w:pStyle w:val="KeinLeerraum"/>
        <w:jc w:val="both"/>
        <w:rPr>
          <w:b/>
          <w:color w:val="C00000"/>
          <w:sz w:val="24"/>
          <w:szCs w:val="24"/>
        </w:rPr>
      </w:pPr>
    </w:p>
    <w:p w14:paraId="48170ABF" w14:textId="77777777" w:rsidR="0037279F" w:rsidRDefault="0037279F" w:rsidP="007E0A73">
      <w:pPr>
        <w:pStyle w:val="KeinLeerraum"/>
        <w:jc w:val="both"/>
        <w:rPr>
          <w:b/>
          <w:color w:val="C00000"/>
          <w:sz w:val="24"/>
          <w:szCs w:val="24"/>
        </w:rPr>
      </w:pPr>
    </w:p>
    <w:p w14:paraId="37041E86" w14:textId="77777777" w:rsidR="0037279F" w:rsidRDefault="0006445D" w:rsidP="007E0A73">
      <w:pPr>
        <w:pStyle w:val="KeinLeerraum"/>
        <w:jc w:val="both"/>
        <w:rPr>
          <w:b/>
          <w:color w:val="C00000"/>
          <w:sz w:val="24"/>
          <w:szCs w:val="24"/>
        </w:rPr>
      </w:pPr>
      <w:r>
        <w:rPr>
          <w:noProof/>
          <w:lang w:eastAsia="de-CH"/>
        </w:rPr>
        <w:drawing>
          <wp:anchor distT="0" distB="0" distL="114300" distR="114300" simplePos="0" relativeHeight="251662848" behindDoc="1" locked="0" layoutInCell="1" allowOverlap="1" wp14:anchorId="7CB6D524" wp14:editId="0D1BD33F">
            <wp:simplePos x="0" y="0"/>
            <wp:positionH relativeFrom="column">
              <wp:posOffset>4445</wp:posOffset>
            </wp:positionH>
            <wp:positionV relativeFrom="paragraph">
              <wp:posOffset>57150</wp:posOffset>
            </wp:positionV>
            <wp:extent cx="5972175" cy="3940810"/>
            <wp:effectExtent l="0" t="0" r="9525" b="2540"/>
            <wp:wrapNone/>
            <wp:docPr id="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1">
                      <a:extLst>
                        <a:ext uri="{28A0092B-C50C-407E-A947-70E740481C1C}">
                          <a14:useLocalDpi xmlns:a14="http://schemas.microsoft.com/office/drawing/2010/main" val="0"/>
                        </a:ext>
                      </a:extLst>
                    </a:blip>
                    <a:srcRect t="13445"/>
                    <a:stretch>
                      <a:fillRect/>
                    </a:stretch>
                  </pic:blipFill>
                  <pic:spPr bwMode="auto">
                    <a:xfrm>
                      <a:off x="0" y="0"/>
                      <a:ext cx="5972175" cy="39408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13CC0E"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65920" behindDoc="0" locked="0" layoutInCell="1" allowOverlap="1" wp14:anchorId="7F83D373" wp14:editId="7F53F27C">
                <wp:simplePos x="0" y="0"/>
                <wp:positionH relativeFrom="column">
                  <wp:posOffset>4233545</wp:posOffset>
                </wp:positionH>
                <wp:positionV relativeFrom="paragraph">
                  <wp:posOffset>180975</wp:posOffset>
                </wp:positionV>
                <wp:extent cx="1695450" cy="885825"/>
                <wp:effectExtent l="13970" t="9525" r="5080" b="9525"/>
                <wp:wrapNone/>
                <wp:docPr id="49"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885825"/>
                        </a:xfrm>
                        <a:prstGeom prst="rect">
                          <a:avLst/>
                        </a:prstGeom>
                        <a:solidFill>
                          <a:srgbClr val="FFFFFF"/>
                        </a:solidFill>
                        <a:ln w="9525">
                          <a:solidFill>
                            <a:srgbClr val="000000"/>
                          </a:solidFill>
                          <a:miter lim="800000"/>
                          <a:headEnd/>
                          <a:tailEnd/>
                        </a:ln>
                      </wps:spPr>
                      <wps:txbx>
                        <w:txbxContent>
                          <w:p w14:paraId="20C830BC" w14:textId="77777777" w:rsidR="006C12FF" w:rsidRDefault="006C12FF">
                            <w:r>
                              <w:t>Hier kommt ihr zum Vereinsprofil, wo ihr alle Mannschaften und Spieler des Vereins sehen könnt.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3D373" id="Text Box 122" o:spid="_x0000_s1123" type="#_x0000_t202" style="position:absolute;left:0;text-align:left;margin-left:333.35pt;margin-top:14.25pt;width:133.5pt;height:69.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lAeGAIAADMEAAAOAAAAZHJzL2Uyb0RvYy54bWysU9tu2zAMfR+wfxD0vjgJ4jYx4hRdugwD&#10;ugvQ7QNkWY6FyaJGKbG7rx8lp2l2wR6G+UEQTeqQPDxc3wydYUeFXoMt+Wwy5UxZCbW2+5J/+bx7&#10;teTMB2FrYcCqkj8qz282L1+se1eoObRgaoWMQKwvelfyNgRXZJmXreqEn4BTlpwNYCcCmbjPahQ9&#10;oXcmm0+nV1kPWDsEqbynv3ejk28SftMoGT42jVeBmZJTbSGdmM4qntlmLYo9CtdqeSpD/EMVndCW&#10;kp6h7kQQ7ID6N6hOSwQPTZhI6DJoGi1V6oG6mU1/6eahFU6lXogc7840+f8HKz8cH9wnZGF4DQMN&#10;MDXh3T3Ir55Z2LbC7tUtIvStEjUlnkXKst754vQ0Uu0LH0Gq/j3UNGRxCJCAhga7yAr1yQidBvB4&#10;Jl0NgcmY8mqVL3JySfItl/lynqcUonh67dCHtwo6Fi8lRxpqQhfHex9iNaJ4ConJPBhd77QxycB9&#10;tTXIjoIEsEvfCf2nMGNZX/JVTrn/DjFN358gOh1IyUZ31MU5SBSRtje2TjoLQpvxTiUbe+IxUjeS&#10;GIZqYLou+XUSZuS1gvqRmEUYlUubRpcW8DtnPam25P7bQaDizLyzNJ3VbLGIMk/GIr+ek4GXnurS&#10;I6wkqJIHzsbrNoyrcXCo9y1lGvVg4ZYm2uhE9nNVp/pJmWkGpy2K0r+0U9Tzrm9+AAAA//8DAFBL&#10;AwQUAAYACAAAACEAfl11ieAAAAAKAQAADwAAAGRycy9kb3ducmV2LnhtbEyPy07DMBBF90j8gzVI&#10;bFDr0ICbhjgVQgLRHbQItm48TSL8CLabhr9nWMFyZo7unFutJ2vYiCH23km4nmfA0DVe966V8LZ7&#10;nBXAYlJOK+MdSvjGCOv6/KxSpfYn94rjNrWMQlwslYQupaHkPDYdWhXnfkBHt4MPViUaQ8t1UCcK&#10;t4Yvskxwq3pHHzo14EOHzef2aCUUN8/jR9zkL++NOJhVulqOT19BysuL6f4OWMIp/cHwq0/qUJPT&#10;3h+djsxIEEIsCZWwKG6BEbDKc1rsiRRFBryu+P8K9Q8AAAD//wMAUEsBAi0AFAAGAAgAAAAhALaD&#10;OJL+AAAA4QEAABMAAAAAAAAAAAAAAAAAAAAAAFtDb250ZW50X1R5cGVzXS54bWxQSwECLQAUAAYA&#10;CAAAACEAOP0h/9YAAACUAQAACwAAAAAAAAAAAAAAAAAvAQAAX3JlbHMvLnJlbHNQSwECLQAUAAYA&#10;CAAAACEAS/JQHhgCAAAzBAAADgAAAAAAAAAAAAAAAAAuAgAAZHJzL2Uyb0RvYy54bWxQSwECLQAU&#10;AAYACAAAACEAfl11ieAAAAAKAQAADwAAAAAAAAAAAAAAAAByBAAAZHJzL2Rvd25yZXYueG1sUEsF&#10;BgAAAAAEAAQA8wAAAH8FAAAAAA==&#10;">
                <v:textbox>
                  <w:txbxContent>
                    <w:p w14:paraId="20C830BC" w14:textId="77777777" w:rsidR="006C12FF" w:rsidRDefault="006C12FF">
                      <w:r>
                        <w:t>Hier kommt ihr zum Vereinsprofil, wo ihr alle Mannschaften und Spieler des Vereins sehen könnt.</w:t>
                      </w:r>
                    </w:p>
                  </w:txbxContent>
                </v:textbox>
              </v:shape>
            </w:pict>
          </mc:Fallback>
        </mc:AlternateContent>
      </w:r>
    </w:p>
    <w:p w14:paraId="7687F299" w14:textId="77777777" w:rsidR="00AA3846" w:rsidRDefault="00AA3846" w:rsidP="007E0A73">
      <w:pPr>
        <w:pStyle w:val="KeinLeerraum"/>
        <w:jc w:val="both"/>
        <w:rPr>
          <w:b/>
          <w:color w:val="C00000"/>
          <w:sz w:val="24"/>
          <w:szCs w:val="24"/>
        </w:rPr>
      </w:pPr>
    </w:p>
    <w:p w14:paraId="5872DCA7"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74112" behindDoc="0" locked="0" layoutInCell="1" allowOverlap="1" wp14:anchorId="528A8E3C" wp14:editId="287F7222">
                <wp:simplePos x="0" y="0"/>
                <wp:positionH relativeFrom="column">
                  <wp:posOffset>3850005</wp:posOffset>
                </wp:positionH>
                <wp:positionV relativeFrom="paragraph">
                  <wp:posOffset>126365</wp:posOffset>
                </wp:positionV>
                <wp:extent cx="383540" cy="0"/>
                <wp:effectExtent l="20955" t="59690" r="5080" b="54610"/>
                <wp:wrapNone/>
                <wp:docPr id="48"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3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D6875F" id="AutoShape 130" o:spid="_x0000_s1026" type="#_x0000_t32" style="position:absolute;margin-left:303.15pt;margin-top:9.95pt;width:30.2pt;height:0;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h8X0QEAAIEDAAAOAAAAZHJzL2Uyb0RvYy54bWysU8Fu2zAMvQ/YPwi6L07SZeiMOD2k63bo&#10;tgDtPkCRZFuYLAqkEjt/P1HJ0mK7DfNBIE3y6fGRWt9NgxdHi+QgNHIxm0thgwbjQtfIH88P726l&#10;oKSCUR6CbeTJkrzbvH2zHmNtl9CDNxZFBglUj7GRfUqxrirSvR0UzSDakIMt4KBSdrGrDKoxow++&#10;Ws7nH6oR0EQEbYny3/tzUG4Kfttanb63LdkkfCMzt1ROLOeez2qzVnWHKvZOX2iof2AxKBfypVeo&#10;e5WUOKD7C2pwGoGgTTMNQwVt67QtPeRuFvM/unnqVbSllywOxatM9P9g9bfjNuyQqespPMVH0D9J&#10;BNj2KnS2EHg+xTy4BUtVjZHqawk7FHco9uNXMDlHHRIUFaYWB9F6F79wIYPnTsVUZD9dZbdTEjr/&#10;vLm9Wb3Pw9G/Q5WqGYHrIlL6bGEQbDSSEirX9WkLIeTZAp7R1fGREvN7KeDiAA/O+zJiH8TYyI+r&#10;5arQIfDOcJDTCLv91qM4Kl6S8pVmc+R1GsIhmALWW2U+XeyknM+2SEWlhC7r5q3k2wZrpPA2vwu2&#10;zvR8uKjIwvGWUr0Hc9ohh9nLcy59XHaSF+m1X7JeXs7mFwAAAP//AwBQSwMEFAAGAAgAAAAhAOMt&#10;Q5feAAAACQEAAA8AAABkcnMvZG93bnJldi54bWxMj8FOwzAMhu9IvENkJC5oSxki20rTCQFjJzRR&#10;xj1rTFutcaom29q3x4gDHO3/0+/P2WpwrThhHxpPGm6nCQik0tuGKg27j/VkASJEQ9a0nlDDiAFW&#10;+eVFZlLrz/SOpyJWgksopEZDHWOXShnKGp0JU98hcfble2cij30lbW/OXO5aOUsSJZ1piC/UpsOn&#10;GstDcXQanovt/frzZjfMxnLzVrwuDlsaX7S+vhoeH0BEHOIfDD/6rA45O+39kWwQrQaVqDtGOVgu&#10;QTCglJqD2P8uZJ7J/x/k3wAAAP//AwBQSwECLQAUAAYACAAAACEAtoM4kv4AAADhAQAAEwAAAAAA&#10;AAAAAAAAAAAAAAAAW0NvbnRlbnRfVHlwZXNdLnhtbFBLAQItABQABgAIAAAAIQA4/SH/1gAAAJQB&#10;AAALAAAAAAAAAAAAAAAAAC8BAABfcmVscy8ucmVsc1BLAQItABQABgAIAAAAIQDOPh8X0QEAAIED&#10;AAAOAAAAAAAAAAAAAAAAAC4CAABkcnMvZTJvRG9jLnhtbFBLAQItABQABgAIAAAAIQDjLUOX3gAA&#10;AAkBAAAPAAAAAAAAAAAAAAAAACsEAABkcnMvZG93bnJldi54bWxQSwUGAAAAAAQABADzAAAANgUA&#10;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70016" behindDoc="0" locked="0" layoutInCell="1" allowOverlap="1" wp14:anchorId="3C4A5021" wp14:editId="09F0CA4C">
                <wp:simplePos x="0" y="0"/>
                <wp:positionH relativeFrom="column">
                  <wp:posOffset>3147695</wp:posOffset>
                </wp:positionH>
                <wp:positionV relativeFrom="paragraph">
                  <wp:posOffset>55245</wp:posOffset>
                </wp:positionV>
                <wp:extent cx="702310" cy="160655"/>
                <wp:effectExtent l="23495" t="17145" r="17145" b="22225"/>
                <wp:wrapNone/>
                <wp:docPr id="47"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160655"/>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2D22F91"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4A5021" id="Text Box 126" o:spid="_x0000_s1124" type="#_x0000_t202" style="position:absolute;left:0;text-align:left;margin-left:247.85pt;margin-top:4.35pt;width:55.3pt;height:12.6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6SHwIAABgEAAAOAAAAZHJzL2Uyb0RvYy54bWysU9uO0zAQfUfiHyy/0yTdtrtETVdLyyKk&#10;5SItfIDrOI2F4zFjt0n5esZO263gDZEHy5Oxz8ycc7y8HzrDDgq9BlvxYpJzpqyEWttdxb9/e3xz&#10;x5kPwtbCgFUVPyrP71evXy17V6optGBqhYxArC97V/E2BFdmmZet6oSfgFOWkg1gJwKFuMtqFD2h&#10;dyab5vki6wFrhyCV9/R3Myb5KuE3jZLhS9N4FZipOPUW0opp3cY1Wy1FuUPhWi1PbYh/6KIT2lLR&#10;C9RGBMH2qP+C6rRE8NCEiYQug6bRUqUZaJoi/2Oa51Y4lWYhcry70OT/H6z8fHh2X5GF4R0MJGAa&#10;wrsnkD88s7Buhd2pB0ToWyVqKlxEyrLe+fJ0NVLtSx9Btv0nqElksQ+QgIYGu8gKzckInQQ4XkhX&#10;Q2CSft7m05uCMpJSxSJfzOepgijPlx368EFBx+Km4kiaJnBxePIhNiPK85FYy8KjNibpaizrK35T&#10;3M7zcS4wuo7ZeM7jbrs2yA6CrLHO5/lscyrsr491OpBBje4qfpfHb7RMZOO9rVOZILQZ99SKsRFc&#10;Jeud+jvzMzIVhu3AdE2DJypjcgv1kehDGO1Jz4k2LeAvznqyZsX9z71AxZn5aEmCt8VsFr2cgtn8&#10;dkoBXme21xlhJUFVPHA2btdh9P/eod61VGkU3cIDydboROlLVyexyX6J6dNTif6+jtOplwe9+g0A&#10;AP//AwBQSwMEFAAGAAgAAAAhAB8Qu6jfAAAACAEAAA8AAABkcnMvZG93bnJldi54bWxMj81OwzAQ&#10;hO9IvIO1SNyoTVtCG7KpSiXgVKG2XLg58ZJE9U8Uu214e5YTnEarGc18W6xGZ8WZhtgFj3A/USDI&#10;18F0vkH4OLzcLUDEpL3RNnhC+KYIq/L6qtC5CRe/o/M+NYJLfMw1QptSn0sZ65acjpPQk2fvKwxO&#10;Jz6HRppBX7jcWTlVKpNOd54XWt3TpqX6uD85BHWo3jdv06M14+uaPscqPe+2S8Tbm3H9BCLRmP7C&#10;8IvP6FAyUxVO3kRhEebLh0eOIixY2M9UNgNRIczmCmRZyP8PlD8AAAD//wMAUEsBAi0AFAAGAAgA&#10;AAAhALaDOJL+AAAA4QEAABMAAAAAAAAAAAAAAAAAAAAAAFtDb250ZW50X1R5cGVzXS54bWxQSwEC&#10;LQAUAAYACAAAACEAOP0h/9YAAACUAQAACwAAAAAAAAAAAAAAAAAvAQAAX3JlbHMvLnJlbHNQSwEC&#10;LQAUAAYACAAAACEALh/+kh8CAAAYBAAADgAAAAAAAAAAAAAAAAAuAgAAZHJzL2Uyb0RvYy54bWxQ&#10;SwECLQAUAAYACAAAACEAHxC7qN8AAAAIAQAADwAAAAAAAAAAAAAAAAB5BAAAZHJzL2Rvd25yZXYu&#10;eG1sUEsFBgAAAAAEAAQA8wAAAIUFAAAAAA==&#10;" filled="f" strokecolor="#c0504d" strokeweight="2.5pt">
                <v:shadow color="#868686"/>
                <v:textbox>
                  <w:txbxContent>
                    <w:p w14:paraId="62D22F91" w14:textId="77777777" w:rsidR="006C12FF" w:rsidRDefault="006C12FF"/>
                  </w:txbxContent>
                </v:textbox>
              </v:shape>
            </w:pict>
          </mc:Fallback>
        </mc:AlternateContent>
      </w:r>
    </w:p>
    <w:p w14:paraId="4987E349" w14:textId="77777777" w:rsidR="00AA3846" w:rsidRDefault="00AA3846" w:rsidP="007E0A73">
      <w:pPr>
        <w:pStyle w:val="KeinLeerraum"/>
        <w:jc w:val="both"/>
        <w:rPr>
          <w:b/>
          <w:color w:val="C00000"/>
          <w:sz w:val="24"/>
          <w:szCs w:val="24"/>
        </w:rPr>
      </w:pPr>
    </w:p>
    <w:p w14:paraId="7D274194" w14:textId="77777777" w:rsidR="00AA3846" w:rsidRDefault="00AA3846" w:rsidP="007E0A73">
      <w:pPr>
        <w:pStyle w:val="KeinLeerraum"/>
        <w:jc w:val="both"/>
        <w:rPr>
          <w:b/>
          <w:color w:val="C00000"/>
          <w:sz w:val="24"/>
          <w:szCs w:val="24"/>
        </w:rPr>
      </w:pPr>
    </w:p>
    <w:p w14:paraId="660BD7B4" w14:textId="77777777" w:rsidR="00AA3846" w:rsidRDefault="00AA3846" w:rsidP="007E0A73">
      <w:pPr>
        <w:pStyle w:val="KeinLeerraum"/>
        <w:jc w:val="both"/>
        <w:rPr>
          <w:b/>
          <w:color w:val="C00000"/>
          <w:sz w:val="24"/>
          <w:szCs w:val="24"/>
        </w:rPr>
      </w:pPr>
    </w:p>
    <w:p w14:paraId="6F5F07DA" w14:textId="77777777" w:rsidR="00AA3846" w:rsidRDefault="00AA3846" w:rsidP="007E0A73">
      <w:pPr>
        <w:pStyle w:val="KeinLeerraum"/>
        <w:jc w:val="both"/>
        <w:rPr>
          <w:b/>
          <w:color w:val="C00000"/>
          <w:sz w:val="24"/>
          <w:szCs w:val="24"/>
        </w:rPr>
      </w:pPr>
    </w:p>
    <w:p w14:paraId="2BBD32E1" w14:textId="77777777" w:rsidR="00AA3846" w:rsidRDefault="00AA3846" w:rsidP="007E0A73">
      <w:pPr>
        <w:pStyle w:val="KeinLeerraum"/>
        <w:jc w:val="both"/>
        <w:rPr>
          <w:b/>
          <w:color w:val="C00000"/>
          <w:sz w:val="24"/>
          <w:szCs w:val="24"/>
        </w:rPr>
      </w:pPr>
    </w:p>
    <w:p w14:paraId="14559ECF" w14:textId="77777777" w:rsidR="00AA3846" w:rsidRDefault="00AA3846" w:rsidP="007E0A73">
      <w:pPr>
        <w:pStyle w:val="KeinLeerraum"/>
        <w:jc w:val="both"/>
        <w:rPr>
          <w:b/>
          <w:color w:val="C00000"/>
          <w:sz w:val="24"/>
          <w:szCs w:val="24"/>
        </w:rPr>
      </w:pPr>
    </w:p>
    <w:p w14:paraId="33BA201A"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66944" behindDoc="0" locked="0" layoutInCell="1" allowOverlap="1" wp14:anchorId="758D83F2" wp14:editId="510BDFE9">
                <wp:simplePos x="0" y="0"/>
                <wp:positionH relativeFrom="column">
                  <wp:posOffset>2538095</wp:posOffset>
                </wp:positionH>
                <wp:positionV relativeFrom="paragraph">
                  <wp:posOffset>97790</wp:posOffset>
                </wp:positionV>
                <wp:extent cx="1695450" cy="695325"/>
                <wp:effectExtent l="13970" t="12065" r="5080" b="6985"/>
                <wp:wrapNone/>
                <wp:docPr id="46"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695325"/>
                        </a:xfrm>
                        <a:prstGeom prst="rect">
                          <a:avLst/>
                        </a:prstGeom>
                        <a:solidFill>
                          <a:srgbClr val="FFFFFF"/>
                        </a:solidFill>
                        <a:ln w="9525">
                          <a:solidFill>
                            <a:srgbClr val="000000"/>
                          </a:solidFill>
                          <a:miter lim="800000"/>
                          <a:headEnd/>
                          <a:tailEnd/>
                        </a:ln>
                      </wps:spPr>
                      <wps:txbx>
                        <w:txbxContent>
                          <w:p w14:paraId="6E1FFC16" w14:textId="77777777" w:rsidR="006C12FF" w:rsidRDefault="006C12FF">
                            <w:r>
                              <w:t xml:space="preserve">Hier seht ihr gegen wenn ihr wann und in welcher Liga/Turnier gespielt habt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8D83F2" id="Text Box 123" o:spid="_x0000_s1125" type="#_x0000_t202" style="position:absolute;left:0;text-align:left;margin-left:199.85pt;margin-top:7.7pt;width:133.5pt;height:54.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ov/GAIAADMEAAAOAAAAZHJzL2Uyb0RvYy54bWysU9tu2zAMfR+wfxD0vjjJkrYx4hRdugwD&#10;ugvQ7QNkWY6FyaJGKbG7ry8lu2l2wR6G+UEgTemQPDxcX/etYUeFXoMt+Gwy5UxZCZW2+4J//bJ7&#10;dcWZD8JWwoBVBX9Qnl9vXr5Ydy5Xc2jAVAoZgVifd67gTQguzzIvG9UKPwGnLAVrwFYEcnGfVSg6&#10;Qm9NNp9OL7IOsHIIUnlPf2+HIN8k/LpWMnyqa68CMwWn2kI6MZ1lPLPNWuR7FK7RcixD/EMVrdCW&#10;kp6gbkUQ7ID6N6hWSwQPdZhIaDOoay1V6oG6mU1/6ea+EU6lXogc7040+f8HKz8e791nZKF/Az0N&#10;MDXh3R3Ib55Z2DbC7tUNInSNEhUlnkXKss75fHwaqfa5jyBl9wEqGrI4BEhAfY1tZIX6ZIROA3g4&#10;ka76wGRMebFaLpYUkhQj+/V8mVKI/Om1Qx/eKWhZNAqONNSELo53PsRqRP50JSbzYHS108YkB/fl&#10;1iA7ChLALn0j+k/XjGVdwVdLyv13iGn6/gTR6kBKNrot+NXpksgjbW9tlXQWhDaDTSUbO/IYqRtI&#10;DH3ZM10V/HIeM0ReS6geiFmEQbm0aWQ0gD8460i1BfffDwIVZ+a9pemsZotFlHlyFsvLOTl4HinP&#10;I8JKgip44Gwwt2FYjYNDvW8o06AHCzc00Vonsp+rGusnZaYZjFsUpX/up1vPu755BAAA//8DAFBL&#10;AwQUAAYACAAAACEAlCooHd8AAAAKAQAADwAAAGRycy9kb3ducmV2LnhtbEyPzU7DMBCE70i8g7VI&#10;XBB1aIPbhDgVQgLBDdoKrm68TSL8E2w3DW/PcoLjznyananWkzVsxBB77yTczDJg6Bqve9dK2G0f&#10;r1fAYlJOK+MdSvjGCOv6/KxSpfYn94bjJrWMQlwslYQupaHkPDYdWhVnfkBH3sEHqxKdoeU6qBOF&#10;W8PnWSa4Vb2jD50a8KHD5nNztBJW+fP4EV8Wr++NOJgiXS3Hp68g5eXFdH8HLOGU/mD4rU/VoaZO&#10;e390OjIjYVEUS0LJuM2BESCEIGFPwjwvgNcV/z+h/gEAAP//AwBQSwECLQAUAAYACAAAACEAtoM4&#10;kv4AAADhAQAAEwAAAAAAAAAAAAAAAAAAAAAAW0NvbnRlbnRfVHlwZXNdLnhtbFBLAQItABQABgAI&#10;AAAAIQA4/SH/1gAAAJQBAAALAAAAAAAAAAAAAAAAAC8BAABfcmVscy8ucmVsc1BLAQItABQABgAI&#10;AAAAIQB1Rov/GAIAADMEAAAOAAAAAAAAAAAAAAAAAC4CAABkcnMvZTJvRG9jLnhtbFBLAQItABQA&#10;BgAIAAAAIQCUKigd3wAAAAoBAAAPAAAAAAAAAAAAAAAAAHIEAABkcnMvZG93bnJldi54bWxQSwUG&#10;AAAAAAQABADzAAAAfgUAAAAA&#10;">
                <v:textbox>
                  <w:txbxContent>
                    <w:p w14:paraId="6E1FFC16" w14:textId="77777777" w:rsidR="006C12FF" w:rsidRDefault="006C12FF">
                      <w:r>
                        <w:t xml:space="preserve">Hier seht ihr gegen wenn ihr wann und in welcher Liga/Turnier gespielt habt </w:t>
                      </w:r>
                    </w:p>
                  </w:txbxContent>
                </v:textbox>
              </v:shape>
            </w:pict>
          </mc:Fallback>
        </mc:AlternateContent>
      </w:r>
    </w:p>
    <w:p w14:paraId="066E4211"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68992" behindDoc="0" locked="0" layoutInCell="1" allowOverlap="1" wp14:anchorId="4F99D75E" wp14:editId="5BE8164D">
                <wp:simplePos x="0" y="0"/>
                <wp:positionH relativeFrom="column">
                  <wp:posOffset>4624070</wp:posOffset>
                </wp:positionH>
                <wp:positionV relativeFrom="paragraph">
                  <wp:posOffset>35560</wp:posOffset>
                </wp:positionV>
                <wp:extent cx="1114425" cy="571500"/>
                <wp:effectExtent l="13970" t="6985" r="5080" b="12065"/>
                <wp:wrapNone/>
                <wp:docPr id="4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71500"/>
                        </a:xfrm>
                        <a:prstGeom prst="rect">
                          <a:avLst/>
                        </a:prstGeom>
                        <a:solidFill>
                          <a:srgbClr val="FFFFFF"/>
                        </a:solidFill>
                        <a:ln w="9525">
                          <a:solidFill>
                            <a:srgbClr val="000000"/>
                          </a:solidFill>
                          <a:miter lim="800000"/>
                          <a:headEnd/>
                          <a:tailEnd/>
                        </a:ln>
                      </wps:spPr>
                      <wps:txbx>
                        <w:txbxContent>
                          <w:p w14:paraId="72DB4EA2" w14:textId="77777777" w:rsidR="006C12FF" w:rsidRDefault="006C12FF">
                            <w:r>
                              <w:t xml:space="preserve">Erhalten - und + Punkte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9D75E" id="Text Box 125" o:spid="_x0000_s1126" type="#_x0000_t202" style="position:absolute;left:0;text-align:left;margin-left:364.1pt;margin-top:2.8pt;width:87.75pt;height: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kvFGQIAADMEAAAOAAAAZHJzL2Uyb0RvYy54bWysU9tu2zAMfR+wfxD0vjjOkqU14hRdugwD&#10;ugvQ7QMUWbaFyaJGKbGzrx8lp2nQDXsY5gdBNKlD8vBwdTN0hh0Ueg225PlkypmyEiptm5J/+7p9&#10;dcWZD8JWwoBVJT8qz2/WL1+seleoGbRgKoWMQKwvelfyNgRXZJmXreqEn4BTlpw1YCcCmdhkFYqe&#10;0DuTzabTN1kPWDkEqbynv3ejk68Tfl0rGT7XtVeBmZJTbSGdmM5dPLP1ShQNCtdqeSpD/EMVndCW&#10;kp6h7kQQbI/6N6hOSwQPdZhI6DKoay1V6oG6yafPunlohVOpFyLHuzNN/v/Byk+HB/cFWRjewkAD&#10;TE14dw/yu2cWNq2wjbpFhL5VoqLEeaQs650vTk8j1b7wEWTXf4SKhiz2ARLQUGMXWaE+GaHTAI5n&#10;0tUQmIwp83w+ny04k+RbLPPFNE0lE8Xja4c+vFfQsXgpOdJQE7o43PsQqxHFY0hM5sHoaquNSQY2&#10;u41BdhAkgG36UgPPwoxlfcmvF1TH3yGm6fsTRKcDKdnoruRX5yBRRNre2SrpLAhtxjuVbOyJx0jd&#10;SGIYdgPTVcmXr2OGyOsOqiMxizAqlzaNLi3gT856Um3J/Y+9QMWZ+WBpOtfEZZR5MuaL5YwMvPTs&#10;Lj3CSoIqeeBsvG7CuBp7h7ppKdOoBwu3NNFaJ7KfqjrVT8pMMzhtUZT+pZ2innZ9/QsAAP//AwBQ&#10;SwMEFAAGAAgAAAAhAIwpP9TeAAAACAEAAA8AAABkcnMvZG93bnJldi54bWxMj0FPwzAMhe9I/IfI&#10;SFwQS+mg7UrTCSGB2A0GgmvWeG1F45Qk68q/x5zgZvs9PX+vWs92EBP60DtScLVIQCA1zvTUKnh7&#10;fbgsQISoyejBESr4xgDr+vSk0qVxR3rBaRtbwSEUSq2gi3EspQxNh1aHhRuRWNs7b3Xk1bfSeH3k&#10;cDvINEkyaXVP/KHTI9532HxuD1ZBcf00fYTN8vm9yfbDKl7k0+OXV+r8bL67BRFxjn9m+MVndKiZ&#10;aecOZIIYFORpkbJVwU0GgvVVssxB7Hjgg6wr+b9A/QMAAP//AwBQSwECLQAUAAYACAAAACEAtoM4&#10;kv4AAADhAQAAEwAAAAAAAAAAAAAAAAAAAAAAW0NvbnRlbnRfVHlwZXNdLnhtbFBLAQItABQABgAI&#10;AAAAIQA4/SH/1gAAAJQBAAALAAAAAAAAAAAAAAAAAC8BAABfcmVscy8ucmVsc1BLAQItABQABgAI&#10;AAAAIQASekvFGQIAADMEAAAOAAAAAAAAAAAAAAAAAC4CAABkcnMvZTJvRG9jLnhtbFBLAQItABQA&#10;BgAIAAAAIQCMKT/U3gAAAAgBAAAPAAAAAAAAAAAAAAAAAHMEAABkcnMvZG93bnJldi54bWxQSwUG&#10;AAAAAAQABADzAAAAfgUAAAAA&#10;">
                <v:textbox>
                  <w:txbxContent>
                    <w:p w14:paraId="72DB4EA2" w14:textId="77777777" w:rsidR="006C12FF" w:rsidRDefault="006C12FF">
                      <w:r>
                        <w:t xml:space="preserve">Erhalten - und + Punkte  </w:t>
                      </w:r>
                    </w:p>
                  </w:txbxContent>
                </v:textbox>
              </v:shape>
            </w:pict>
          </mc:Fallback>
        </mc:AlternateContent>
      </w:r>
    </w:p>
    <w:p w14:paraId="4EE937A1" w14:textId="77777777" w:rsidR="00AA3846" w:rsidRDefault="00AA3846" w:rsidP="007E0A73">
      <w:pPr>
        <w:pStyle w:val="KeinLeerraum"/>
        <w:jc w:val="both"/>
        <w:rPr>
          <w:b/>
          <w:color w:val="C00000"/>
          <w:sz w:val="24"/>
          <w:szCs w:val="24"/>
        </w:rPr>
      </w:pPr>
    </w:p>
    <w:p w14:paraId="6407F0D4" w14:textId="77777777" w:rsidR="00AA3846" w:rsidRDefault="00AA3846" w:rsidP="007E0A73">
      <w:pPr>
        <w:pStyle w:val="KeinLeerraum"/>
        <w:jc w:val="both"/>
        <w:rPr>
          <w:b/>
          <w:color w:val="C00000"/>
          <w:sz w:val="24"/>
          <w:szCs w:val="24"/>
        </w:rPr>
      </w:pPr>
    </w:p>
    <w:p w14:paraId="1FAEF0F3"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76160" behindDoc="0" locked="0" layoutInCell="1" allowOverlap="1" wp14:anchorId="71AC6A0D" wp14:editId="7E6D6C01">
                <wp:simplePos x="0" y="0"/>
                <wp:positionH relativeFrom="column">
                  <wp:posOffset>5440680</wp:posOffset>
                </wp:positionH>
                <wp:positionV relativeFrom="paragraph">
                  <wp:posOffset>48895</wp:posOffset>
                </wp:positionV>
                <wp:extent cx="238125" cy="311785"/>
                <wp:effectExtent l="11430" t="10795" r="55245" b="48895"/>
                <wp:wrapNone/>
                <wp:docPr id="44" name="Auto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311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FC56EE" id="AutoShape 132" o:spid="_x0000_s1026" type="#_x0000_t32" style="position:absolute;margin-left:428.4pt;margin-top:3.85pt;width:18.75pt;height:24.5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AOmzwEAAHwDAAAOAAAAZHJzL2Uyb0RvYy54bWysU8GO2yAQvVfqPyDujeOs0qZWnD1ku71s&#10;20i7/YAJYBsVGDSQ2Pn7AutNt+2tKgc0w8CbN2+G7e1kDTsrChpdy+vFkjPlBErt+pZ/f7p/t+Es&#10;RHASDDrV8osK/Hb39s129I1a4YBGKmIJxIVm9C0fYvRNVQUxKAthgV65FOyQLMTkUl9JgjGhW1Ot&#10;lsv31YgkPaFQIaTTu+cg3xX8rlMifuu6oCIzLU/cYtmp7Me8V7stND2BH7SYacA/sLCgXUp6hbqD&#10;COxE+i8oqwVhwC4uBNoKu04LVWpI1dTLP6p5HMCrUksSJ/irTOH/wYqv5707UKYuJvfoH1D8CMzh&#10;fgDXq0Lg6eJT4+osVTX60FyfZCf4A7Hj+AVlugOniEWFqSObIVN9bCpiX65iqykykQ5XN5t6teZM&#10;pNBNXX/YrEsGaF4eewrxs0LLstHyEAl0P8Q9OpfailSXVHB+CDFTg+blQc7s8F4bU7prHBtb/nGd&#10;kuVIQKNlDhaH+uPeEDtDno+yZha/XSM8OVnABgXy02xH0CbZLBaBIukkmVE8Z7NKcmZU+hLZeqZn&#10;3Cxg1iwPaGiOKC8HyuHspRaXOuZxzDP02i+3fn2a3U8AAAD//wMAUEsDBBQABgAIAAAAIQA4dDLJ&#10;4AAAAAgBAAAPAAAAZHJzL2Rvd25yZXYueG1sTI9LT8MwEITvSPwHa5G4UYdXmoZsKqBC5AJSH0Ic&#10;3XiJI+J1FLttyq/HPcFxZ0Yz3xbz0XZiT4NvHSNcTxIQxLXTLTcIm/XLVQbCB8VadY4J4Uge5uX5&#10;WaFy7Q68pP0qNCKWsM8Vggmhz6X0tSGr/MT1xNH7coNVIZ5DI/WgDrHcdvImSVJpVctxwaieng3V&#10;36udRQiLz6NJP+qnWfu+fn1L25+qqhaIlxfj4wOIQGP4C8MJP6JDGZm2bsfaiw4hu08jekCYTkFE&#10;P5vd3YLYIpx0WRby/wPlLwAAAP//AwBQSwECLQAUAAYACAAAACEAtoM4kv4AAADhAQAAEwAAAAAA&#10;AAAAAAAAAAAAAAAAW0NvbnRlbnRfVHlwZXNdLnhtbFBLAQItABQABgAIAAAAIQA4/SH/1gAAAJQB&#10;AAALAAAAAAAAAAAAAAAAAC8BAABfcmVscy8ucmVsc1BLAQItABQABgAIAAAAIQBr9AOmzwEAAHwD&#10;AAAOAAAAAAAAAAAAAAAAAC4CAABkcnMvZTJvRG9jLnhtbFBLAQItABQABgAIAAAAIQA4dDLJ4AAA&#10;AAgBAAAPAAAAAAAAAAAAAAAAACkEAABkcnMvZG93bnJldi54bWxQSwUGAAAAAAQABADzAAAANgUA&#10;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75136" behindDoc="0" locked="0" layoutInCell="1" allowOverlap="1" wp14:anchorId="46D56929" wp14:editId="04301B0C">
                <wp:simplePos x="0" y="0"/>
                <wp:positionH relativeFrom="column">
                  <wp:posOffset>3113405</wp:posOffset>
                </wp:positionH>
                <wp:positionV relativeFrom="paragraph">
                  <wp:posOffset>48895</wp:posOffset>
                </wp:positionV>
                <wp:extent cx="0" cy="311785"/>
                <wp:effectExtent l="55880" t="10795" r="58420" b="20320"/>
                <wp:wrapNone/>
                <wp:docPr id="43" name="AutoShap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FD1E3A" id="AutoShape 131" o:spid="_x0000_s1026" type="#_x0000_t32" style="position:absolute;margin-left:245.15pt;margin-top:3.85pt;width:0;height:24.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XoyQEAAHcDAAAOAAAAZHJzL2Uyb0RvYy54bWysU01v2zAMvQ/YfxB0XxxnyNYZcXpI1126&#10;LUC7H8BIsi1MFgVSiZN/P0lJs69bUR8EUiQfH5/o1e1xdOJgiC36VtazuRTGK9TW96388XT/7kYK&#10;juA1OPSmlSfD8nb99s1qCo1Z4IBOGxIJxHMzhVYOMYamqlgNZgSeYTA+BTukEWJyqa80wZTQR1ct&#10;5vMP1YSkA6EyzOn27hyU64LfdUbF713HJgrXysQtlpPKuctntV5B0xOEwaoLDXgBixGsT02vUHcQ&#10;QezJ/gc1WkXI2MWZwrHCrrPKlBnSNPX8n2keBwimzJLE4XCViV8PVn07bPyWMnV19I/hAdVPFh43&#10;A/jeFAJPp5Aers5SVVPg5lqSHQ5bErvpK+qUA/uIRYVjR2OGTPOJYxH7dBXbHKNQ50uVbt/X9ceb&#10;ZQGH5rkuEMcvBkeRjVZyJLD9EDfofXpRpLp0gcMDx8wKmueC3NTjvXWuPKzzYmrlp+ViWQoYndU5&#10;mNOY+t3GkThAXo3yXVj8lUa497qADQb054sdwbpki1i0iWSTWs7I3G00Wgpn0t+QrTM95y/aZbny&#10;bnKzQ33aUg5nL71umeOyiXl9/vRL1u//Zf0LAAD//wMAUEsDBBQABgAIAAAAIQB0Zwz13gAAAAgB&#10;AAAPAAAAZHJzL2Rvd25yZXYueG1sTI/NTsMwEITvSLyDtUjcqMNf2oZsKqBC5AISLUIc3XiJLeJ1&#10;FLttytNjxAGOoxnNfFMuRteJHQ3BekY4n2QgiBuvLbcIr+uHsxmIEBVr1XkmhAMFWFTHR6UqtN/z&#10;C+1WsRWphEOhEEyMfSFlaAw5FSa+J07ehx+cikkOrdSD2qdy18mLLMulU5bTglE93RtqPldbhxCX&#10;7weTvzV3c/u8fnzK7Vdd10vE05Px9gZEpDH+heEHP6FDlZg2fss6iA7hap5dpijCdAoi+b96g3Cd&#10;z0BWpfx/oPoGAAD//wMAUEsBAi0AFAAGAAgAAAAhALaDOJL+AAAA4QEAABMAAAAAAAAAAAAAAAAA&#10;AAAAAFtDb250ZW50X1R5cGVzXS54bWxQSwECLQAUAAYACAAAACEAOP0h/9YAAACUAQAACwAAAAAA&#10;AAAAAAAAAAAvAQAAX3JlbHMvLnJlbHNQSwECLQAUAAYACAAAACEAfsC16MkBAAB3AwAADgAAAAAA&#10;AAAAAAAAAAAuAgAAZHJzL2Uyb0RvYy54bWxQSwECLQAUAAYACAAAACEAdGcM9d4AAAAIAQAADwAA&#10;AAAAAAAAAAAAAAAjBAAAZHJzL2Rvd25yZXYueG1sUEsFBgAAAAAEAAQA8wAAAC4FAAAAAA==&#10;">
                <v:stroke endarrow="block"/>
              </v:shape>
            </w:pict>
          </mc:Fallback>
        </mc:AlternateContent>
      </w:r>
    </w:p>
    <w:p w14:paraId="155E5E64"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72064" behindDoc="0" locked="0" layoutInCell="1" allowOverlap="1" wp14:anchorId="448A43F8" wp14:editId="075E6C2C">
                <wp:simplePos x="0" y="0"/>
                <wp:positionH relativeFrom="column">
                  <wp:posOffset>5611495</wp:posOffset>
                </wp:positionH>
                <wp:positionV relativeFrom="paragraph">
                  <wp:posOffset>174625</wp:posOffset>
                </wp:positionV>
                <wp:extent cx="429260" cy="457200"/>
                <wp:effectExtent l="20320" t="22225" r="17145" b="15875"/>
                <wp:wrapNone/>
                <wp:docPr id="42"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457200"/>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782A413"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A43F8" id="Text Box 128" o:spid="_x0000_s1127" type="#_x0000_t202" style="position:absolute;left:0;text-align:left;margin-left:441.85pt;margin-top:13.75pt;width:33.8pt;height: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zCHgIAABgEAAAOAAAAZHJzL2Uyb0RvYy54bWysU9uO0zAQfUfiHyy/06Sl3e5GTVdLyyKk&#10;5SItfIDrOI2F4zFjt0n5esZO2q3gDZEHy86Mz8ycc7y671vDjgq9Blvy6STnTFkJlbb7kn//9vjm&#10;ljMfhK2EAatKflKe369fv1p1rlAzaMBUChmBWF90ruRNCK7IMi8b1Qo/AacsBWvAVgQ64j6rUHSE&#10;3ppsluc3WQdYOQSpvKe/2yHI1wm/rpUMX+raq8BMyam3kFZM6y6u2Xolij0K12g5tiH+oYtWaEtF&#10;L1BbEQQ7oP4LqtUSwUMdJhLaDOpaS5VmoGmm+R/TPDfCqTQLkePdhSb//2Dl5+Oz+4os9O+gJwHT&#10;EN49gfzhmYVNI+xePSBC1yhRUeFppCzrnC/Gq5FqX/gIsus+QUUii0OABNTX2EZWaE5G6CTA6UK6&#10;6gOT9HM+u5vdUERSaL5YkqipgijOlx368EFBy+Km5EiaJnBxfPIhNiOKc0qsZeFRG5N0NZZ1JX87&#10;XS7yYS4wuorRmOdxv9sYZEdB1tjki3y+HQv767RWBzKo0W3Jb/P4DZaJbLy3VSoThDbDnloxNoKr&#10;ZL2xvzM/A1Oh3/VMVyVfziNUDO6gOhF9CIM96TnRpgH8xVlH1iy5/3kQqDgzHy1JcDedz6OX0yFR&#10;xhleR3bXEWElQZU8cDZsN2Hw/8Gh3jdUaRDdwgPJVutE6UtXo9hkv8T0+FSiv6/PKevlQa9/AwAA&#10;//8DAFBLAwQUAAYACAAAACEAusJjfeAAAAAJAQAADwAAAGRycy9kb3ducmV2LnhtbEyPTU/CQBCG&#10;7yb+h82YeJMtJZW2dEuQRD0ZA3jxtu0ObcN+NN0F1n/veMLbTObJO89braPR7IKTH5wVMJ8lwNC2&#10;Tg22E/B1eH3KgfkgrZLaWRTwgx7W9f1dJUvlrnaHl33oGIVYX0oBfQhjyblvezTSz9yIlm5HNxkZ&#10;aJ06riZ5pXCjeZokz9zIwdKHXo647bE97c9GQHJoPrfv6Umr+LbB79iEl91HIcTjQ9ysgAWM4QbD&#10;nz6pQ01OjTtb5ZkWkOeLJaEC0mUGjIAimy+ANTQUGfC64v8b1L8AAAD//wMAUEsBAi0AFAAGAAgA&#10;AAAhALaDOJL+AAAA4QEAABMAAAAAAAAAAAAAAAAAAAAAAFtDb250ZW50X1R5cGVzXS54bWxQSwEC&#10;LQAUAAYACAAAACEAOP0h/9YAAACUAQAACwAAAAAAAAAAAAAAAAAvAQAAX3JlbHMvLnJlbHNQSwEC&#10;LQAUAAYACAAAACEAvhdMwh4CAAAYBAAADgAAAAAAAAAAAAAAAAAuAgAAZHJzL2Uyb0RvYy54bWxQ&#10;SwECLQAUAAYACAAAACEAusJjfeAAAAAJAQAADwAAAAAAAAAAAAAAAAB4BAAAZHJzL2Rvd25yZXYu&#10;eG1sUEsFBgAAAAAEAAQA8wAAAIUFAAAAAA==&#10;" filled="f" strokecolor="#c0504d" strokeweight="2.5pt">
                <v:shadow color="#868686"/>
                <v:textbox>
                  <w:txbxContent>
                    <w:p w14:paraId="4782A413" w14:textId="77777777" w:rsidR="006C12FF" w:rsidRDefault="006C12FF"/>
                  </w:txbxContent>
                </v:textbox>
              </v:shape>
            </w:pict>
          </mc:Fallback>
        </mc:AlternateContent>
      </w:r>
      <w:r>
        <w:rPr>
          <w:b/>
          <w:noProof/>
          <w:color w:val="C00000"/>
          <w:sz w:val="24"/>
          <w:szCs w:val="24"/>
          <w:lang w:eastAsia="de-CH"/>
        </w:rPr>
        <mc:AlternateContent>
          <mc:Choice Requires="wps">
            <w:drawing>
              <wp:anchor distT="0" distB="0" distL="114300" distR="114300" simplePos="0" relativeHeight="251671040" behindDoc="0" locked="0" layoutInCell="1" allowOverlap="1" wp14:anchorId="4C6876C0" wp14:editId="5EA08861">
                <wp:simplePos x="0" y="0"/>
                <wp:positionH relativeFrom="column">
                  <wp:posOffset>1699260</wp:posOffset>
                </wp:positionH>
                <wp:positionV relativeFrom="paragraph">
                  <wp:posOffset>174625</wp:posOffset>
                </wp:positionV>
                <wp:extent cx="2880995" cy="160655"/>
                <wp:effectExtent l="22860" t="22225" r="20320" b="17145"/>
                <wp:wrapNone/>
                <wp:docPr id="41"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160655"/>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7AAE74F"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876C0" id="Text Box 127" o:spid="_x0000_s1128" type="#_x0000_t202" style="position:absolute;left:0;text-align:left;margin-left:133.8pt;margin-top:13.75pt;width:226.85pt;height:12.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eI2IgIAABkEAAAOAAAAZHJzL2Uyb0RvYy54bWysU9uO2yAQfa/Uf0C8N3bSOJtYcVbbpFtV&#10;2l6kbT8AY2yjYoYCiZ1+fQfsZKP2raofEOOBMzPnHLb3Q6fISVgnQRd0PkspEZpDJXVT0O/fHt+s&#10;KXGe6Yop0KKgZ+Ho/e71q21vcrGAFlQlLEEQ7fLeFLT13uRJ4ngrOuZmYITGZA22Yx5D2ySVZT2i&#10;dypZpOkq6cFWxgIXzuHfw5iku4hf14L7L3XthCeqoNibj6uNaxnWZLdleWOZaSWf2mD/0EXHpMai&#10;V6gD84wcrfwLqpPcgoPazzh0CdS15CLOgNPM0z+meW6ZEXEWJMeZK03u/8Hyz6dn89USP7yDAQWM&#10;QzjzBPyHIxr2LdONeLAW+lawCgvPA2VJb1w+XQ1Uu9wFkLL/BBWKzI4eItBQ2y6wgnMSREcBzlfS&#10;xeAJx5+L9TrdbDJKOObmq3SVZbEEyy+3jXX+g4COhE1BLYoa0dnpyfnQDcsvR0IxDY9SqSis0qQv&#10;6Nv5XZaOg4GSVciGc8425V5ZcmLojX2apcvDVNjdHuukR4cq2RV0nYZv9Eyg472uYhnPpBr32IrS&#10;AVxE7039XQgaqfJDORBZFfQuDhqSJVRn5M/C6E98T7hpwf6ipEdvFtT9PDIrKFEfNWqwmS+Xwcwx&#10;WGZ3Cwzsbaa8zTDNEaqgnpJxu/fjAzgaK5sWK42qa3hA3WoZKX3palIb/ReZnt5KMPhtHE+9vOjd&#10;bwAAAP//AwBQSwMEFAAGAAgAAAAhAHzEMnnfAAAACQEAAA8AAABkcnMvZG93bnJldi54bWxMj8tO&#10;wzAQRfdI/IM1SOyoU6MmbYhTlUrACqG2bLpz4iGJ6kcUu635e4YV7GY0R3fOrdbJGnbBKQzeSZjP&#10;MmDoWq8H10n4PLw8LIGFqJxWxjuU8I0B1vXtTaVK7a9uh5d97BiFuFAqCX2MY8l5aHu0Ksz8iI5u&#10;X36yKtI6dVxP6krh1nCRZTm3anD0oVcjbntsT/uzlZAdmo/tmzgZnV43eExNfN69r6S8v0ubJ2AR&#10;U/yD4Vef1KEmp8afnQ7MSBB5kRNKQ7EARkAh5o/AGgkLsQReV/x/g/oHAAD//wMAUEsBAi0AFAAG&#10;AAgAAAAhALaDOJL+AAAA4QEAABMAAAAAAAAAAAAAAAAAAAAAAFtDb250ZW50X1R5cGVzXS54bWxQ&#10;SwECLQAUAAYACAAAACEAOP0h/9YAAACUAQAACwAAAAAAAAAAAAAAAAAvAQAAX3JlbHMvLnJlbHNQ&#10;SwECLQAUAAYACAAAACEAeG3iNiICAAAZBAAADgAAAAAAAAAAAAAAAAAuAgAAZHJzL2Uyb0RvYy54&#10;bWxQSwECLQAUAAYACAAAACEAfMQyed8AAAAJAQAADwAAAAAAAAAAAAAAAAB8BAAAZHJzL2Rvd25y&#10;ZXYueG1sUEsFBgAAAAAEAAQA8wAAAIgFAAAAAA==&#10;" filled="f" strokecolor="#c0504d" strokeweight="2.5pt">
                <v:shadow color="#868686"/>
                <v:textbox>
                  <w:txbxContent>
                    <w:p w14:paraId="37AAE74F" w14:textId="77777777" w:rsidR="006C12FF" w:rsidRDefault="006C12FF"/>
                  </w:txbxContent>
                </v:textbox>
              </v:shape>
            </w:pict>
          </mc:Fallback>
        </mc:AlternateContent>
      </w:r>
    </w:p>
    <w:p w14:paraId="6057DA13" w14:textId="77777777" w:rsidR="00AA3846" w:rsidRDefault="00AA3846" w:rsidP="007E0A73">
      <w:pPr>
        <w:pStyle w:val="KeinLeerraum"/>
        <w:jc w:val="both"/>
        <w:rPr>
          <w:b/>
          <w:color w:val="C00000"/>
          <w:sz w:val="24"/>
          <w:szCs w:val="24"/>
        </w:rPr>
      </w:pPr>
    </w:p>
    <w:p w14:paraId="2555EA23"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1280" behindDoc="0" locked="0" layoutInCell="1" allowOverlap="1" wp14:anchorId="4F9CC8E7" wp14:editId="4CD433B0">
                <wp:simplePos x="0" y="0"/>
                <wp:positionH relativeFrom="column">
                  <wp:posOffset>149225</wp:posOffset>
                </wp:positionH>
                <wp:positionV relativeFrom="paragraph">
                  <wp:posOffset>43180</wp:posOffset>
                </wp:positionV>
                <wp:extent cx="874395" cy="744855"/>
                <wp:effectExtent l="6350" t="5080" r="5080" b="12065"/>
                <wp:wrapNone/>
                <wp:docPr id="40"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4855"/>
                        </a:xfrm>
                        <a:prstGeom prst="rect">
                          <a:avLst/>
                        </a:prstGeom>
                        <a:solidFill>
                          <a:srgbClr val="FFFFFF"/>
                        </a:solidFill>
                        <a:ln w="9525">
                          <a:solidFill>
                            <a:srgbClr val="000000"/>
                          </a:solidFill>
                          <a:miter lim="800000"/>
                          <a:headEnd/>
                          <a:tailEnd/>
                        </a:ln>
                      </wps:spPr>
                      <wps:txbx>
                        <w:txbxContent>
                          <w:p w14:paraId="58B18645" w14:textId="77777777" w:rsidR="006C12FF" w:rsidRDefault="006C12FF">
                            <w:r>
                              <w:t xml:space="preserve">Eure und Gegner Elo-Punkte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CC8E7" id="Text Box 137" o:spid="_x0000_s1129" type="#_x0000_t202" style="position:absolute;left:0;text-align:left;margin-left:11.75pt;margin-top:3.4pt;width:68.85pt;height:58.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wTkGwIAADIEAAAOAAAAZHJzL2Uyb0RvYy54bWysU9tu2zAMfR+wfxD0vjjJ7DYx4hRdugwD&#10;ugvQ7QNkWbaFyaImKbGzry8lu2l2exmmB4EUqUPykNzcDJ0iR2GdBF3QxWxOidAcKqmbgn79sn+1&#10;osR5piumQIuCnoSjN9uXLza9ycUSWlCVsARBtMt7U9DWe5MnieOt6JibgREajTXYjnlUbZNUlvWI&#10;3qlkOZ9fJT3Yyljgwjl8vRuNdBvx61pw/6munfBEFRRz8/G28S7DnWw3LG8sM63kUxrsH7LomNQY&#10;9Ax1xzwjByt/g+okt+Cg9jMOXQJ1LbmINWA1i/kv1Ty0zIhYC5LjzJkm9/9g+cfjg/lsiR/ewIAN&#10;jEU4cw/8myMadi3Tjbi1FvpWsAoDLwJlSW9cPn0NVLvcBZCy/wAVNpkdPESgobZdYAXrJIiODTid&#10;SReDJxwfV9fp63VGCUfTdZqusixGYPnTZ2OdfyegI0EoqMWeRnB2vHc+JMPyJ5cQy4GS1V4qFRXb&#10;lDtlyZFh//fxTOg/uSlN+oKus2U21v9XiHk8f4LopMdBVrLDis5OLA+svdVVHDPPpBplTFnpicbA&#10;3MihH8qByAppuAoRAq0lVCck1sI4uLhoKLRgf1DS49AW1H0/MCsoUe81Nme9SNMw5VFJs+slKvbS&#10;Ul5amOYIVVBPySju/LgZB2Nl02KkcRw03GJDaxnJfs5qyh8HM/ZgWqIw+Zd69Hpe9e0jAAAA//8D&#10;AFBLAwQUAAYACAAAACEAFsd70t4AAAAIAQAADwAAAGRycy9kb3ducmV2LnhtbEyPwU7DMBBE70j8&#10;g7VIXBB1kpZQQpwKIYHgBm0FVzfeJhHxOthuGv6e7QluO5rR7JtyNdlejOhD50hBOktAINXOdNQo&#10;2G6erpcgQtRkdO8IFfxggFV1flbqwrgjveO4jo3gEgqFVtDGOBRShrpFq8PMDUjs7Z23OrL0jTRe&#10;H7nc9jJLklxa3RF/aPWAjy3WX+uDVbBcvIyf4XX+9lHn+/4uXt2Oz99eqcuL6eEeRMQp/oXhhM/o&#10;UDHTzh3IBNEryOY3nFSQ84CTnacZiB0f2SIFWZXy/4DqFwAA//8DAFBLAQItABQABgAIAAAAIQC2&#10;gziS/gAAAOEBAAATAAAAAAAAAAAAAAAAAAAAAABbQ29udGVudF9UeXBlc10ueG1sUEsBAi0AFAAG&#10;AAgAAAAhADj9If/WAAAAlAEAAAsAAAAAAAAAAAAAAAAALwEAAF9yZWxzLy5yZWxzUEsBAi0AFAAG&#10;AAgAAAAhAIgbBOQbAgAAMgQAAA4AAAAAAAAAAAAAAAAALgIAAGRycy9lMm9Eb2MueG1sUEsBAi0A&#10;FAAGAAgAAAAhABbHe9LeAAAACAEAAA8AAAAAAAAAAAAAAAAAdQQAAGRycy9kb3ducmV2LnhtbFBL&#10;BQYAAAAABAAEAPMAAACABQAAAAA=&#10;">
                <v:textbox>
                  <w:txbxContent>
                    <w:p w14:paraId="58B18645" w14:textId="77777777" w:rsidR="006C12FF" w:rsidRDefault="006C12FF">
                      <w:r>
                        <w:t xml:space="preserve">Eure und Gegner Elo-Punkte  </w:t>
                      </w:r>
                    </w:p>
                  </w:txbxContent>
                </v:textbox>
              </v:shape>
            </w:pict>
          </mc:Fallback>
        </mc:AlternateContent>
      </w:r>
    </w:p>
    <w:p w14:paraId="6C041562"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83328" behindDoc="0" locked="0" layoutInCell="1" allowOverlap="1" wp14:anchorId="03CFC4C0" wp14:editId="54BBBD1C">
                <wp:simplePos x="0" y="0"/>
                <wp:positionH relativeFrom="column">
                  <wp:posOffset>1023620</wp:posOffset>
                </wp:positionH>
                <wp:positionV relativeFrom="paragraph">
                  <wp:posOffset>9525</wp:posOffset>
                </wp:positionV>
                <wp:extent cx="4000500" cy="238125"/>
                <wp:effectExtent l="13970" t="57150" r="24130" b="9525"/>
                <wp:wrapNone/>
                <wp:docPr id="39"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0050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DC7602" id="AutoShape 139" o:spid="_x0000_s1026" type="#_x0000_t32" style="position:absolute;margin-left:80.6pt;margin-top:.75pt;width:315pt;height:18.7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bts1AEAAIcDAAAOAAAAZHJzL2Uyb0RvYy54bWysU01v2zAMvQ/YfxB0X+xky9AZcXpI1126&#10;LUC73hVJtoXJokApcfLvRypBuo9bMR8E0hQfHx+p1e1x9OJgMTkIrZzPails0GBc6Fv54+n+3Y0U&#10;KatglIdgW3mySd6u375ZTbGxCxjAG4uCQEJqptjKIefYVFXSgx1VmkG0gYId4KgyudhXBtVE6KOv&#10;FnX9sZoATUTQNiX6e3cOynXB7zqr8/euSzYL30rilsuJ5dzxWa1XqulRxcHpCw31ChajcoGKXqHu&#10;VFZij+4fqNFphARdnmkYK+g6p23pgbqZ13918zioaEsvJE6KV5nS/4PV3w6bsEWmro/hMT6A/plE&#10;gM2gQm8LgadTpMHNWapqiqm5prCT4hbFbvoKhu6ofYaiwrHDUXTexWdOZHDqVByL7Ker7PaYhaaf&#10;H+q6XtY0HU2xxfub+WJZiqmGcTg7YspfLIyCjVamjMr1Q95ACDRhwHMNdXhImVm+JHBygHvnfRm0&#10;D2Jq5aclFeBIAu8MB4uD/W7jURwUr0r5Liz+uIawD6aADVaZzxc7K+fJFrloldGRet5KrjZaI4W3&#10;9DrYOtPz4aIly8e7mpodmNMWOcweTbv0cdlMXqff/XLr5f2sfwEAAP//AwBQSwMEFAAGAAgAAAAh&#10;AD0srCLeAAAACAEAAA8AAABkcnMvZG93bnJldi54bWxMj81OwzAQhO9IvIO1lbgg6jSofyFOhYDS&#10;E6oayt2Nt0nUeB3Fbpu8PdsT3PbTjGZn0lVvG3HBzteOFEzGEQikwpmaSgX77/XTAoQPmoxuHKGC&#10;AT2ssvu7VCfGXWmHlzyUgkPIJ1pBFUKbSOmLCq32Y9cisXZ0ndWBsSul6fSVw20j4yiaSatr4g+V&#10;bvGtwuKUn62C93w7Xf887vt4KDZf+efitKXhQ6mHUf/6AiJgH/7McKvP1SHjTgd3JuNFwzybxGzl&#10;YwqC9fnyxgcFz8sIZJbK/wOyXwAAAP//AwBQSwECLQAUAAYACAAAACEAtoM4kv4AAADhAQAAEwAA&#10;AAAAAAAAAAAAAAAAAAAAW0NvbnRlbnRfVHlwZXNdLnhtbFBLAQItABQABgAIAAAAIQA4/SH/1gAA&#10;AJQBAAALAAAAAAAAAAAAAAAAAC8BAABfcmVscy8ucmVsc1BLAQItABQABgAIAAAAIQAw7bts1AEA&#10;AIcDAAAOAAAAAAAAAAAAAAAAAC4CAABkcnMvZTJvRG9jLnhtbFBLAQItABQABgAIAAAAIQA9LKwi&#10;3gAAAAgBAAAPAAAAAAAAAAAAAAAAAC4EAABkcnMvZG93bnJldi54bWxQSwUGAAAAAAQABADzAAAA&#10;OQUAAA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82304" behindDoc="0" locked="0" layoutInCell="1" allowOverlap="1" wp14:anchorId="4152C053" wp14:editId="1EA9123C">
                <wp:simplePos x="0" y="0"/>
                <wp:positionH relativeFrom="column">
                  <wp:posOffset>1023620</wp:posOffset>
                </wp:positionH>
                <wp:positionV relativeFrom="paragraph">
                  <wp:posOffset>9525</wp:posOffset>
                </wp:positionV>
                <wp:extent cx="2552700" cy="64135"/>
                <wp:effectExtent l="13970" t="57150" r="24130" b="12065"/>
                <wp:wrapNone/>
                <wp:docPr id="38"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52700" cy="64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8139C6" id="AutoShape 138" o:spid="_x0000_s1026" type="#_x0000_t32" style="position:absolute;margin-left:80.6pt;margin-top:.75pt;width:201pt;height:5.05pt;flip: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QjI1QEAAIYDAAAOAAAAZHJzL2Uyb0RvYy54bWysU01v2zAMvQ/YfxB0X5xkS9cZcXpI1126&#10;LUC73RVJtoXJokAqcfLvJypGuo/bMB8E0SQfHx+p9d1p8OJokRyERi5mcyls0GBc6Br57fnhza0U&#10;lFQwykOwjTxbkneb16/WY6ztEnrwxqLIIIHqMTayTynWVUW6t4OiGUQbsrMFHFTKJnaVQTVm9MFX&#10;y/n8phoBTUTQlij/vb845abgt63V6Wvbkk3CNzJzS+XEcu75rDZrVXeoYu/0REP9A4tBuZCLXqHu&#10;VVLigO4vqMFpBII2zTQMFbSt07b0kLtZzP/o5qlX0ZZesjgUrzLR/4PVX47bsEOmrk/hKT6C/kEi&#10;wLZXobOFwPM55sEtWKpqjFRfU9iguEOxHz+DyTHqkKCocGpxEK138TsnMnjuVJyK7Oer7PaUhM4/&#10;l6vV8v08T0dn3827xdtVqaVqhuHkiJQ+WRgEXxpJCZXr+rSFEPKAAS8l1PGREpN8SeDkAA/O+zJn&#10;H8TYyA+r5apwIvDOsJPDCLv91qM4Kt6U8k0sfgtDOARTwHqrzMfpnpTz+S5SkSqhy+J5K7naYI0U&#10;3ubHwbcLPR8mKVk9XlWq92DOO2Q3W3nYpY9pMXmbfrVL1Mvz2fwEAAD//wMAUEsDBBQABgAIAAAA&#10;IQDUAH/h3AAAAAgBAAAPAAAAZHJzL2Rvd25yZXYueG1sTI9BT4NAEIXvJv6HzZh4MXYBA2koS2PU&#10;6sk0Yr1v2SmQsrOE3bbw7x1P9jZf3sub94r1ZHtxxtF3jhTEiwgEUu1MR42C3ffmcQnCB01G945Q&#10;wYwe1uXtTaFz4y70hecqNIJDyOdaQRvCkEvp6xat9gs3ILF2cKPVgXFspBn1hcNtL5MoyqTVHfGH&#10;Vg/40mJ9rE5WwWu1TTc/D7spmeuPz+p9edzS/KbU/d30vAIRcAr/Zvirz9Wh5E57dyLjRc+cxQlb&#10;+UhBsJ5mT8x75jgDWRbyekD5CwAA//8DAFBLAQItABQABgAIAAAAIQC2gziS/gAAAOEBAAATAAAA&#10;AAAAAAAAAAAAAAAAAABbQ29udGVudF9UeXBlc10ueG1sUEsBAi0AFAAGAAgAAAAhADj9If/WAAAA&#10;lAEAAAsAAAAAAAAAAAAAAAAALwEAAF9yZWxzLy5yZWxzUEsBAi0AFAAGAAgAAAAhAKhBCMjVAQAA&#10;hgMAAA4AAAAAAAAAAAAAAAAALgIAAGRycy9lMm9Eb2MueG1sUEsBAi0AFAAGAAgAAAAhANQAf+Hc&#10;AAAACAEAAA8AAAAAAAAAAAAAAAAALwQAAGRycy9kb3ducmV2LnhtbFBLBQYAAAAABAAEAPMAAAA4&#10;BQAAAAA=&#10;">
                <v:stroke endarrow="block"/>
              </v:shape>
            </w:pict>
          </mc:Fallback>
        </mc:AlternateContent>
      </w:r>
    </w:p>
    <w:p w14:paraId="73B5342E" w14:textId="77777777" w:rsidR="00AA3846" w:rsidRDefault="00AA3846" w:rsidP="007E0A73">
      <w:pPr>
        <w:pStyle w:val="KeinLeerraum"/>
        <w:jc w:val="both"/>
        <w:rPr>
          <w:b/>
          <w:color w:val="C00000"/>
          <w:sz w:val="24"/>
          <w:szCs w:val="24"/>
        </w:rPr>
      </w:pPr>
    </w:p>
    <w:p w14:paraId="099FB1FD" w14:textId="77777777" w:rsidR="00AA3846" w:rsidRDefault="0006445D" w:rsidP="007E0A73">
      <w:pPr>
        <w:pStyle w:val="KeinLeerraum"/>
        <w:jc w:val="both"/>
        <w:rPr>
          <w:b/>
          <w:color w:val="C00000"/>
          <w:sz w:val="24"/>
          <w:szCs w:val="24"/>
        </w:rPr>
      </w:pPr>
      <w:r>
        <w:rPr>
          <w:b/>
          <w:noProof/>
          <w:color w:val="C00000"/>
          <w:sz w:val="24"/>
          <w:szCs w:val="24"/>
          <w:lang w:eastAsia="de-CH"/>
        </w:rPr>
        <mc:AlternateContent>
          <mc:Choice Requires="wps">
            <w:drawing>
              <wp:anchor distT="0" distB="0" distL="114300" distR="114300" simplePos="0" relativeHeight="251677184" behindDoc="0" locked="0" layoutInCell="1" allowOverlap="1" wp14:anchorId="572D58B8" wp14:editId="01B16B48">
                <wp:simplePos x="0" y="0"/>
                <wp:positionH relativeFrom="column">
                  <wp:posOffset>2115820</wp:posOffset>
                </wp:positionH>
                <wp:positionV relativeFrom="paragraph">
                  <wp:posOffset>164465</wp:posOffset>
                </wp:positionV>
                <wp:extent cx="212725" cy="0"/>
                <wp:effectExtent l="20320" t="59690" r="5080" b="54610"/>
                <wp:wrapNone/>
                <wp:docPr id="37" name="Auto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74DC1D" id="AutoShape 133" o:spid="_x0000_s1026" type="#_x0000_t32" style="position:absolute;margin-left:166.6pt;margin-top:12.95pt;width:16.75pt;height:0;flip:x;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74zgEAAIEDAAAOAAAAZHJzL2Uyb0RvYy54bWysU01vGyEQvVfqf0Dc67VXSj9WXufgNO0h&#10;bS0l/QGYj11UYNCAvet/XwY7TpXeqnJAMwzzePNmWN/O3rGjxmQh9Hy1WHKmgwRlw9Dzn0/37z5y&#10;lrIISjgIuucnnfjt5u2b9RQ73cIITmlkBSSkboo9H3OOXdMkOWov0gKiDiVoAL3IxcWhUSimgu5d&#10;0y6X75sJUEUEqVMqp3fnIN9UfGO0zD+MSToz1/PCLdcd676nvdmsRTegiKOVFxriH1h4YUN59Ap1&#10;J7JgB7R/QXkrERKYvJDgGzDGSl1rKNWslq+qeRxF1LWWIk6KV5nS/4OV34/bsEOiLufwGB9A/kos&#10;wHYUYdCVwNMplsatSKpmiqm7ppCT4g7ZfvoGqtwRhwxVhdmgZ8bZ+JUSCbxUyuYq++kqu54zk+Ww&#10;XbUf2hvO5HOoER0hUF7ElL9o8IyMnqeMwg5j3kIIpbeAZ3RxfEiZ+L0kUHKAe+tcbbELbOr5p5vy&#10;DkUSOKsoWB0c9luH7ChoSOqqxb66hnAIqoKNWqjPFzsL64rNclUpoy26Oc3pNa8VZ06Xf0HWmZ4L&#10;FxVJOJrS1O1BnXZIYfJKn2sdl5mkQfrTr7defs7mNwAAAP//AwBQSwMEFAAGAAgAAAAhAL0xVvDf&#10;AAAACQEAAA8AAABkcnMvZG93bnJldi54bWxMj8FOwzAMhu9IvENkJC5oS2m1MkrdCQGDE5roxj1r&#10;TFutcaom29q3J4gDHG1/+v39+Wo0nTjR4FrLCLfzCARxZXXLNcJuu54tQTivWKvOMiFM5GBVXF7k&#10;KtP2zB90Kn0tQgi7TCE03veZlK5qyCg3tz1xuH3ZwSgfxqGWelDnEG46GUdRKo1qOXxoVE9PDVWH&#10;8mgQnsvNYv15sxvjqXp7L1+Xhw1PL4jXV+PjAwhPo/+D4Uc/qEMRnPb2yNqJDiFJkjigCPHiHkQA&#10;kjS9A7H/Xcgil/8bFN8AAAD//wMAUEsBAi0AFAAGAAgAAAAhALaDOJL+AAAA4QEAABMAAAAAAAAA&#10;AAAAAAAAAAAAAFtDb250ZW50X1R5cGVzXS54bWxQSwECLQAUAAYACAAAACEAOP0h/9YAAACUAQAA&#10;CwAAAAAAAAAAAAAAAAAvAQAAX3JlbHMvLnJlbHNQSwECLQAUAAYACAAAACEAoh3O+M4BAACBAwAA&#10;DgAAAAAAAAAAAAAAAAAuAgAAZHJzL2Uyb0RvYy54bWxQSwECLQAUAAYACAAAACEAvTFW8N8AAAAJ&#10;AQAADwAAAAAAAAAAAAAAAAAoBAAAZHJzL2Rvd25yZXYueG1sUEsFBgAAAAAEAAQA8wAAADQFAAAA&#10;AA==&#10;">
                <v:stroke endarrow="block"/>
              </v:shape>
            </w:pict>
          </mc:Fallback>
        </mc:AlternateContent>
      </w:r>
      <w:r>
        <w:rPr>
          <w:b/>
          <w:noProof/>
          <w:color w:val="C00000"/>
          <w:sz w:val="24"/>
          <w:szCs w:val="24"/>
          <w:lang w:eastAsia="de-CH"/>
        </w:rPr>
        <mc:AlternateContent>
          <mc:Choice Requires="wps">
            <w:drawing>
              <wp:anchor distT="0" distB="0" distL="114300" distR="114300" simplePos="0" relativeHeight="251673088" behindDoc="0" locked="0" layoutInCell="1" allowOverlap="1" wp14:anchorId="0E6D53DE" wp14:editId="133733A9">
                <wp:simplePos x="0" y="0"/>
                <wp:positionH relativeFrom="column">
                  <wp:posOffset>1158875</wp:posOffset>
                </wp:positionH>
                <wp:positionV relativeFrom="paragraph">
                  <wp:posOffset>18415</wp:posOffset>
                </wp:positionV>
                <wp:extent cx="956945" cy="300990"/>
                <wp:effectExtent l="15875" t="18415" r="17780" b="23495"/>
                <wp:wrapNone/>
                <wp:docPr id="36"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00990"/>
                        </a:xfrm>
                        <a:prstGeom prst="rect">
                          <a:avLst/>
                        </a:prstGeom>
                        <a:noFill/>
                        <a:ln w="31750">
                          <a:solidFill>
                            <a:srgbClr val="C0504D"/>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076C2AE" w14:textId="77777777" w:rsidR="006C12FF" w:rsidRDefault="006C12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6D53DE" id="Text Box 129" o:spid="_x0000_s1130" type="#_x0000_t202" style="position:absolute;left:0;text-align:left;margin-left:91.25pt;margin-top:1.45pt;width:75.35pt;height:23.7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XlpIQIAABgEAAAOAAAAZHJzL2Uyb0RvYy54bWysU9uO0zAQfUfiHyy/06Sl3W6jpqulZRHS&#10;cpEWPsBxnMbC8Zix22T5esZO263gDZEHy5Oxz8ycc7y+GzrDjgq9Blvy6STnTFkJtbb7kn//9vDm&#10;ljMfhK2FAatK/qw8v9u8frXuXaFm0IKpFTICsb7oXcnbEFyRZV62qhN+Ak5ZSjaAnQgU4j6rUfSE&#10;3plsluc3WQ9YOwSpvKe/uzHJNwm/aZQMX5rGq8BMyam3kFZMaxXXbLMWxR6Fa7U8tSH+oYtOaEtF&#10;L1A7EQQ7oP4LqtMSwUMTJhK6DJpGS5VmoGmm+R/TPLXCqTQLkePdhSb//2Dl5+OT+4osDO9gIAHT&#10;EN49gvzhmYVtK+xe3SNC3ypRU+FppCzrnS9OVyPVvvARpOo/QU0ii0OABDQ02EVWaE5G6CTA84V0&#10;NQQm6edqcbOaLziTlHqb56tVEiUTxfmyQx8+KOhY3JQcSdMELo6PPsRmRHE+EmtZeNDGJF2NZT2B&#10;TpeLfJwLjK5jNp7zuK+2BtlRkDW2+SKf79JolLk+1ulABjW6K/ltHr/RMpGN97ZOZYLQZtxTK8ZG&#10;cJWsd+rvzM/IVBiqgem65MtlhIrJCupnog9htCc9J9q0gL8468maJfc/DwIVZ+ajJQlW0/k8ejkF&#10;88VyRgFeZ6rrjLCSoEoeOBu32zD6/+BQ71uqNIpu4Z5ka3Si9KWrk9hkv8T06alEf1/H6dTLg978&#10;BgAA//8DAFBLAwQUAAYACAAAACEAnDKYrd0AAAAIAQAADwAAAGRycy9kb3ducmV2LnhtbEyPMU/D&#10;MBSEdyT+g/WQ2KhdR0VtiFOVSsCEUFsWNid+TaLaz1HstubfYyYYT3e6+65aJ2fZBacweFIwnwlg&#10;SK03A3UKPg8vD0tgIWoy2npCBd8YYF3f3lS6NP5KO7zsY8dyCYVSK+hjHEvOQ9uj02HmR6TsHf3k&#10;dMxy6riZ9DWXO8ulEI/c6YHyQq9H3PbYnvZnp0Acmo/tmzxZk143+JWa+Lx7Xyl1f5c2T8AipvgX&#10;hl/8jA51Zmr8mUxgNuulXOSoArkClv2iKCSwRsFCFMDriv8/UP8AAAD//wMAUEsBAi0AFAAGAAgA&#10;AAAhALaDOJL+AAAA4QEAABMAAAAAAAAAAAAAAAAAAAAAAFtDb250ZW50X1R5cGVzXS54bWxQSwEC&#10;LQAUAAYACAAAACEAOP0h/9YAAACUAQAACwAAAAAAAAAAAAAAAAAvAQAAX3JlbHMvLnJlbHNQSwEC&#10;LQAUAAYACAAAACEAD/F5aSECAAAYBAAADgAAAAAAAAAAAAAAAAAuAgAAZHJzL2Uyb0RvYy54bWxQ&#10;SwECLQAUAAYACAAAACEAnDKYrd0AAAAIAQAADwAAAAAAAAAAAAAAAAB7BAAAZHJzL2Rvd25yZXYu&#10;eG1sUEsFBgAAAAAEAAQA8wAAAIUFAAAAAA==&#10;" filled="f" strokecolor="#c0504d" strokeweight="2.5pt">
                <v:shadow color="#868686"/>
                <v:textbox>
                  <w:txbxContent>
                    <w:p w14:paraId="1076C2AE" w14:textId="77777777" w:rsidR="006C12FF" w:rsidRDefault="006C12FF"/>
                  </w:txbxContent>
                </v:textbox>
              </v:shape>
            </w:pict>
          </mc:Fallback>
        </mc:AlternateContent>
      </w:r>
      <w:r>
        <w:rPr>
          <w:b/>
          <w:noProof/>
          <w:color w:val="C00000"/>
          <w:sz w:val="24"/>
          <w:szCs w:val="24"/>
          <w:lang w:eastAsia="de-CH"/>
        </w:rPr>
        <mc:AlternateContent>
          <mc:Choice Requires="wps">
            <w:drawing>
              <wp:anchor distT="0" distB="0" distL="114300" distR="114300" simplePos="0" relativeHeight="251667968" behindDoc="0" locked="0" layoutInCell="1" allowOverlap="1" wp14:anchorId="47C593DD" wp14:editId="01C66B57">
                <wp:simplePos x="0" y="0"/>
                <wp:positionH relativeFrom="column">
                  <wp:posOffset>2328545</wp:posOffset>
                </wp:positionH>
                <wp:positionV relativeFrom="paragraph">
                  <wp:posOffset>18415</wp:posOffset>
                </wp:positionV>
                <wp:extent cx="3457575" cy="259080"/>
                <wp:effectExtent l="13970" t="8890" r="5080" b="8255"/>
                <wp:wrapNone/>
                <wp:docPr id="35"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7575" cy="259080"/>
                        </a:xfrm>
                        <a:prstGeom prst="rect">
                          <a:avLst/>
                        </a:prstGeom>
                        <a:solidFill>
                          <a:srgbClr val="FFFFFF"/>
                        </a:solidFill>
                        <a:ln w="9525">
                          <a:solidFill>
                            <a:srgbClr val="000000"/>
                          </a:solidFill>
                          <a:miter lim="800000"/>
                          <a:headEnd/>
                          <a:tailEnd/>
                        </a:ln>
                      </wps:spPr>
                      <wps:txbx>
                        <w:txbxContent>
                          <w:p w14:paraId="15668B97" w14:textId="77777777" w:rsidR="006C12FF" w:rsidRDefault="006C12FF">
                            <w:r>
                              <w:t>Hier könnt ihr die Resultate der letzten Monate einsehen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593DD" id="Text Box 124" o:spid="_x0000_s1131" type="#_x0000_t202" style="position:absolute;left:0;text-align:left;margin-left:183.35pt;margin-top:1.45pt;width:272.25pt;height:20.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6TXGwIAADMEAAAOAAAAZHJzL2Uyb0RvYy54bWysU9uO0zAQfUfiHyy/06SlZduo6WrpUoS0&#10;XKSFD3Acp7FwPGbsNlm+nrHT7VYLvCAcyfJkxmdmzhyvr4fOsKNCr8GWfDrJOVNWQq3tvuTfvu5e&#10;LTnzQdhaGLCq5A/K8+vNyxfr3hVqBi2YWiEjEOuL3pW8DcEVWeZlqzrhJ+CUJWcD2IlAJu6zGkVP&#10;6J3JZnn+JusBa4cglff093Z08k3Cbxolw+em8SowU3KqLaQd017FPdusRbFH4VotT2WIf6iiE9pS&#10;0jPUrQiCHVD/BtVpieChCRMJXQZNo6VKPVA30/xZN/etcCr1QuR4d6bJ/z9Y+el4774gC8NbGGiA&#10;qQnv7kB+98zCthV2r24QoW+VqCnxNFKW9c4Xp6uRal/4CFL1H6GmIYtDgAQ0NNhFVqhPRug0gIcz&#10;6WoITNLP1/PFFX2cSfLNFqt8maaSieLxtkMf3ivoWDyUHGmoCV0c73yI1YjiMSQm82B0vdPGJAP3&#10;1dYgOwoSwC6t1MCzMGNZX/LVYrYYCfgrRJ7WnyA6HUjJRnclX56DRBFpe2frpLMgtBnPVLKxJx4j&#10;dSOJYagGpuuSXy1jhshrBfUDMYswKpdeGh1awJ+c9aTakvsfB4GKM/PB0nRW0/k8yjwZROyMDLz0&#10;VJceYSVBlTxwNh63YXwaB4d631KmUQ8WbmiijU5kP1V1qp+UmWZwekVR+pd2inp665tfAAAA//8D&#10;AFBLAwQUAAYACAAAACEAZa7dad8AAAAIAQAADwAAAGRycy9kb3ducmV2LnhtbEyPy07DMBRE90j8&#10;g3WR2CDqPKqkCbmpEBIIdlAQbN34NonwI9huGv4es4LlaEYzZ5rtohWbyfnRGoR0lQAj01k5mh7h&#10;7fX+egPMB2GkUNYQwjd52LbnZ42opT2ZF5p3oWexxPhaIAwhTDXnvhtIC7+yE5noHazTIkTpei6d&#10;OMVyrXiWJAXXYjRxYRAT3Q3Ufe6OGmGzfpw//FP+/N4VB1WFq3J++HKIlxfL7Q2wQEv4C8MvfkSH&#10;NjLt7dFIzxRCXhRljCJkFbDoV2maAdsjrPMSeNvw/wfaHwAAAP//AwBQSwECLQAUAAYACAAAACEA&#10;toM4kv4AAADhAQAAEwAAAAAAAAAAAAAAAAAAAAAAW0NvbnRlbnRfVHlwZXNdLnhtbFBLAQItABQA&#10;BgAIAAAAIQA4/SH/1gAAAJQBAAALAAAAAAAAAAAAAAAAAC8BAABfcmVscy8ucmVsc1BLAQItABQA&#10;BgAIAAAAIQAO76TXGwIAADMEAAAOAAAAAAAAAAAAAAAAAC4CAABkcnMvZTJvRG9jLnhtbFBLAQIt&#10;ABQABgAIAAAAIQBlrt1p3wAAAAgBAAAPAAAAAAAAAAAAAAAAAHUEAABkcnMvZG93bnJldi54bWxQ&#10;SwUGAAAAAAQABADzAAAAgQUAAAAA&#10;">
                <v:textbox>
                  <w:txbxContent>
                    <w:p w14:paraId="15668B97" w14:textId="77777777" w:rsidR="006C12FF" w:rsidRDefault="006C12FF">
                      <w:r>
                        <w:t>Hier könnt ihr die Resultate der letzten Monate einsehen</w:t>
                      </w:r>
                    </w:p>
                  </w:txbxContent>
                </v:textbox>
              </v:shape>
            </w:pict>
          </mc:Fallback>
        </mc:AlternateContent>
      </w:r>
    </w:p>
    <w:p w14:paraId="4E7BF254" w14:textId="77777777" w:rsidR="00276A68" w:rsidRDefault="00276A68" w:rsidP="007E0A73">
      <w:pPr>
        <w:pStyle w:val="KeinLeerraum"/>
        <w:jc w:val="both"/>
        <w:rPr>
          <w:b/>
          <w:color w:val="C00000"/>
          <w:sz w:val="24"/>
          <w:szCs w:val="24"/>
        </w:rPr>
      </w:pPr>
    </w:p>
    <w:p w14:paraId="040C5BEF" w14:textId="77777777" w:rsidR="00276A68" w:rsidRDefault="00276A68" w:rsidP="007E0A73">
      <w:pPr>
        <w:pStyle w:val="KeinLeerraum"/>
        <w:jc w:val="both"/>
        <w:rPr>
          <w:b/>
          <w:color w:val="C00000"/>
          <w:sz w:val="24"/>
          <w:szCs w:val="24"/>
        </w:rPr>
      </w:pPr>
    </w:p>
    <w:p w14:paraId="692F8403" w14:textId="77777777" w:rsidR="00276A68" w:rsidRDefault="00276A68" w:rsidP="007E0A73">
      <w:pPr>
        <w:pStyle w:val="KeinLeerraum"/>
        <w:jc w:val="both"/>
        <w:rPr>
          <w:b/>
          <w:color w:val="C00000"/>
          <w:sz w:val="24"/>
          <w:szCs w:val="24"/>
        </w:rPr>
      </w:pPr>
    </w:p>
    <w:p w14:paraId="5EE85D07" w14:textId="77777777" w:rsidR="00FB1ED6" w:rsidRPr="00FB1ED6" w:rsidRDefault="00583500" w:rsidP="007E0A73">
      <w:pPr>
        <w:pStyle w:val="KeinLeerraum"/>
        <w:jc w:val="both"/>
        <w:rPr>
          <w:b/>
          <w:color w:val="C00000"/>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05888" behindDoc="0" locked="0" layoutInCell="1" allowOverlap="1" wp14:anchorId="3410AB38" wp14:editId="7E85492D">
                <wp:simplePos x="0" y="0"/>
                <wp:positionH relativeFrom="column">
                  <wp:posOffset>-108849</wp:posOffset>
                </wp:positionH>
                <wp:positionV relativeFrom="paragraph">
                  <wp:posOffset>-833120</wp:posOffset>
                </wp:positionV>
                <wp:extent cx="6133381" cy="603849"/>
                <wp:effectExtent l="0" t="0" r="0" b="6350"/>
                <wp:wrapNone/>
                <wp:docPr id="820" name="Textfeld 820"/>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DF1AA6" w14:textId="77777777" w:rsidR="006C12FF" w:rsidRDefault="006C12FF" w:rsidP="00583500">
                            <w:r>
                              <w:rPr>
                                <w:rFonts w:ascii="Arial" w:hAnsi="Arial" w:cs="Arial"/>
                                <w:color w:val="C00000"/>
                                <w:sz w:val="56"/>
                                <w:szCs w:val="80"/>
                              </w:rPr>
                              <w:t>Lizenzierten Terminplan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10AB38" id="Textfeld 820" o:spid="_x0000_s1132" type="#_x0000_t202" style="position:absolute;left:0;text-align:left;margin-left:-8.55pt;margin-top:-65.6pt;width:482.95pt;height:47.55pt;z-index:25200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YdmawIAAEUFAAAOAAAAZHJzL2Uyb0RvYy54bWysVEtv2zAMvg/YfxB0X5xX0zSoU2QtOgwo&#10;2mLp0LMiS4kxWdQkJnb260fJzgPdLh12sSny4yc+dX3TVIbtlA8l2JwPen3OlJVQlHad8+8v95+m&#10;nAUUthAGrMr5XgV+M//44bp2MzWEDZhCeUYkNsxql/MNoptlWZAbVYnQA6csGTX4SiAd/TorvKiJ&#10;vTLZsN+fZDX4wnmQKgTS3rVGPk/8WiuJT1oHhczknGLD9PXpu4rfbH4tZmsv3KaUXRjiH6KoRGnp&#10;0iPVnUDBtr78g6oqpYcAGnsSqgy0LqVKOVA2g/6bbJYb4VTKhYoT3LFM4f/Rysfd0j17hs1naKiB&#10;sSC1C7NAyphPo30V/xQpIzuVcH8sm2qQSVJOBqPRaDrgTJJt0h9Nx1eRJjt5Ox/wi4KKRSHnntqS&#10;qiV2DwFb6AESL7NwXxqTWmMsq4l0dNFPDkcLkRsbsSo1uaM5RZ4k3BsVMcZ+U5qVRUogKtJ4qVvj&#10;2U7QYAgplcWUe+IldERpCuI9jh3+FNV7nNs8DjeDxaNzVVrwKfs3YRc/DiHrFk81P8s7itisGko8&#10;55epJVG1gmJPDffQ7kJw8r6krjyIgM/C0/BTj2mh8Yk+2gBVHzqJsw34X3/TRzzNJFk5q2mZch5+&#10;boVXnJmvlqb1ajAex+1Lh/HF5ZAO/tyyOrfYbXUL1BaaKIouiRGP5iBqD9Ur7f0i3komYSXdnXM8&#10;iLfYrji9G1ItFglE++YEPtilk5E6dinO3EvzKrzrBhNppB/hsHZi9mY+W2z0tLDYIugyDe+pql0D&#10;aFfT+HfvSnwMzs8JdXr95r8BAAD//wMAUEsDBBQABgAIAAAAIQBGWhoK4wAAAAwBAAAPAAAAZHJz&#10;L2Rvd25yZXYueG1sTI/BTsMwEETvSPyDtUjcWscplBDiVFWkCgnBoaUXbk7sJhH2OsRuG/h6tie4&#10;7e6MZt8Uq8lZdjJj6D1KEPMEmMHG6x5bCfv3zSwDFqJCraxHI+HbBFiV11eFyrU/49acdrFlFIIh&#10;VxK6GIec89B0xqkw94NB0g5+dCrSOrZcj+pM4c7yNEmW3Kke6UOnBlN1pvncHZ2El2rzprZ16rIf&#10;Wz2/HtbD1/7jXsrbm2n9BCyaKf6Z4YJP6FASU+2PqAOzEmbiQZD1MixECowsj3cZtanptFgK4GXB&#10;/5cofwEAAP//AwBQSwECLQAUAAYACAAAACEAtoM4kv4AAADhAQAAEwAAAAAAAAAAAAAAAAAAAAAA&#10;W0NvbnRlbnRfVHlwZXNdLnhtbFBLAQItABQABgAIAAAAIQA4/SH/1gAAAJQBAAALAAAAAAAAAAAA&#10;AAAAAC8BAABfcmVscy8ucmVsc1BLAQItABQABgAIAAAAIQDbUYdmawIAAEUFAAAOAAAAAAAAAAAA&#10;AAAAAC4CAABkcnMvZTJvRG9jLnhtbFBLAQItABQABgAIAAAAIQBGWhoK4wAAAAwBAAAPAAAAAAAA&#10;AAAAAAAAAMUEAABkcnMvZG93bnJldi54bWxQSwUGAAAAAAQABADzAAAA1QUAAAAA&#10;" filled="f" stroked="f" strokeweight=".5pt">
                <v:textbox>
                  <w:txbxContent>
                    <w:p w14:paraId="6EDF1AA6" w14:textId="77777777" w:rsidR="006C12FF" w:rsidRDefault="006C12FF" w:rsidP="00583500">
                      <w:r>
                        <w:rPr>
                          <w:rFonts w:ascii="Arial" w:hAnsi="Arial" w:cs="Arial"/>
                          <w:color w:val="C00000"/>
                          <w:sz w:val="56"/>
                          <w:szCs w:val="80"/>
                        </w:rPr>
                        <w:t>Lizenzierten Terminplan</w:t>
                      </w:r>
                    </w:p>
                  </w:txbxContent>
                </v:textbox>
              </v:shape>
            </w:pict>
          </mc:Fallback>
        </mc:AlternateContent>
      </w:r>
      <w:r w:rsidR="00FB1ED6" w:rsidRPr="00FB1ED6">
        <w:rPr>
          <w:b/>
          <w:color w:val="C00000"/>
          <w:sz w:val="24"/>
          <w:szCs w:val="24"/>
        </w:rPr>
        <w:t>Terminplan für lizenzierte Nachwuchsspieler</w:t>
      </w:r>
    </w:p>
    <w:p w14:paraId="1345ABA3" w14:textId="77777777" w:rsidR="00FB1ED6" w:rsidRDefault="00FB1ED6" w:rsidP="007E0A73">
      <w:pPr>
        <w:pStyle w:val="KeinLeerraum"/>
        <w:jc w:val="both"/>
        <w:rPr>
          <w:sz w:val="24"/>
          <w:szCs w:val="24"/>
        </w:rPr>
      </w:pPr>
    </w:p>
    <w:p w14:paraId="72D65ABD" w14:textId="77777777" w:rsidR="00AA3846" w:rsidRDefault="00771A9F" w:rsidP="007E0A73">
      <w:pPr>
        <w:pStyle w:val="KeinLeerraum"/>
        <w:jc w:val="both"/>
        <w:rPr>
          <w:sz w:val="24"/>
          <w:szCs w:val="24"/>
        </w:rPr>
      </w:pPr>
      <w:r>
        <w:rPr>
          <w:sz w:val="24"/>
          <w:szCs w:val="24"/>
        </w:rPr>
        <w:t xml:space="preserve">Für lizenzierte Nachwuchsspieler gibt es eine riesige Anzahl Möglichkeiten an Meisterschaftsspielen und Turnieren teilzunehmen. </w:t>
      </w:r>
      <w:r w:rsidR="00F949E3">
        <w:rPr>
          <w:sz w:val="24"/>
          <w:szCs w:val="24"/>
        </w:rPr>
        <w:t xml:space="preserve">Wir können euch nur empfehlen diese zu besuchen den neben dem Training sind Wettkämpfe die beste Möglichkeit Erfahrungen zu sammeln. </w:t>
      </w:r>
      <w:r w:rsidR="00891B2F">
        <w:rPr>
          <w:sz w:val="24"/>
          <w:szCs w:val="24"/>
        </w:rPr>
        <w:t>Unterschieden werden die Wettkämpfe in regionale (MTTV) und nationale (STT) Wettkämpfe. Wobei vor allem bei den nationalen nicht automatisch alle lizenzierten Nachwuchsspieler teilnahmeberechtigt sind. Je nach Veranstaltung müssen Mindestklassierungen vorhanden sein. Da unsere Nachwuchsspieler in der  Nachwuchsmeisterschaft (Liga) je nach Team unterschiedliche Termine haben werden diese in der Übersicht nicht mit einem Datum versehen. Die genauen Spieldaten könnt ihr auf den aufgelisteten Seiten sehen.</w:t>
      </w:r>
    </w:p>
    <w:p w14:paraId="2463EC4A" w14:textId="77777777" w:rsidR="00C10D5F" w:rsidRDefault="00C10D5F" w:rsidP="007E0A73">
      <w:pPr>
        <w:pStyle w:val="KeinLeerraum"/>
        <w:jc w:val="both"/>
        <w:rPr>
          <w:sz w:val="24"/>
          <w:szCs w:val="24"/>
        </w:rPr>
      </w:pPr>
    </w:p>
    <w:p w14:paraId="286C8E74" w14:textId="77777777" w:rsidR="00C10D5F" w:rsidRPr="00C10D5F" w:rsidRDefault="00C10D5F" w:rsidP="007E0A73">
      <w:pPr>
        <w:pStyle w:val="KeinLeerraum"/>
        <w:jc w:val="both"/>
        <w:rPr>
          <w:b/>
          <w:color w:val="C00000"/>
          <w:sz w:val="24"/>
          <w:szCs w:val="24"/>
        </w:rPr>
      </w:pPr>
      <w:r w:rsidRPr="00C10D5F">
        <w:rPr>
          <w:b/>
          <w:color w:val="C00000"/>
          <w:sz w:val="24"/>
          <w:szCs w:val="24"/>
        </w:rPr>
        <w:t>Kleine Hilfe wenn NW steht, steht dies für Nachwuchs.</w:t>
      </w:r>
    </w:p>
    <w:p w14:paraId="67A1BB20" w14:textId="77777777" w:rsidR="00AA3846" w:rsidRDefault="00AA3846" w:rsidP="007E0A73">
      <w:pPr>
        <w:pStyle w:val="KeinLeerraum"/>
        <w:jc w:val="both"/>
        <w:rPr>
          <w:b/>
          <w:color w:val="C00000"/>
          <w:sz w:val="24"/>
          <w:szCs w:val="24"/>
        </w:rPr>
      </w:pPr>
    </w:p>
    <w:p w14:paraId="4294A34D" w14:textId="77777777" w:rsidR="00771A9F" w:rsidRDefault="00771A9F" w:rsidP="00771A9F">
      <w:pPr>
        <w:pStyle w:val="KeinLeerraum"/>
        <w:jc w:val="both"/>
        <w:rPr>
          <w:sz w:val="24"/>
          <w:szCs w:val="24"/>
        </w:rPr>
      </w:pPr>
      <w:r>
        <w:rPr>
          <w:sz w:val="24"/>
          <w:szCs w:val="24"/>
        </w:rPr>
        <w:t>Übersicht aller Termine:</w:t>
      </w:r>
    </w:p>
    <w:p w14:paraId="5B49914B" w14:textId="77777777" w:rsidR="00771A9F" w:rsidRDefault="00771A9F" w:rsidP="00771A9F">
      <w:pPr>
        <w:pStyle w:val="KeinLeerraum"/>
        <w:jc w:val="both"/>
        <w:rPr>
          <w:sz w:val="24"/>
          <w:szCs w:val="24"/>
        </w:rPr>
      </w:pPr>
    </w:p>
    <w:p w14:paraId="3057DFA9" w14:textId="77777777" w:rsidR="00771A9F" w:rsidRPr="00C10D5F" w:rsidRDefault="00771A9F" w:rsidP="00C10D5F">
      <w:pPr>
        <w:pStyle w:val="KeinLeerraum"/>
        <w:pBdr>
          <w:bottom w:val="single" w:sz="2" w:space="1" w:color="auto"/>
        </w:pBdr>
        <w:shd w:val="clear" w:color="auto" w:fill="C00000"/>
        <w:jc w:val="both"/>
        <w:rPr>
          <w:b/>
          <w:sz w:val="24"/>
          <w:szCs w:val="24"/>
        </w:rPr>
      </w:pPr>
      <w:r>
        <w:rPr>
          <w:b/>
          <w:sz w:val="24"/>
          <w:szCs w:val="24"/>
        </w:rPr>
        <w:t>Datum</w:t>
      </w:r>
      <w:r>
        <w:rPr>
          <w:b/>
          <w:sz w:val="24"/>
          <w:szCs w:val="24"/>
        </w:rPr>
        <w:tab/>
      </w:r>
      <w:r w:rsidR="00E9268B">
        <w:rPr>
          <w:b/>
          <w:sz w:val="24"/>
          <w:szCs w:val="24"/>
        </w:rPr>
        <w:tab/>
      </w:r>
      <w:r w:rsidR="00E9268B">
        <w:rPr>
          <w:b/>
          <w:sz w:val="24"/>
          <w:szCs w:val="24"/>
        </w:rPr>
        <w:tab/>
      </w:r>
      <w:r w:rsidR="00E9268B">
        <w:rPr>
          <w:b/>
          <w:sz w:val="24"/>
          <w:szCs w:val="24"/>
        </w:rPr>
        <w:tab/>
      </w:r>
      <w:r>
        <w:rPr>
          <w:b/>
          <w:sz w:val="24"/>
          <w:szCs w:val="24"/>
        </w:rPr>
        <w:t>Veranstaltung</w:t>
      </w:r>
      <w:r w:rsidRPr="00FC7B17">
        <w:rPr>
          <w:b/>
          <w:sz w:val="24"/>
          <w:szCs w:val="24"/>
        </w:rPr>
        <w:tab/>
      </w:r>
      <w:r w:rsidRPr="00FC7B17">
        <w:rPr>
          <w:b/>
          <w:sz w:val="24"/>
          <w:szCs w:val="24"/>
        </w:rPr>
        <w:tab/>
      </w:r>
      <w:r w:rsidRPr="00FC7B17">
        <w:rPr>
          <w:b/>
          <w:sz w:val="24"/>
          <w:szCs w:val="24"/>
        </w:rPr>
        <w:tab/>
      </w:r>
      <w:r w:rsidRPr="00FC7B17">
        <w:rPr>
          <w:b/>
          <w:sz w:val="24"/>
          <w:szCs w:val="24"/>
        </w:rPr>
        <w:tab/>
      </w:r>
      <w:r w:rsidR="00E9268B">
        <w:rPr>
          <w:b/>
          <w:sz w:val="24"/>
          <w:szCs w:val="24"/>
        </w:rPr>
        <w:tab/>
      </w:r>
      <w:r w:rsidR="00C10D5F">
        <w:rPr>
          <w:b/>
          <w:sz w:val="24"/>
          <w:szCs w:val="24"/>
        </w:rPr>
        <w:t>Infos/Beschreibung</w:t>
      </w:r>
    </w:p>
    <w:p w14:paraId="362C2213" w14:textId="77777777" w:rsidR="00004C5B" w:rsidRDefault="00004C5B" w:rsidP="00771A9F">
      <w:pPr>
        <w:pStyle w:val="KeinLeerraum"/>
        <w:shd w:val="clear" w:color="auto" w:fill="FFFFFF"/>
        <w:jc w:val="both"/>
        <w:rPr>
          <w:sz w:val="24"/>
          <w:szCs w:val="24"/>
        </w:rPr>
      </w:pPr>
    </w:p>
    <w:p w14:paraId="5623F7E9" w14:textId="77777777" w:rsidR="00004C5B" w:rsidRPr="00004C5B" w:rsidRDefault="007F7DCC" w:rsidP="00004C5B">
      <w:pPr>
        <w:pStyle w:val="KeinLeerraum"/>
        <w:shd w:val="clear" w:color="auto" w:fill="C00000"/>
        <w:jc w:val="both"/>
        <w:rPr>
          <w:b/>
          <w:sz w:val="24"/>
          <w:szCs w:val="24"/>
        </w:rPr>
      </w:pPr>
      <w:r>
        <w:rPr>
          <w:b/>
          <w:sz w:val="24"/>
          <w:szCs w:val="24"/>
          <w:u w:val="single"/>
        </w:rPr>
        <w:t>November</w:t>
      </w:r>
      <w:r w:rsidR="00D73DB8">
        <w:rPr>
          <w:b/>
          <w:sz w:val="24"/>
          <w:szCs w:val="24"/>
          <w:u w:val="single"/>
        </w:rPr>
        <w:t xml:space="preserve"> – März </w:t>
      </w:r>
      <w:r w:rsidR="00D73DB8">
        <w:rPr>
          <w:b/>
          <w:sz w:val="24"/>
          <w:szCs w:val="24"/>
        </w:rPr>
        <w:tab/>
      </w:r>
      <w:r w:rsidR="00D73DB8">
        <w:rPr>
          <w:b/>
          <w:sz w:val="24"/>
          <w:szCs w:val="24"/>
        </w:rPr>
        <w:tab/>
      </w:r>
      <w:r w:rsidR="00004C5B">
        <w:rPr>
          <w:b/>
          <w:sz w:val="24"/>
          <w:szCs w:val="24"/>
        </w:rPr>
        <w:t>Nachwuchsmeist</w:t>
      </w:r>
      <w:r w:rsidR="00C86879">
        <w:rPr>
          <w:b/>
          <w:sz w:val="24"/>
          <w:szCs w:val="24"/>
        </w:rPr>
        <w:t>erschaft MTTV (Liga)</w:t>
      </w:r>
      <w:r w:rsidR="00C86879">
        <w:rPr>
          <w:b/>
          <w:sz w:val="24"/>
          <w:szCs w:val="24"/>
        </w:rPr>
        <w:tab/>
        <w:t>Seite 2</w:t>
      </w:r>
      <w:r w:rsidR="00855BAA">
        <w:rPr>
          <w:b/>
          <w:sz w:val="24"/>
          <w:szCs w:val="24"/>
        </w:rPr>
        <w:t>6-28</w:t>
      </w:r>
      <w:r w:rsidR="00004C5B">
        <w:rPr>
          <w:b/>
          <w:sz w:val="24"/>
          <w:szCs w:val="24"/>
        </w:rPr>
        <w:tab/>
      </w:r>
    </w:p>
    <w:p w14:paraId="3CEA8AA6" w14:textId="77777777" w:rsidR="00004C5B" w:rsidRDefault="00004C5B" w:rsidP="00771A9F">
      <w:pPr>
        <w:pStyle w:val="KeinLeerraum"/>
        <w:shd w:val="clear" w:color="auto" w:fill="FFFFFF"/>
        <w:jc w:val="both"/>
        <w:rPr>
          <w:sz w:val="24"/>
          <w:szCs w:val="24"/>
        </w:rPr>
      </w:pPr>
    </w:p>
    <w:p w14:paraId="0CD5D674" w14:textId="77777777" w:rsidR="00004C5B" w:rsidRPr="000C4A9D" w:rsidRDefault="0095424E" w:rsidP="00004C5B">
      <w:pPr>
        <w:pStyle w:val="KeinLeerraum"/>
        <w:shd w:val="clear" w:color="auto" w:fill="C00000"/>
        <w:jc w:val="both"/>
        <w:rPr>
          <w:b/>
          <w:sz w:val="24"/>
          <w:szCs w:val="24"/>
        </w:rPr>
      </w:pPr>
      <w:r>
        <w:rPr>
          <w:b/>
          <w:sz w:val="24"/>
          <w:szCs w:val="24"/>
          <w:u w:val="single"/>
        </w:rPr>
        <w:t>2</w:t>
      </w:r>
      <w:r w:rsidR="007F7DCC">
        <w:rPr>
          <w:b/>
          <w:sz w:val="24"/>
          <w:szCs w:val="24"/>
          <w:u w:val="single"/>
        </w:rPr>
        <w:t>4</w:t>
      </w:r>
      <w:r w:rsidR="00004C5B">
        <w:rPr>
          <w:b/>
          <w:sz w:val="24"/>
          <w:szCs w:val="24"/>
          <w:u w:val="single"/>
        </w:rPr>
        <w:t>.11</w:t>
      </w:r>
      <w:r w:rsidR="00004C5B" w:rsidRPr="00CA4613">
        <w:rPr>
          <w:b/>
          <w:sz w:val="24"/>
          <w:szCs w:val="24"/>
          <w:u w:val="single"/>
        </w:rPr>
        <w:t>.201</w:t>
      </w:r>
      <w:r w:rsidR="007F7DCC">
        <w:rPr>
          <w:b/>
          <w:sz w:val="24"/>
          <w:szCs w:val="24"/>
          <w:u w:val="single"/>
        </w:rPr>
        <w:t>8</w:t>
      </w:r>
      <w:r w:rsidR="00004C5B">
        <w:rPr>
          <w:b/>
          <w:sz w:val="24"/>
          <w:szCs w:val="24"/>
        </w:rPr>
        <w:t xml:space="preserve"> – 13:30-18:00h</w:t>
      </w:r>
      <w:r w:rsidR="00004C5B">
        <w:rPr>
          <w:b/>
          <w:sz w:val="24"/>
          <w:szCs w:val="24"/>
        </w:rPr>
        <w:tab/>
        <w:t xml:space="preserve">1. Quali Rd, NW </w:t>
      </w:r>
      <w:r w:rsidR="00A32C6C">
        <w:rPr>
          <w:b/>
          <w:sz w:val="24"/>
          <w:szCs w:val="24"/>
        </w:rPr>
        <w:t>Ranglistenturnier, MTTV</w:t>
      </w:r>
      <w:r w:rsidR="00A32C6C">
        <w:rPr>
          <w:b/>
          <w:sz w:val="24"/>
          <w:szCs w:val="24"/>
        </w:rPr>
        <w:tab/>
        <w:t>S</w:t>
      </w:r>
      <w:r w:rsidR="00855BAA">
        <w:rPr>
          <w:b/>
          <w:sz w:val="24"/>
          <w:szCs w:val="24"/>
        </w:rPr>
        <w:t>eite 29</w:t>
      </w:r>
      <w:r w:rsidR="00004C5B">
        <w:rPr>
          <w:b/>
          <w:sz w:val="24"/>
          <w:szCs w:val="24"/>
        </w:rPr>
        <w:tab/>
      </w:r>
    </w:p>
    <w:p w14:paraId="0290D2F2" w14:textId="77777777" w:rsidR="000326E0" w:rsidRDefault="000326E0" w:rsidP="00771A9F">
      <w:pPr>
        <w:pStyle w:val="KeinLeerraum"/>
        <w:shd w:val="clear" w:color="auto" w:fill="FFFFFF"/>
        <w:jc w:val="both"/>
        <w:rPr>
          <w:sz w:val="24"/>
          <w:szCs w:val="24"/>
        </w:rPr>
      </w:pPr>
    </w:p>
    <w:p w14:paraId="08F9473D" w14:textId="77777777" w:rsidR="00C10D5F" w:rsidRPr="00C10D5F" w:rsidRDefault="00C10D5F" w:rsidP="00C10D5F">
      <w:pPr>
        <w:pStyle w:val="KeinLeerraum"/>
        <w:shd w:val="clear" w:color="auto" w:fill="C00000"/>
        <w:jc w:val="both"/>
        <w:rPr>
          <w:b/>
          <w:sz w:val="24"/>
          <w:szCs w:val="24"/>
        </w:rPr>
      </w:pPr>
      <w:r>
        <w:rPr>
          <w:b/>
          <w:sz w:val="24"/>
          <w:szCs w:val="24"/>
          <w:u w:val="single"/>
        </w:rPr>
        <w:t>0</w:t>
      </w:r>
      <w:r w:rsidR="007F7DCC">
        <w:rPr>
          <w:b/>
          <w:sz w:val="24"/>
          <w:szCs w:val="24"/>
          <w:u w:val="single"/>
        </w:rPr>
        <w:t>2</w:t>
      </w:r>
      <w:r>
        <w:rPr>
          <w:b/>
          <w:sz w:val="24"/>
          <w:szCs w:val="24"/>
          <w:u w:val="single"/>
        </w:rPr>
        <w:t>.12</w:t>
      </w:r>
      <w:r w:rsidRPr="00CA4613">
        <w:rPr>
          <w:b/>
          <w:sz w:val="24"/>
          <w:szCs w:val="24"/>
          <w:u w:val="single"/>
        </w:rPr>
        <w:t>.201</w:t>
      </w:r>
      <w:r w:rsidR="007F7DCC">
        <w:rPr>
          <w:b/>
          <w:sz w:val="24"/>
          <w:szCs w:val="24"/>
          <w:u w:val="single"/>
        </w:rPr>
        <w:t>8</w:t>
      </w:r>
      <w:r>
        <w:rPr>
          <w:b/>
          <w:sz w:val="24"/>
          <w:szCs w:val="24"/>
        </w:rPr>
        <w:t xml:space="preserve"> – 08:00-18:00h</w:t>
      </w:r>
      <w:r>
        <w:rPr>
          <w:b/>
          <w:sz w:val="24"/>
          <w:szCs w:val="24"/>
        </w:rPr>
        <w:tab/>
        <w:t>NW Top24 Ranglistenturnier STT</w:t>
      </w:r>
      <w:r>
        <w:rPr>
          <w:b/>
          <w:sz w:val="24"/>
          <w:szCs w:val="24"/>
        </w:rPr>
        <w:tab/>
      </w:r>
      <w:r>
        <w:rPr>
          <w:b/>
          <w:sz w:val="24"/>
          <w:szCs w:val="24"/>
        </w:rPr>
        <w:tab/>
        <w:t xml:space="preserve">Seite </w:t>
      </w:r>
      <w:r w:rsidR="00855BAA">
        <w:rPr>
          <w:b/>
          <w:sz w:val="24"/>
          <w:szCs w:val="24"/>
        </w:rPr>
        <w:t>31</w:t>
      </w:r>
      <w:r>
        <w:rPr>
          <w:b/>
          <w:sz w:val="24"/>
          <w:szCs w:val="24"/>
        </w:rPr>
        <w:tab/>
      </w:r>
    </w:p>
    <w:p w14:paraId="5E2EA0EA" w14:textId="77777777" w:rsidR="00C10D5F" w:rsidRDefault="00C10D5F" w:rsidP="00771A9F">
      <w:pPr>
        <w:pStyle w:val="KeinLeerraum"/>
        <w:shd w:val="clear" w:color="auto" w:fill="FFFFFF"/>
        <w:jc w:val="both"/>
        <w:rPr>
          <w:sz w:val="24"/>
          <w:szCs w:val="24"/>
        </w:rPr>
      </w:pPr>
    </w:p>
    <w:p w14:paraId="3DE012DB" w14:textId="77777777" w:rsidR="00E9268B" w:rsidRPr="000C4A9D" w:rsidRDefault="0095424E" w:rsidP="00E9268B">
      <w:pPr>
        <w:pStyle w:val="KeinLeerraum"/>
        <w:shd w:val="clear" w:color="auto" w:fill="C00000"/>
        <w:jc w:val="both"/>
        <w:rPr>
          <w:b/>
          <w:sz w:val="24"/>
          <w:szCs w:val="24"/>
        </w:rPr>
      </w:pPr>
      <w:r>
        <w:rPr>
          <w:b/>
          <w:sz w:val="24"/>
          <w:szCs w:val="24"/>
          <w:u w:val="single"/>
        </w:rPr>
        <w:t>0</w:t>
      </w:r>
      <w:r w:rsidR="007F7DCC">
        <w:rPr>
          <w:b/>
          <w:sz w:val="24"/>
          <w:szCs w:val="24"/>
          <w:u w:val="single"/>
        </w:rPr>
        <w:t>8</w:t>
      </w:r>
      <w:r w:rsidR="00E9268B">
        <w:rPr>
          <w:b/>
          <w:sz w:val="24"/>
          <w:szCs w:val="24"/>
          <w:u w:val="single"/>
        </w:rPr>
        <w:t>.12</w:t>
      </w:r>
      <w:r w:rsidR="00E9268B" w:rsidRPr="00CA4613">
        <w:rPr>
          <w:b/>
          <w:sz w:val="24"/>
          <w:szCs w:val="24"/>
          <w:u w:val="single"/>
        </w:rPr>
        <w:t>.201</w:t>
      </w:r>
      <w:r w:rsidR="007F7DCC">
        <w:rPr>
          <w:b/>
          <w:sz w:val="24"/>
          <w:szCs w:val="24"/>
          <w:u w:val="single"/>
        </w:rPr>
        <w:t>8</w:t>
      </w:r>
      <w:r w:rsidR="00E9268B">
        <w:rPr>
          <w:b/>
          <w:sz w:val="24"/>
          <w:szCs w:val="24"/>
        </w:rPr>
        <w:t xml:space="preserve"> – 13:30-18:00h</w:t>
      </w:r>
      <w:r w:rsidR="00E9268B">
        <w:rPr>
          <w:b/>
          <w:sz w:val="24"/>
          <w:szCs w:val="24"/>
        </w:rPr>
        <w:tab/>
        <w:t xml:space="preserve">2. </w:t>
      </w:r>
      <w:r w:rsidR="00DA0888">
        <w:rPr>
          <w:b/>
          <w:sz w:val="24"/>
          <w:szCs w:val="24"/>
        </w:rPr>
        <w:t>Quali Rd.</w:t>
      </w:r>
      <w:r w:rsidR="00E9268B">
        <w:rPr>
          <w:b/>
          <w:sz w:val="24"/>
          <w:szCs w:val="24"/>
        </w:rPr>
        <w:t xml:space="preserve"> NW Ranglistenturnier</w:t>
      </w:r>
      <w:r w:rsidR="00DA0888">
        <w:rPr>
          <w:b/>
          <w:sz w:val="24"/>
          <w:szCs w:val="24"/>
        </w:rPr>
        <w:t>, MTTV</w:t>
      </w:r>
      <w:r w:rsidR="00855BAA">
        <w:rPr>
          <w:b/>
          <w:sz w:val="24"/>
          <w:szCs w:val="24"/>
        </w:rPr>
        <w:tab/>
        <w:t>Seite 29</w:t>
      </w:r>
      <w:r w:rsidR="00E9268B">
        <w:rPr>
          <w:b/>
          <w:sz w:val="24"/>
          <w:szCs w:val="24"/>
        </w:rPr>
        <w:tab/>
      </w:r>
    </w:p>
    <w:p w14:paraId="58402EA7" w14:textId="77777777" w:rsidR="00E9268B" w:rsidRDefault="00E9268B" w:rsidP="00771A9F">
      <w:pPr>
        <w:pStyle w:val="KeinLeerraum"/>
        <w:shd w:val="clear" w:color="auto" w:fill="FFFFFF"/>
        <w:jc w:val="both"/>
        <w:rPr>
          <w:sz w:val="24"/>
          <w:szCs w:val="24"/>
        </w:rPr>
      </w:pPr>
    </w:p>
    <w:p w14:paraId="314AA75E" w14:textId="77777777" w:rsidR="0095424E" w:rsidRPr="000C4A9D" w:rsidRDefault="008A2169" w:rsidP="00E9268B">
      <w:pPr>
        <w:pStyle w:val="KeinLeerraum"/>
        <w:shd w:val="clear" w:color="auto" w:fill="C00000"/>
        <w:jc w:val="both"/>
        <w:rPr>
          <w:b/>
          <w:sz w:val="24"/>
          <w:szCs w:val="24"/>
        </w:rPr>
      </w:pPr>
      <w:r>
        <w:rPr>
          <w:b/>
          <w:sz w:val="24"/>
          <w:szCs w:val="24"/>
          <w:u w:val="single"/>
        </w:rPr>
        <w:t>09</w:t>
      </w:r>
      <w:r w:rsidR="00E9268B">
        <w:rPr>
          <w:b/>
          <w:sz w:val="24"/>
          <w:szCs w:val="24"/>
          <w:u w:val="single"/>
        </w:rPr>
        <w:t>.02.201</w:t>
      </w:r>
      <w:r>
        <w:rPr>
          <w:b/>
          <w:sz w:val="24"/>
          <w:szCs w:val="24"/>
          <w:u w:val="single"/>
        </w:rPr>
        <w:t>9</w:t>
      </w:r>
      <w:r w:rsidR="00E9268B">
        <w:rPr>
          <w:b/>
          <w:sz w:val="24"/>
          <w:szCs w:val="24"/>
        </w:rPr>
        <w:t xml:space="preserve"> – 13:30-18:00h</w:t>
      </w:r>
      <w:r w:rsidR="00E9268B">
        <w:rPr>
          <w:b/>
          <w:sz w:val="24"/>
          <w:szCs w:val="24"/>
        </w:rPr>
        <w:tab/>
        <w:t>Halbfinal. NW Ranglistenturnier</w:t>
      </w:r>
      <w:r w:rsidR="00DA0888">
        <w:rPr>
          <w:b/>
          <w:sz w:val="24"/>
          <w:szCs w:val="24"/>
        </w:rPr>
        <w:t>, MTTV</w:t>
      </w:r>
      <w:r w:rsidR="00855BAA">
        <w:rPr>
          <w:b/>
          <w:sz w:val="24"/>
          <w:szCs w:val="24"/>
        </w:rPr>
        <w:tab/>
        <w:t>Seite 30</w:t>
      </w:r>
      <w:r w:rsidR="00E9268B">
        <w:rPr>
          <w:b/>
          <w:sz w:val="24"/>
          <w:szCs w:val="24"/>
        </w:rPr>
        <w:tab/>
      </w:r>
    </w:p>
    <w:p w14:paraId="18038DCE" w14:textId="77777777" w:rsidR="00771A9F" w:rsidRDefault="00771A9F" w:rsidP="00771A9F">
      <w:pPr>
        <w:pStyle w:val="KeinLeerraum"/>
        <w:shd w:val="clear" w:color="auto" w:fill="FFFFFF"/>
        <w:jc w:val="both"/>
        <w:rPr>
          <w:sz w:val="24"/>
          <w:szCs w:val="24"/>
        </w:rPr>
      </w:pPr>
    </w:p>
    <w:p w14:paraId="5B63C458" w14:textId="77777777" w:rsidR="0095424E" w:rsidRPr="0095424E" w:rsidRDefault="0095424E" w:rsidP="0095424E">
      <w:pPr>
        <w:pStyle w:val="KeinLeerraum"/>
        <w:shd w:val="clear" w:color="auto" w:fill="C00000"/>
        <w:jc w:val="both"/>
        <w:rPr>
          <w:b/>
          <w:sz w:val="24"/>
          <w:szCs w:val="24"/>
        </w:rPr>
      </w:pPr>
      <w:r>
        <w:rPr>
          <w:b/>
          <w:sz w:val="24"/>
          <w:szCs w:val="24"/>
        </w:rPr>
        <w:t>1</w:t>
      </w:r>
      <w:r w:rsidR="008A2169">
        <w:rPr>
          <w:b/>
          <w:sz w:val="24"/>
          <w:szCs w:val="24"/>
        </w:rPr>
        <w:t>0</w:t>
      </w:r>
      <w:r>
        <w:rPr>
          <w:b/>
          <w:sz w:val="24"/>
          <w:szCs w:val="24"/>
        </w:rPr>
        <w:t>.02.201</w:t>
      </w:r>
      <w:r w:rsidR="008A2169">
        <w:rPr>
          <w:b/>
          <w:sz w:val="24"/>
          <w:szCs w:val="24"/>
        </w:rPr>
        <w:t>9</w:t>
      </w:r>
      <w:r>
        <w:rPr>
          <w:b/>
          <w:sz w:val="24"/>
          <w:szCs w:val="24"/>
        </w:rPr>
        <w:t xml:space="preserve"> – 08:00-18:00h</w:t>
      </w:r>
      <w:r>
        <w:rPr>
          <w:b/>
          <w:sz w:val="24"/>
          <w:szCs w:val="24"/>
        </w:rPr>
        <w:tab/>
        <w:t>NW Top8 Ranglistenturnier STT</w:t>
      </w:r>
      <w:r>
        <w:rPr>
          <w:b/>
          <w:sz w:val="24"/>
          <w:szCs w:val="24"/>
        </w:rPr>
        <w:tab/>
      </w:r>
      <w:r>
        <w:rPr>
          <w:b/>
          <w:sz w:val="24"/>
          <w:szCs w:val="24"/>
        </w:rPr>
        <w:tab/>
        <w:t xml:space="preserve">Seite </w:t>
      </w:r>
      <w:r w:rsidR="00855BAA">
        <w:rPr>
          <w:b/>
          <w:sz w:val="24"/>
          <w:szCs w:val="24"/>
        </w:rPr>
        <w:t>31</w:t>
      </w:r>
      <w:r>
        <w:rPr>
          <w:b/>
          <w:sz w:val="24"/>
          <w:szCs w:val="24"/>
        </w:rPr>
        <w:tab/>
      </w:r>
    </w:p>
    <w:p w14:paraId="1D7039C4" w14:textId="77777777" w:rsidR="0095424E" w:rsidRDefault="0095424E" w:rsidP="00771A9F">
      <w:pPr>
        <w:pStyle w:val="KeinLeerraum"/>
        <w:shd w:val="clear" w:color="auto" w:fill="FFFFFF"/>
        <w:jc w:val="both"/>
        <w:rPr>
          <w:sz w:val="24"/>
          <w:szCs w:val="24"/>
        </w:rPr>
      </w:pPr>
    </w:p>
    <w:p w14:paraId="7564C6DA" w14:textId="77777777" w:rsidR="00AA3846" w:rsidRPr="00274964" w:rsidRDefault="008A2169" w:rsidP="00274964">
      <w:pPr>
        <w:pStyle w:val="KeinLeerraum"/>
        <w:shd w:val="clear" w:color="auto" w:fill="C00000"/>
        <w:jc w:val="both"/>
        <w:rPr>
          <w:b/>
          <w:sz w:val="24"/>
          <w:szCs w:val="24"/>
        </w:rPr>
      </w:pPr>
      <w:r>
        <w:rPr>
          <w:b/>
          <w:sz w:val="24"/>
          <w:szCs w:val="24"/>
          <w:u w:val="single"/>
        </w:rPr>
        <w:t>09</w:t>
      </w:r>
      <w:r w:rsidR="00C10D5F">
        <w:rPr>
          <w:b/>
          <w:sz w:val="24"/>
          <w:szCs w:val="24"/>
          <w:u w:val="single"/>
        </w:rPr>
        <w:t>.03.201</w:t>
      </w:r>
      <w:r>
        <w:rPr>
          <w:b/>
          <w:sz w:val="24"/>
          <w:szCs w:val="24"/>
          <w:u w:val="single"/>
        </w:rPr>
        <w:t>9</w:t>
      </w:r>
      <w:r w:rsidR="00E9268B">
        <w:rPr>
          <w:b/>
          <w:sz w:val="24"/>
          <w:szCs w:val="24"/>
        </w:rPr>
        <w:t xml:space="preserve"> – 13:30-18:00h</w:t>
      </w:r>
      <w:r w:rsidR="00E9268B">
        <w:rPr>
          <w:b/>
          <w:sz w:val="24"/>
          <w:szCs w:val="24"/>
        </w:rPr>
        <w:tab/>
      </w:r>
      <w:r w:rsidR="00C10D5F">
        <w:rPr>
          <w:b/>
          <w:sz w:val="24"/>
          <w:szCs w:val="24"/>
        </w:rPr>
        <w:t>MTTV-Einzelmeisterschaft Nachwuchs</w:t>
      </w:r>
      <w:r w:rsidR="00E9268B">
        <w:rPr>
          <w:b/>
          <w:sz w:val="24"/>
          <w:szCs w:val="24"/>
        </w:rPr>
        <w:tab/>
        <w:t xml:space="preserve">Seite </w:t>
      </w:r>
      <w:r w:rsidR="00855BAA">
        <w:rPr>
          <w:b/>
          <w:sz w:val="24"/>
          <w:szCs w:val="24"/>
        </w:rPr>
        <w:t>32</w:t>
      </w:r>
      <w:r w:rsidR="00E9268B">
        <w:rPr>
          <w:b/>
          <w:sz w:val="24"/>
          <w:szCs w:val="24"/>
        </w:rPr>
        <w:tab/>
      </w:r>
    </w:p>
    <w:p w14:paraId="362D914E" w14:textId="77777777" w:rsidR="00AA3846" w:rsidRDefault="00AA3846" w:rsidP="007E0A73">
      <w:pPr>
        <w:pStyle w:val="KeinLeerraum"/>
        <w:jc w:val="both"/>
        <w:rPr>
          <w:b/>
          <w:color w:val="C00000"/>
          <w:sz w:val="24"/>
          <w:szCs w:val="24"/>
        </w:rPr>
      </w:pPr>
    </w:p>
    <w:p w14:paraId="0D2C3DC6" w14:textId="77777777" w:rsidR="00B502EE" w:rsidRDefault="008A2169" w:rsidP="000326E0">
      <w:pPr>
        <w:pStyle w:val="KeinLeerraum"/>
        <w:shd w:val="clear" w:color="auto" w:fill="C00000"/>
        <w:jc w:val="both"/>
        <w:rPr>
          <w:b/>
          <w:sz w:val="24"/>
          <w:szCs w:val="24"/>
        </w:rPr>
      </w:pPr>
      <w:r>
        <w:rPr>
          <w:b/>
          <w:sz w:val="24"/>
          <w:szCs w:val="24"/>
          <w:u w:val="single"/>
        </w:rPr>
        <w:t>30.03</w:t>
      </w:r>
      <w:r w:rsidR="00B502EE">
        <w:rPr>
          <w:b/>
          <w:sz w:val="24"/>
          <w:szCs w:val="24"/>
          <w:u w:val="single"/>
        </w:rPr>
        <w:t>.201</w:t>
      </w:r>
      <w:r>
        <w:rPr>
          <w:b/>
          <w:sz w:val="24"/>
          <w:szCs w:val="24"/>
          <w:u w:val="single"/>
        </w:rPr>
        <w:t>9</w:t>
      </w:r>
      <w:r w:rsidR="000326E0">
        <w:rPr>
          <w:b/>
          <w:sz w:val="24"/>
          <w:szCs w:val="24"/>
        </w:rPr>
        <w:t xml:space="preserve"> – </w:t>
      </w:r>
      <w:r w:rsidR="00B502EE">
        <w:rPr>
          <w:b/>
          <w:sz w:val="24"/>
          <w:szCs w:val="24"/>
        </w:rPr>
        <w:t>08:30-18:00h</w:t>
      </w:r>
      <w:r w:rsidR="000326E0">
        <w:rPr>
          <w:b/>
          <w:sz w:val="24"/>
          <w:szCs w:val="24"/>
        </w:rPr>
        <w:tab/>
      </w:r>
      <w:r w:rsidR="00B502EE">
        <w:rPr>
          <w:b/>
          <w:sz w:val="24"/>
          <w:szCs w:val="24"/>
        </w:rPr>
        <w:t xml:space="preserve">U11+U13 </w:t>
      </w:r>
      <w:r w:rsidR="000326E0">
        <w:rPr>
          <w:b/>
          <w:sz w:val="24"/>
          <w:szCs w:val="24"/>
        </w:rPr>
        <w:t xml:space="preserve">Einzel </w:t>
      </w:r>
      <w:r w:rsidR="00B502EE">
        <w:rPr>
          <w:b/>
          <w:sz w:val="24"/>
          <w:szCs w:val="24"/>
        </w:rPr>
        <w:t>CH-M</w:t>
      </w:r>
      <w:r w:rsidR="000326E0">
        <w:rPr>
          <w:b/>
          <w:sz w:val="24"/>
          <w:szCs w:val="24"/>
        </w:rPr>
        <w:t>eisterschaft N</w:t>
      </w:r>
      <w:r w:rsidR="00B502EE">
        <w:rPr>
          <w:b/>
          <w:sz w:val="24"/>
          <w:szCs w:val="24"/>
        </w:rPr>
        <w:t>W</w:t>
      </w:r>
      <w:r w:rsidR="00855BAA">
        <w:rPr>
          <w:b/>
          <w:sz w:val="24"/>
          <w:szCs w:val="24"/>
        </w:rPr>
        <w:tab/>
        <w:t>Seite 33</w:t>
      </w:r>
    </w:p>
    <w:p w14:paraId="754A7FA3" w14:textId="77777777" w:rsidR="000326E0" w:rsidRPr="000C4A9D" w:rsidRDefault="008A2169" w:rsidP="000326E0">
      <w:pPr>
        <w:pStyle w:val="KeinLeerraum"/>
        <w:shd w:val="clear" w:color="auto" w:fill="C00000"/>
        <w:jc w:val="both"/>
        <w:rPr>
          <w:b/>
          <w:sz w:val="24"/>
          <w:szCs w:val="24"/>
        </w:rPr>
      </w:pPr>
      <w:r>
        <w:rPr>
          <w:b/>
          <w:sz w:val="24"/>
          <w:szCs w:val="24"/>
          <w:u w:val="single"/>
        </w:rPr>
        <w:t>31.03</w:t>
      </w:r>
      <w:r w:rsidR="00B502EE" w:rsidRPr="00B502EE">
        <w:rPr>
          <w:b/>
          <w:sz w:val="24"/>
          <w:szCs w:val="24"/>
          <w:u w:val="single"/>
        </w:rPr>
        <w:t>.201</w:t>
      </w:r>
      <w:r>
        <w:rPr>
          <w:b/>
          <w:sz w:val="24"/>
          <w:szCs w:val="24"/>
          <w:u w:val="single"/>
        </w:rPr>
        <w:t>9</w:t>
      </w:r>
      <w:r w:rsidR="00B502EE">
        <w:rPr>
          <w:b/>
          <w:sz w:val="24"/>
          <w:szCs w:val="24"/>
        </w:rPr>
        <w:t xml:space="preserve"> – 07:45-18:00h</w:t>
      </w:r>
      <w:r w:rsidR="00B502EE">
        <w:rPr>
          <w:b/>
          <w:sz w:val="24"/>
          <w:szCs w:val="24"/>
        </w:rPr>
        <w:tab/>
        <w:t>U15+U18 Ein</w:t>
      </w:r>
      <w:r w:rsidR="00855BAA">
        <w:rPr>
          <w:b/>
          <w:sz w:val="24"/>
          <w:szCs w:val="24"/>
        </w:rPr>
        <w:t>zel CH-Meisterschaft NW</w:t>
      </w:r>
      <w:r w:rsidR="00855BAA">
        <w:rPr>
          <w:b/>
          <w:sz w:val="24"/>
          <w:szCs w:val="24"/>
        </w:rPr>
        <w:tab/>
        <w:t>Seite 33</w:t>
      </w:r>
      <w:r w:rsidR="000326E0">
        <w:rPr>
          <w:b/>
          <w:sz w:val="24"/>
          <w:szCs w:val="24"/>
        </w:rPr>
        <w:tab/>
      </w:r>
    </w:p>
    <w:p w14:paraId="460F7E96" w14:textId="77777777" w:rsidR="000326E0" w:rsidRDefault="000326E0" w:rsidP="007E0A73">
      <w:pPr>
        <w:pStyle w:val="KeinLeerraum"/>
        <w:jc w:val="both"/>
        <w:rPr>
          <w:b/>
          <w:color w:val="C00000"/>
          <w:sz w:val="24"/>
          <w:szCs w:val="24"/>
        </w:rPr>
      </w:pPr>
    </w:p>
    <w:p w14:paraId="5B780965" w14:textId="77777777" w:rsidR="00274964" w:rsidRPr="00274964" w:rsidRDefault="0095424E" w:rsidP="00274964">
      <w:pPr>
        <w:pStyle w:val="KeinLeerraum"/>
        <w:shd w:val="clear" w:color="auto" w:fill="C00000"/>
        <w:jc w:val="both"/>
        <w:rPr>
          <w:b/>
          <w:sz w:val="24"/>
          <w:szCs w:val="24"/>
        </w:rPr>
      </w:pPr>
      <w:r>
        <w:rPr>
          <w:b/>
          <w:sz w:val="24"/>
          <w:szCs w:val="24"/>
          <w:u w:val="single"/>
        </w:rPr>
        <w:t>2</w:t>
      </w:r>
      <w:r w:rsidR="008A2169">
        <w:rPr>
          <w:b/>
          <w:sz w:val="24"/>
          <w:szCs w:val="24"/>
          <w:u w:val="single"/>
        </w:rPr>
        <w:t>7</w:t>
      </w:r>
      <w:r w:rsidR="00274964">
        <w:rPr>
          <w:b/>
          <w:sz w:val="24"/>
          <w:szCs w:val="24"/>
          <w:u w:val="single"/>
        </w:rPr>
        <w:t>.04.201</w:t>
      </w:r>
      <w:r w:rsidR="008A2169">
        <w:rPr>
          <w:b/>
          <w:sz w:val="24"/>
          <w:szCs w:val="24"/>
          <w:u w:val="single"/>
        </w:rPr>
        <w:t>9</w:t>
      </w:r>
      <w:r w:rsidR="00274964">
        <w:rPr>
          <w:b/>
          <w:sz w:val="24"/>
          <w:szCs w:val="24"/>
        </w:rPr>
        <w:t xml:space="preserve"> – 13:30-18:00h</w:t>
      </w:r>
      <w:r w:rsidR="00274964">
        <w:rPr>
          <w:b/>
          <w:sz w:val="24"/>
          <w:szCs w:val="24"/>
        </w:rPr>
        <w:tab/>
        <w:t xml:space="preserve">Top8 NW </w:t>
      </w:r>
      <w:r w:rsidR="00855BAA">
        <w:rPr>
          <w:b/>
          <w:sz w:val="24"/>
          <w:szCs w:val="24"/>
        </w:rPr>
        <w:t>Ranglistenturnier MTTV</w:t>
      </w:r>
      <w:r w:rsidR="00855BAA">
        <w:rPr>
          <w:b/>
          <w:sz w:val="24"/>
          <w:szCs w:val="24"/>
        </w:rPr>
        <w:tab/>
      </w:r>
      <w:r w:rsidR="00855BAA">
        <w:rPr>
          <w:b/>
          <w:sz w:val="24"/>
          <w:szCs w:val="24"/>
        </w:rPr>
        <w:tab/>
        <w:t>Seite 30</w:t>
      </w:r>
      <w:r w:rsidR="00274964">
        <w:rPr>
          <w:b/>
          <w:sz w:val="24"/>
          <w:szCs w:val="24"/>
        </w:rPr>
        <w:tab/>
      </w:r>
    </w:p>
    <w:p w14:paraId="270D5DC8" w14:textId="77777777" w:rsidR="00274964" w:rsidRDefault="00274964" w:rsidP="007E0A73">
      <w:pPr>
        <w:pStyle w:val="KeinLeerraum"/>
        <w:jc w:val="both"/>
        <w:rPr>
          <w:b/>
          <w:color w:val="C00000"/>
          <w:sz w:val="24"/>
          <w:szCs w:val="24"/>
        </w:rPr>
      </w:pPr>
    </w:p>
    <w:p w14:paraId="46D37F52" w14:textId="77777777" w:rsidR="00AD47FD" w:rsidRDefault="008A2169" w:rsidP="000326E0">
      <w:pPr>
        <w:pStyle w:val="KeinLeerraum"/>
        <w:shd w:val="clear" w:color="auto" w:fill="C00000"/>
        <w:jc w:val="both"/>
        <w:rPr>
          <w:b/>
          <w:sz w:val="24"/>
          <w:szCs w:val="24"/>
        </w:rPr>
      </w:pPr>
      <w:r>
        <w:rPr>
          <w:b/>
          <w:sz w:val="24"/>
          <w:szCs w:val="24"/>
          <w:u w:val="single"/>
        </w:rPr>
        <w:t>22</w:t>
      </w:r>
      <w:r w:rsidR="00AD47FD">
        <w:rPr>
          <w:b/>
          <w:sz w:val="24"/>
          <w:szCs w:val="24"/>
          <w:u w:val="single"/>
        </w:rPr>
        <w:t>.0</w:t>
      </w:r>
      <w:r w:rsidR="0095424E">
        <w:rPr>
          <w:b/>
          <w:sz w:val="24"/>
          <w:szCs w:val="24"/>
          <w:u w:val="single"/>
        </w:rPr>
        <w:t>6</w:t>
      </w:r>
      <w:r w:rsidR="00AD47FD">
        <w:rPr>
          <w:b/>
          <w:sz w:val="24"/>
          <w:szCs w:val="24"/>
          <w:u w:val="single"/>
        </w:rPr>
        <w:t>.201</w:t>
      </w:r>
      <w:r>
        <w:rPr>
          <w:b/>
          <w:sz w:val="24"/>
          <w:szCs w:val="24"/>
          <w:u w:val="single"/>
        </w:rPr>
        <w:t>9</w:t>
      </w:r>
      <w:r w:rsidR="000326E0">
        <w:rPr>
          <w:b/>
          <w:sz w:val="24"/>
          <w:szCs w:val="24"/>
        </w:rPr>
        <w:t xml:space="preserve"> – </w:t>
      </w:r>
      <w:r w:rsidR="00AD47FD">
        <w:rPr>
          <w:b/>
          <w:sz w:val="24"/>
          <w:szCs w:val="24"/>
        </w:rPr>
        <w:t>07:30-18:30</w:t>
      </w:r>
      <w:r w:rsidR="000326E0">
        <w:rPr>
          <w:b/>
          <w:sz w:val="24"/>
          <w:szCs w:val="24"/>
        </w:rPr>
        <w:tab/>
        <w:t xml:space="preserve">Team </w:t>
      </w:r>
      <w:r w:rsidR="00AD47FD">
        <w:rPr>
          <w:b/>
          <w:sz w:val="24"/>
          <w:szCs w:val="24"/>
        </w:rPr>
        <w:t>CH-M</w:t>
      </w:r>
      <w:r w:rsidR="000326E0">
        <w:rPr>
          <w:b/>
          <w:sz w:val="24"/>
          <w:szCs w:val="24"/>
        </w:rPr>
        <w:t>eisterschaft NW</w:t>
      </w:r>
      <w:r w:rsidR="00AD47FD">
        <w:rPr>
          <w:b/>
          <w:sz w:val="24"/>
          <w:szCs w:val="24"/>
        </w:rPr>
        <w:tab/>
      </w:r>
      <w:r w:rsidR="00AD47FD">
        <w:rPr>
          <w:b/>
          <w:sz w:val="24"/>
          <w:szCs w:val="24"/>
        </w:rPr>
        <w:tab/>
      </w:r>
      <w:r w:rsidR="00855BAA">
        <w:rPr>
          <w:b/>
          <w:sz w:val="24"/>
          <w:szCs w:val="24"/>
        </w:rPr>
        <w:tab/>
        <w:t>Seite 34</w:t>
      </w:r>
    </w:p>
    <w:p w14:paraId="3AC85970" w14:textId="77777777" w:rsidR="000326E0" w:rsidRPr="000C4A9D" w:rsidRDefault="008A2169" w:rsidP="000326E0">
      <w:pPr>
        <w:pStyle w:val="KeinLeerraum"/>
        <w:shd w:val="clear" w:color="auto" w:fill="C00000"/>
        <w:jc w:val="both"/>
        <w:rPr>
          <w:b/>
          <w:sz w:val="24"/>
          <w:szCs w:val="24"/>
        </w:rPr>
      </w:pPr>
      <w:r>
        <w:rPr>
          <w:b/>
          <w:sz w:val="24"/>
          <w:szCs w:val="24"/>
          <w:u w:val="single"/>
        </w:rPr>
        <w:t>23</w:t>
      </w:r>
      <w:r w:rsidR="00AD47FD">
        <w:rPr>
          <w:b/>
          <w:sz w:val="24"/>
          <w:szCs w:val="24"/>
          <w:u w:val="single"/>
        </w:rPr>
        <w:t>.0</w:t>
      </w:r>
      <w:r w:rsidR="0095424E">
        <w:rPr>
          <w:b/>
          <w:sz w:val="24"/>
          <w:szCs w:val="24"/>
          <w:u w:val="single"/>
        </w:rPr>
        <w:t>6</w:t>
      </w:r>
      <w:r w:rsidR="00AD47FD">
        <w:rPr>
          <w:b/>
          <w:sz w:val="24"/>
          <w:szCs w:val="24"/>
          <w:u w:val="single"/>
        </w:rPr>
        <w:t>.201</w:t>
      </w:r>
      <w:r>
        <w:rPr>
          <w:b/>
          <w:sz w:val="24"/>
          <w:szCs w:val="24"/>
          <w:u w:val="single"/>
        </w:rPr>
        <w:t>9</w:t>
      </w:r>
      <w:r w:rsidR="00AD47FD">
        <w:rPr>
          <w:b/>
          <w:sz w:val="24"/>
          <w:szCs w:val="24"/>
        </w:rPr>
        <w:t xml:space="preserve"> – 08:00-18:30</w:t>
      </w:r>
      <w:r w:rsidR="00AD47FD">
        <w:rPr>
          <w:b/>
          <w:sz w:val="24"/>
          <w:szCs w:val="24"/>
        </w:rPr>
        <w:tab/>
        <w:t>Tea</w:t>
      </w:r>
      <w:r w:rsidR="00C86879">
        <w:rPr>
          <w:b/>
          <w:sz w:val="24"/>
          <w:szCs w:val="24"/>
        </w:rPr>
        <w:t>m CH-Meisterschaft NW</w:t>
      </w:r>
      <w:r w:rsidR="00C86879">
        <w:rPr>
          <w:b/>
          <w:sz w:val="24"/>
          <w:szCs w:val="24"/>
        </w:rPr>
        <w:tab/>
      </w:r>
      <w:r w:rsidR="00C86879">
        <w:rPr>
          <w:b/>
          <w:sz w:val="24"/>
          <w:szCs w:val="24"/>
        </w:rPr>
        <w:tab/>
      </w:r>
      <w:r w:rsidR="00C86879">
        <w:rPr>
          <w:b/>
          <w:sz w:val="24"/>
          <w:szCs w:val="24"/>
        </w:rPr>
        <w:tab/>
      </w:r>
      <w:r w:rsidR="00855BAA">
        <w:rPr>
          <w:b/>
          <w:sz w:val="24"/>
          <w:szCs w:val="24"/>
        </w:rPr>
        <w:t>Seite 34</w:t>
      </w:r>
      <w:r w:rsidR="000326E0">
        <w:rPr>
          <w:b/>
          <w:sz w:val="24"/>
          <w:szCs w:val="24"/>
        </w:rPr>
        <w:tab/>
      </w:r>
    </w:p>
    <w:p w14:paraId="331BDFB3" w14:textId="77777777" w:rsidR="00E9268B" w:rsidRDefault="00E9268B" w:rsidP="007E0A73">
      <w:pPr>
        <w:pStyle w:val="KeinLeerraum"/>
        <w:jc w:val="both"/>
        <w:rPr>
          <w:b/>
          <w:color w:val="C00000"/>
          <w:sz w:val="24"/>
          <w:szCs w:val="24"/>
        </w:rPr>
      </w:pPr>
    </w:p>
    <w:p w14:paraId="4F61B0D7" w14:textId="77777777" w:rsidR="00E9268B" w:rsidRDefault="00E9268B" w:rsidP="007E0A73">
      <w:pPr>
        <w:pStyle w:val="KeinLeerraum"/>
        <w:jc w:val="both"/>
        <w:rPr>
          <w:b/>
          <w:color w:val="C00000"/>
          <w:sz w:val="24"/>
          <w:szCs w:val="24"/>
        </w:rPr>
      </w:pPr>
    </w:p>
    <w:p w14:paraId="71CA07A3" w14:textId="77777777" w:rsidR="00E9268B" w:rsidRDefault="00E9268B" w:rsidP="007E0A73">
      <w:pPr>
        <w:pStyle w:val="KeinLeerraum"/>
        <w:jc w:val="both"/>
        <w:rPr>
          <w:b/>
          <w:color w:val="C00000"/>
          <w:sz w:val="24"/>
          <w:szCs w:val="24"/>
        </w:rPr>
      </w:pPr>
    </w:p>
    <w:p w14:paraId="6E93E8C1" w14:textId="77777777" w:rsidR="00DA0888" w:rsidRDefault="00DA0888" w:rsidP="007E0A73">
      <w:pPr>
        <w:pStyle w:val="KeinLeerraum"/>
        <w:jc w:val="both"/>
        <w:rPr>
          <w:b/>
          <w:color w:val="C00000"/>
          <w:sz w:val="24"/>
          <w:szCs w:val="24"/>
        </w:rPr>
      </w:pPr>
    </w:p>
    <w:p w14:paraId="3B552DB9" w14:textId="77777777" w:rsidR="00DA0888" w:rsidRDefault="00DA0888" w:rsidP="007E0A73">
      <w:pPr>
        <w:pStyle w:val="KeinLeerraum"/>
        <w:jc w:val="both"/>
        <w:rPr>
          <w:b/>
          <w:color w:val="C00000"/>
          <w:sz w:val="24"/>
          <w:szCs w:val="24"/>
        </w:rPr>
      </w:pPr>
    </w:p>
    <w:p w14:paraId="4DC7E48D" w14:textId="77777777" w:rsidR="00DA0888" w:rsidRDefault="00DA0888" w:rsidP="007E0A73">
      <w:pPr>
        <w:pStyle w:val="KeinLeerraum"/>
        <w:jc w:val="both"/>
        <w:rPr>
          <w:b/>
          <w:color w:val="C00000"/>
          <w:sz w:val="24"/>
          <w:szCs w:val="24"/>
        </w:rPr>
      </w:pPr>
    </w:p>
    <w:p w14:paraId="0897E6F8" w14:textId="77777777" w:rsidR="009D000F" w:rsidRDefault="00583500" w:rsidP="009D000F">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07936" behindDoc="0" locked="0" layoutInCell="1" allowOverlap="1" wp14:anchorId="5A553F47" wp14:editId="1369716B">
                <wp:simplePos x="0" y="0"/>
                <wp:positionH relativeFrom="column">
                  <wp:posOffset>-110754</wp:posOffset>
                </wp:positionH>
                <wp:positionV relativeFrom="paragraph">
                  <wp:posOffset>-837565</wp:posOffset>
                </wp:positionV>
                <wp:extent cx="6133381" cy="603849"/>
                <wp:effectExtent l="0" t="0" r="0" b="6350"/>
                <wp:wrapNone/>
                <wp:docPr id="821" name="Textfeld 821"/>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74EE83" w14:textId="77777777" w:rsidR="006C12FF" w:rsidRDefault="006C12FF" w:rsidP="00276A68">
                            <w:r>
                              <w:rPr>
                                <w:rFonts w:ascii="Arial" w:hAnsi="Arial" w:cs="Arial"/>
                                <w:color w:val="C00000"/>
                                <w:sz w:val="56"/>
                                <w:szCs w:val="80"/>
                              </w:rPr>
                              <w:t>Lizenzierten Wettkämpfe</w:t>
                            </w:r>
                          </w:p>
                          <w:p w14:paraId="26EEE6B8"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A553F47" id="Textfeld 821" o:spid="_x0000_s1133" type="#_x0000_t202" style="position:absolute;left:0;text-align:left;margin-left:-8.7pt;margin-top:-65.95pt;width:482.95pt;height:47.55pt;z-index:25200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1I2bAIAAEUFAAAOAAAAZHJzL2Uyb0RvYy54bWysVEtv2zAMvg/YfxB0X5w0aZYGdYosRYYB&#10;RVssHXpWZKkxJouaxMTOfn0p2Xmg26XDLjZFfqT4+Kjrm6YybKd8KMHmfNDrc6ashKK0Lzn/8bT8&#10;NOEsoLCFMGBVzvcq8JvZxw/XtZuqC9iAKZRnFMSGae1yvkF00ywLcqMqEXrglCWjBl8JpKN/yQov&#10;aopemeyi3x9nNfjCeZAqBNLetkY+S/G1VhIftA4Kmck55Ybp69N3Hb/Z7FpMX7xwm1J2aYh/yKIS&#10;paVLj6FuBQq29eUfoapSegigsSehykDrUqpUA1Uz6L+pZrURTqVaqDnBHdsU/l9Yeb9buUfPsPkC&#10;DQ0wNqR2YRpIGetptK/inzJlZKcW7o9tUw0yScrxYDgcTgacSbKN+8PJ6CqGyU7ezgf8qqBiUci5&#10;p7GkbondXcAWeoDEyywsS2PSaIxlNQUdXvaTw9FCwY2NWJWG3IU5ZZ4k3BsVMcZ+V5qVRSogKhK9&#10;1MJ4thNEDCGlsphqT3EJHVGakniPY4c/ZfUe57aOw81g8ehclRZ8qv5N2sXPQ8q6xVPPz+qOIjbr&#10;hgrP+SRRParWUOxp4B7aXQhOLkuayp0I+Cg8kZ9mTAuND/TRBqj70EmcbcD//ps+4omTZOWspmXK&#10;efi1FV5xZr5ZYuvVYDSK25cOo8vPF3Tw55b1ucVuqwXQWIhRlF0SIx7NQdQeqmfa+3m8lUzCSro7&#10;53gQF9iuOL0bUs3nCUT75gTe2ZWTMXScUuTcU/MsvOuIiUTpezisnZi+4WeLjZ4W5lsEXSbynrra&#10;DYB2NdG/e1fiY3B+TqjT6zd7BQAA//8DAFBLAwQUAAYACAAAACEAtJS/T+MAAAAMAQAADwAAAGRy&#10;cy9kb3ducmV2LnhtbEyPy27CMBBF95X6D9ZU6g6c8GoIcRCKhCpVZQFlw24SmySqH2lsIO3Xd1i1&#10;u3kc3TmTrQej2VX1vnVWQDyOgClbOdnaWsDxYztKgPmAVqJ2Vgn4Vh7W+eNDhql0N7tX10OoGYVY&#10;n6KAJoQu5dxXjTLox65TlnZn1xsM1PY1lz3eKNxoPomiBTfYWrrQYKeKRlWfh4sR8FZsd7gvJyb5&#10;0cXr+3nTfR1PcyGen4bNClhQQ/iD4a5P6pCTU+kuVnqmBYzilxmh92IaL4ERspwlc2AljaaLBHie&#10;8f9P5L8AAAD//wMAUEsBAi0AFAAGAAgAAAAhALaDOJL+AAAA4QEAABMAAAAAAAAAAAAAAAAAAAAA&#10;AFtDb250ZW50X1R5cGVzXS54bWxQSwECLQAUAAYACAAAACEAOP0h/9YAAACUAQAACwAAAAAAAAAA&#10;AAAAAAAvAQAAX3JlbHMvLnJlbHNQSwECLQAUAAYACAAAACEAOotSNmwCAABFBQAADgAAAAAAAAAA&#10;AAAAAAAuAgAAZHJzL2Uyb0RvYy54bWxQSwECLQAUAAYACAAAACEAtJS/T+MAAAAMAQAADwAAAAAA&#10;AAAAAAAAAADGBAAAZHJzL2Rvd25yZXYueG1sUEsFBgAAAAAEAAQA8wAAANYFAAAAAA==&#10;" filled="f" stroked="f" strokeweight=".5pt">
                <v:textbox>
                  <w:txbxContent>
                    <w:p w14:paraId="3E74EE83" w14:textId="77777777" w:rsidR="006C12FF" w:rsidRDefault="006C12FF" w:rsidP="00276A68">
                      <w:r>
                        <w:rPr>
                          <w:rFonts w:ascii="Arial" w:hAnsi="Arial" w:cs="Arial"/>
                          <w:color w:val="C00000"/>
                          <w:sz w:val="56"/>
                          <w:szCs w:val="80"/>
                        </w:rPr>
                        <w:t>Lizenzierten Wettkämpfe</w:t>
                      </w:r>
                    </w:p>
                    <w:p w14:paraId="26EEE6B8" w14:textId="77777777" w:rsidR="006C12FF" w:rsidRDefault="006C12FF" w:rsidP="00583500"/>
                  </w:txbxContent>
                </v:textbox>
              </v:shape>
            </w:pict>
          </mc:Fallback>
        </mc:AlternateContent>
      </w:r>
      <w:r w:rsidR="009D000F">
        <w:rPr>
          <w:b/>
          <w:color w:val="C00000"/>
          <w:sz w:val="28"/>
          <w:szCs w:val="28"/>
        </w:rPr>
        <w:t>Nachwuchsmeisterschaft (Regional – MTTV)</w:t>
      </w:r>
    </w:p>
    <w:p w14:paraId="4684613B" w14:textId="77777777" w:rsidR="009D000F" w:rsidRDefault="009D000F" w:rsidP="009D000F">
      <w:pPr>
        <w:pStyle w:val="KeinLeerraum"/>
        <w:jc w:val="both"/>
        <w:rPr>
          <w:color w:val="C00000"/>
          <w:sz w:val="24"/>
          <w:szCs w:val="24"/>
        </w:rPr>
      </w:pPr>
    </w:p>
    <w:p w14:paraId="5F92E38E" w14:textId="77777777" w:rsidR="009D000F" w:rsidRPr="001B1707" w:rsidRDefault="009D000F" w:rsidP="009D000F">
      <w:pPr>
        <w:pStyle w:val="KeinLeerraum"/>
        <w:jc w:val="both"/>
        <w:rPr>
          <w:sz w:val="24"/>
          <w:szCs w:val="24"/>
        </w:rPr>
      </w:pPr>
      <w:r w:rsidRPr="001B1707">
        <w:rPr>
          <w:sz w:val="24"/>
          <w:szCs w:val="24"/>
        </w:rPr>
        <w:t>Die Nachwuchsmeisterschaft wird wie bei den Erwachsenen, mit 3 Spielern gegen 3 Spieler eines anderen Vereins gespielt</w:t>
      </w:r>
      <w:r>
        <w:rPr>
          <w:sz w:val="24"/>
          <w:szCs w:val="24"/>
        </w:rPr>
        <w:t xml:space="preserve"> (</w:t>
      </w:r>
      <w:r w:rsidRPr="00152FBE">
        <w:rPr>
          <w:b/>
          <w:color w:val="C00000"/>
          <w:sz w:val="24"/>
          <w:szCs w:val="24"/>
        </w:rPr>
        <w:t>Siehe Beispiel Matchblatt auf Seite 3</w:t>
      </w:r>
      <w:r w:rsidR="00855BAA">
        <w:rPr>
          <w:b/>
          <w:color w:val="C00000"/>
          <w:sz w:val="24"/>
          <w:szCs w:val="24"/>
        </w:rPr>
        <w:t>7</w:t>
      </w:r>
      <w:r>
        <w:rPr>
          <w:sz w:val="24"/>
          <w:szCs w:val="24"/>
        </w:rPr>
        <w:t>)</w:t>
      </w:r>
      <w:r w:rsidRPr="001B1707">
        <w:rPr>
          <w:sz w:val="24"/>
          <w:szCs w:val="24"/>
        </w:rPr>
        <w:t xml:space="preserve">. Jeder Spieler hat 3 Einzel und zwei Spieler einer Mannschaft spielen noch ein Doppel. Die Spiele werden ausgespielt. Das heisst es werden alle 9 Einzel und das Doppel gespielt auch wenn ein Team bereits mit 6:0 in Führung liegt. Bei den </w:t>
      </w:r>
      <w:r>
        <w:rPr>
          <w:sz w:val="24"/>
          <w:szCs w:val="24"/>
        </w:rPr>
        <w:t xml:space="preserve">sogenannten </w:t>
      </w:r>
      <w:r w:rsidRPr="001B1707">
        <w:rPr>
          <w:sz w:val="24"/>
          <w:szCs w:val="24"/>
        </w:rPr>
        <w:t>Poules wird meistens gegen 2 Teams g</w:t>
      </w:r>
      <w:r>
        <w:rPr>
          <w:sz w:val="24"/>
          <w:szCs w:val="24"/>
        </w:rPr>
        <w:t>espielt. Das erste Spiel findet um 13.30 Uhr, das zweite um 15.15</w:t>
      </w:r>
      <w:r w:rsidRPr="001B1707">
        <w:rPr>
          <w:sz w:val="24"/>
          <w:szCs w:val="24"/>
        </w:rPr>
        <w:t xml:space="preserve"> Uhr statt.</w:t>
      </w:r>
    </w:p>
    <w:p w14:paraId="2130B799" w14:textId="77777777" w:rsidR="009D000F" w:rsidRDefault="009D000F" w:rsidP="009D000F">
      <w:pPr>
        <w:pStyle w:val="KeinLeerraum"/>
        <w:jc w:val="both"/>
        <w:rPr>
          <w:b/>
          <w:color w:val="C00000"/>
          <w:sz w:val="24"/>
          <w:szCs w:val="24"/>
        </w:rPr>
      </w:pPr>
    </w:p>
    <w:p w14:paraId="65002978" w14:textId="77777777" w:rsidR="009D000F" w:rsidRDefault="009D000F" w:rsidP="009D000F">
      <w:pPr>
        <w:pStyle w:val="KeinLeerraum"/>
        <w:jc w:val="both"/>
        <w:rPr>
          <w:b/>
          <w:color w:val="C00000"/>
          <w:sz w:val="28"/>
          <w:szCs w:val="28"/>
        </w:rPr>
      </w:pPr>
      <w:r>
        <w:rPr>
          <w:b/>
          <w:color w:val="C00000"/>
          <w:sz w:val="28"/>
          <w:szCs w:val="28"/>
        </w:rPr>
        <w:t>Man</w:t>
      </w:r>
      <w:r w:rsidR="0023226F">
        <w:rPr>
          <w:b/>
          <w:color w:val="C00000"/>
          <w:sz w:val="28"/>
          <w:szCs w:val="28"/>
        </w:rPr>
        <w:t>nschaft Bern 1, 1. Stärkeklasse</w:t>
      </w:r>
    </w:p>
    <w:p w14:paraId="5243C5F9" w14:textId="77777777" w:rsidR="009D000F" w:rsidRPr="001B1707" w:rsidRDefault="0095424E" w:rsidP="009D000F">
      <w:pPr>
        <w:pStyle w:val="KeinLeerraum"/>
        <w:jc w:val="both"/>
        <w:rPr>
          <w:sz w:val="24"/>
          <w:szCs w:val="24"/>
        </w:rPr>
      </w:pPr>
      <w:r>
        <w:rPr>
          <w:noProof/>
          <w:sz w:val="24"/>
          <w:szCs w:val="24"/>
          <w:lang w:eastAsia="de-CH"/>
        </w:rPr>
        <mc:AlternateContent>
          <mc:Choice Requires="wps">
            <w:drawing>
              <wp:anchor distT="0" distB="0" distL="114300" distR="114300" simplePos="0" relativeHeight="251787776" behindDoc="0" locked="0" layoutInCell="1" allowOverlap="1" wp14:anchorId="4F30DB8E" wp14:editId="2063AD94">
                <wp:simplePos x="0" y="0"/>
                <wp:positionH relativeFrom="column">
                  <wp:posOffset>1083645</wp:posOffset>
                </wp:positionH>
                <wp:positionV relativeFrom="paragraph">
                  <wp:posOffset>180411</wp:posOffset>
                </wp:positionV>
                <wp:extent cx="4714875" cy="4381943"/>
                <wp:effectExtent l="0" t="0" r="28575" b="19050"/>
                <wp:wrapNone/>
                <wp:docPr id="18"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4381943"/>
                        </a:xfrm>
                        <a:prstGeom prst="rect">
                          <a:avLst/>
                        </a:prstGeom>
                        <a:solidFill>
                          <a:srgbClr val="D8D8D8"/>
                        </a:solidFill>
                        <a:ln w="9525">
                          <a:solidFill>
                            <a:srgbClr val="000000"/>
                          </a:solidFill>
                          <a:miter lim="800000"/>
                          <a:headEnd/>
                          <a:tailEnd/>
                        </a:ln>
                      </wps:spPr>
                      <wps:txbx>
                        <w:txbxContent>
                          <w:p w14:paraId="7F765456" w14:textId="77777777" w:rsidR="006C12FF" w:rsidRPr="001B1707" w:rsidRDefault="006C12FF" w:rsidP="009D000F">
                            <w:pPr>
                              <w:rPr>
                                <w:b/>
                              </w:rPr>
                            </w:pPr>
                            <w:r>
                              <w:rPr>
                                <w:b/>
                              </w:rPr>
                              <w:t>Francisco Morales D3, Marcos Santucci D2, Lukas Tobler D2</w:t>
                            </w:r>
                            <w:r w:rsidRPr="001B1707">
                              <w:rPr>
                                <w:b/>
                              </w:rPr>
                              <w:br/>
                              <w:t>E</w:t>
                            </w:r>
                            <w:r>
                              <w:rPr>
                                <w:b/>
                              </w:rPr>
                              <w:t>rsatz : Alle Spieler von Bern 2 / Bern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0DB8E" id="Text Box 170" o:spid="_x0000_s1134" type="#_x0000_t202" style="position:absolute;left:0;text-align:left;margin-left:85.35pt;margin-top:14.2pt;width:371.25pt;height:345.0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uXHQIAADQEAAAOAAAAZHJzL2Uyb0RvYy54bWysU9tu2zAMfR+wfxD0vjhOnTUx4hRdsg4D&#10;ugvQ7QNkWbaFyaImKbGzry8lu2l2exlmA4IoUofk4dHmZugUOQrrJOiCprM5JUJzqKRuCvr1y92r&#10;FSXOM10xBVoU9CQcvdm+fLHpTS4W0IKqhCUIol3em4K23ps8SRxvRcfcDIzQ6KzBdsyjaZuksqxH&#10;9E4li/n8ddKDrYwFLpzD0/3opNuIX9eC+0917YQnqqBYm4+rjWsZ1mS7YXljmWkln8pg/1BFx6TG&#10;pGeoPfOMHKz8DaqT3IKD2s84dAnUteQi9oDdpPNfunlomRGxFyTHmTNN7v/B8o/HB/PZEj+8gQEH&#10;GJtw5h74N0c07FqmG3FrLfStYBUmTgNlSW9cPl0NVLvcBZCy/wAVDpkdPESgobZdYAX7JIiOAzid&#10;SReDJxwPs+s0W10vKeHoy65W6Tq7ijlY/nTdWOffCehI2BTU4lQjPDveOx/KYflTSMjmQMnqTioV&#10;DduUO2XJkaEC9qvwT+g/hSlN+oKul4vlyMBfIebx+xNEJz1KWcmuoKtzEMsDb291FYXmmVTjHktW&#10;eiIycDey6IdyILJCgEhzILaE6oTUWhili08NNy3YH5T0KNuCuu8HZgUl6r3G8azTLAs6j0a2vF6g&#10;YS895aWHaY5QBfWUjNudH9/GwVjZtJhpFISGWxxpLSPZz1VN9aM04wymZxS0f2nHqOfHvn0EAAD/&#10;/wMAUEsDBBQABgAIAAAAIQCCXQDj4AAAAAoBAAAPAAAAZHJzL2Rvd25yZXYueG1sTI/LbsIwEEX3&#10;lfoP1lTqpipOAjRpiIMQEmrpjscHmHhIosbjKDYQ/r7TVbu8mqN7zxTL0XbiioNvHSmIJxEIpMqZ&#10;lmoFx8PmNQPhgyajO0eo4I4eluXjQ6Fz4260w+s+1IJLyOdaQRNCn0vpqwat9hPXI/Ht7AarA8eh&#10;lmbQNy63nUyi6E1a3RIvNLrHdYPV9/5iFZh197KZVfpzdQzbL3+fjvPDx06p56dxtQARcAx/MPzq&#10;szqU7HRyFzJedJzTKGVUQZLNQDDwHk8TECcFaZzNQZaF/P9C+QMAAP//AwBQSwECLQAUAAYACAAA&#10;ACEAtoM4kv4AAADhAQAAEwAAAAAAAAAAAAAAAAAAAAAAW0NvbnRlbnRfVHlwZXNdLnhtbFBLAQIt&#10;ABQABgAIAAAAIQA4/SH/1gAAAJQBAAALAAAAAAAAAAAAAAAAAC8BAABfcmVscy8ucmVsc1BLAQIt&#10;ABQABgAIAAAAIQBho/uXHQIAADQEAAAOAAAAAAAAAAAAAAAAAC4CAABkcnMvZTJvRG9jLnhtbFBL&#10;AQItABQABgAIAAAAIQCCXQDj4AAAAAoBAAAPAAAAAAAAAAAAAAAAAHcEAABkcnMvZG93bnJldi54&#10;bWxQSwUGAAAAAAQABADzAAAAhAUAAAAA&#10;" fillcolor="#d8d8d8">
                <v:textbox>
                  <w:txbxContent>
                    <w:p w14:paraId="7F765456" w14:textId="77777777" w:rsidR="006C12FF" w:rsidRPr="001B1707" w:rsidRDefault="006C12FF" w:rsidP="009D000F">
                      <w:pPr>
                        <w:rPr>
                          <w:b/>
                        </w:rPr>
                      </w:pPr>
                      <w:r>
                        <w:rPr>
                          <w:b/>
                        </w:rPr>
                        <w:t>Francisco Morales D3, Marcos Santucci D2, Lukas Tobler D2</w:t>
                      </w:r>
                      <w:r w:rsidRPr="001B1707">
                        <w:rPr>
                          <w:b/>
                        </w:rPr>
                        <w:br/>
                        <w:t>E</w:t>
                      </w:r>
                      <w:r>
                        <w:rPr>
                          <w:b/>
                        </w:rPr>
                        <w:t>rsatz : Alle Spieler von Bern 2 / Bern 3</w:t>
                      </w:r>
                    </w:p>
                  </w:txbxContent>
                </v:textbox>
              </v:shape>
            </w:pict>
          </mc:Fallback>
        </mc:AlternateContent>
      </w:r>
    </w:p>
    <w:p w14:paraId="0D0EB215" w14:textId="77777777" w:rsidR="009D000F" w:rsidRPr="001B1707" w:rsidRDefault="009D000F" w:rsidP="009D000F">
      <w:pPr>
        <w:pStyle w:val="KeinLeerraum"/>
        <w:shd w:val="clear" w:color="auto" w:fill="C00000"/>
        <w:jc w:val="both"/>
        <w:rPr>
          <w:b/>
          <w:sz w:val="24"/>
          <w:szCs w:val="24"/>
        </w:rPr>
      </w:pPr>
      <w:r>
        <w:rPr>
          <w:b/>
          <w:sz w:val="24"/>
          <w:szCs w:val="24"/>
        </w:rPr>
        <w:t>Spieler:</w:t>
      </w:r>
    </w:p>
    <w:p w14:paraId="07D29431" w14:textId="77777777" w:rsidR="009D000F" w:rsidRDefault="009D000F" w:rsidP="009D000F">
      <w:pPr>
        <w:pStyle w:val="KeinLeerraum"/>
        <w:jc w:val="both"/>
        <w:rPr>
          <w:sz w:val="24"/>
          <w:szCs w:val="24"/>
        </w:rPr>
      </w:pPr>
    </w:p>
    <w:p w14:paraId="348BD6FF" w14:textId="77777777" w:rsidR="009D000F" w:rsidRDefault="009D000F" w:rsidP="009D000F">
      <w:pPr>
        <w:pStyle w:val="KeinLeerraum"/>
        <w:jc w:val="both"/>
        <w:rPr>
          <w:sz w:val="24"/>
          <w:szCs w:val="24"/>
        </w:rPr>
      </w:pPr>
      <w:r>
        <w:rPr>
          <w:noProof/>
          <w:sz w:val="24"/>
          <w:szCs w:val="24"/>
          <w:lang w:eastAsia="de-CH"/>
        </w:rPr>
        <mc:AlternateContent>
          <mc:Choice Requires="wps">
            <w:drawing>
              <wp:anchor distT="0" distB="0" distL="114300" distR="114300" simplePos="0" relativeHeight="251793920" behindDoc="0" locked="0" layoutInCell="1" allowOverlap="1" wp14:anchorId="2B06DC2F" wp14:editId="4139D39C">
                <wp:simplePos x="0" y="0"/>
                <wp:positionH relativeFrom="column">
                  <wp:posOffset>1092272</wp:posOffset>
                </wp:positionH>
                <wp:positionV relativeFrom="paragraph">
                  <wp:posOffset>174337</wp:posOffset>
                </wp:positionV>
                <wp:extent cx="4600575" cy="1069676"/>
                <wp:effectExtent l="0" t="0" r="9525" b="0"/>
                <wp:wrapNone/>
                <wp:docPr id="16"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106967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B362B6" w14:textId="77777777" w:rsidR="006C12FF" w:rsidRPr="006471DB" w:rsidRDefault="006C12FF" w:rsidP="009D000F">
                            <w:pPr>
                              <w:jc w:val="both"/>
                              <w:rPr>
                                <w:b/>
                              </w:rPr>
                            </w:pPr>
                            <w:r>
                              <w:rPr>
                                <w:b/>
                              </w:rPr>
                              <w:t>1. Runde</w:t>
                            </w:r>
                            <w:r>
                              <w:rPr>
                                <w:b/>
                              </w:rPr>
                              <w:tab/>
                              <w:t>26.01.2019</w:t>
                            </w:r>
                            <w:r>
                              <w:rPr>
                                <w:b/>
                              </w:rPr>
                              <w:br/>
                            </w:r>
                            <w:r>
                              <w:rPr>
                                <w:b/>
                              </w:rPr>
                              <w:br/>
                              <w:t>1. Einzelspiel</w:t>
                            </w:r>
                            <w:r>
                              <w:rPr>
                                <w:b/>
                              </w:rPr>
                              <w:tab/>
                            </w:r>
                            <w:r>
                              <w:rPr>
                                <w:b/>
                              </w:rPr>
                              <w:br/>
                            </w:r>
                            <w:r>
                              <w:rPr>
                                <w:b/>
                              </w:rPr>
                              <w:br/>
                              <w:t>2. Einzelspiel</w:t>
                            </w:r>
                            <w:r>
                              <w:rPr>
                                <w:b/>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6DC2F" id="Text Box 177" o:spid="_x0000_s1135" type="#_x0000_t202" style="position:absolute;left:0;text-align:left;margin-left:86pt;margin-top:13.75pt;width:362.25pt;height:84.2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mzo+wEAANMDAAAOAAAAZHJzL2Uyb0RvYy54bWysU9tu2zAMfR+wfxD0vtgJcqsRp+gSdBjQ&#10;rQO6fYAsy7YwW9QoJXb29aPkNM22t6IwIIiidMhzeLy5HbqWHRU6DSbn00nKmTISSm3qnP/4fv9h&#10;zZnzwpSiBaNyflKO327fv9v0NlMzaKAtFTICMS7rbc4b722WJE42qhNuAlYZSlaAnfAUYp2UKHpC&#10;79pklqbLpAcsLYJUztHpfkzybcSvKiX9Y1U55Vmbc+rNxxXjWoQ12W5EVqOwjZbnNsQruuiENlT0&#10;ArUXXrAD6v+gOi0RHFR+IqFLoKq0VJEDsZmm/7B5aoRVkQuJ4+xFJvd2sPLr8cl+Q+aHjzDQACMJ&#10;Zx9A/nTMwK4RplZ3iNA3SpRUeBokS3rrsvPTILXLXAAp+i9Q0pDFwUMEGirsgirEkxE6DeB0EV0N&#10;nkk6nC/TdLFacCYpN02XN8vVMtYQ2fNzi85/UtCxsMk50lQjvDg+OB/aEdnzlVDNQavLe922McC6&#10;2LXIjoIcsF+H74z+17XWhMsGwrMRMZxEnoHaSNIPxcB0mfP1LGAE3gWUJ2KOMDqL/gTaNIC/OevJ&#10;VTl3vw4CFWftZ0Pq3Uzn82DDGMwXqxkFeJ0prjPCSILKueds3O78aN2DRV03VGmcl4E7UrzSUYuX&#10;rs79k3OiRGeXB2tex/HWy7+4/QMAAP//AwBQSwMEFAAGAAgAAAAhAA+d1+neAAAACgEAAA8AAABk&#10;cnMvZG93bnJldi54bWxMj8FOwzAQRO9I/IO1SNyoQyTSNsSpUAFxQzQgzm68iQPxOsROm/L1LCe4&#10;7WhGs2+Kzex6ccAxdJ4UXC8SEEi1Nx21Ct5eH69WIELUZHTvCRWcMMCmPD8rdG78kXZ4qGIruIRC&#10;rhXYGIdcylBbdDos/IDEXuNHpyPLsZVm1Ecud71MkySTTnfEH6wecGux/qwmpwAb9xCT7al6/9BP&#10;L9Nz8/1l6V6py4v57hZExDn+heEXn9GhZKa9n8gE0bNeprwlKkiXNyA4sFpnfOzZWWcJyLKQ/yeU&#10;PwAAAP//AwBQSwECLQAUAAYACAAAACEAtoM4kv4AAADhAQAAEwAAAAAAAAAAAAAAAAAAAAAAW0Nv&#10;bnRlbnRfVHlwZXNdLnhtbFBLAQItABQABgAIAAAAIQA4/SH/1gAAAJQBAAALAAAAAAAAAAAAAAAA&#10;AC8BAABfcmVscy8ucmVsc1BLAQItABQABgAIAAAAIQAEHmzo+wEAANMDAAAOAAAAAAAAAAAAAAAA&#10;AC4CAABkcnMvZTJvRG9jLnhtbFBLAQItABQABgAIAAAAIQAPndfp3gAAAAoBAAAPAAAAAAAAAAAA&#10;AAAAAFUEAABkcnMvZG93bnJldi54bWxQSwUGAAAAAAQABADzAAAAYAUAAAAA&#10;" fillcolor="#d8d8d8" stroked="f">
                <v:textbox>
                  <w:txbxContent>
                    <w:p w14:paraId="65B362B6" w14:textId="77777777" w:rsidR="006C12FF" w:rsidRPr="006471DB" w:rsidRDefault="006C12FF" w:rsidP="009D000F">
                      <w:pPr>
                        <w:jc w:val="both"/>
                        <w:rPr>
                          <w:b/>
                        </w:rPr>
                      </w:pPr>
                      <w:r>
                        <w:rPr>
                          <w:b/>
                        </w:rPr>
                        <w:t>1. Runde</w:t>
                      </w:r>
                      <w:r>
                        <w:rPr>
                          <w:b/>
                        </w:rPr>
                        <w:tab/>
                        <w:t>26.01.2019</w:t>
                      </w:r>
                      <w:r>
                        <w:rPr>
                          <w:b/>
                        </w:rPr>
                        <w:br/>
                      </w:r>
                      <w:r>
                        <w:rPr>
                          <w:b/>
                        </w:rPr>
                        <w:br/>
                        <w:t>1. Einzelspiel</w:t>
                      </w:r>
                      <w:r>
                        <w:rPr>
                          <w:b/>
                        </w:rPr>
                        <w:tab/>
                      </w:r>
                      <w:r>
                        <w:rPr>
                          <w:b/>
                        </w:rPr>
                        <w:br/>
                      </w:r>
                      <w:r>
                        <w:rPr>
                          <w:b/>
                        </w:rPr>
                        <w:br/>
                        <w:t>2. Einzelspiel</w:t>
                      </w:r>
                      <w:r>
                        <w:rPr>
                          <w:b/>
                        </w:rPr>
                        <w:tab/>
                      </w:r>
                    </w:p>
                  </w:txbxContent>
                </v:textbox>
              </v:shape>
            </w:pict>
          </mc:Fallback>
        </mc:AlternateContent>
      </w:r>
    </w:p>
    <w:p w14:paraId="73C3BB24" w14:textId="77777777" w:rsidR="009D000F" w:rsidRPr="00F33E0A" w:rsidRDefault="009D000F" w:rsidP="009D000F">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94944" behindDoc="0" locked="0" layoutInCell="1" allowOverlap="1" wp14:anchorId="6277EE06" wp14:editId="2DF33AAA">
                <wp:simplePos x="0" y="0"/>
                <wp:positionH relativeFrom="column">
                  <wp:posOffset>1080770</wp:posOffset>
                </wp:positionH>
                <wp:positionV relativeFrom="paragraph">
                  <wp:posOffset>4140</wp:posOffset>
                </wp:positionV>
                <wp:extent cx="4714875" cy="0"/>
                <wp:effectExtent l="0" t="0" r="9525" b="19050"/>
                <wp:wrapNone/>
                <wp:docPr id="17"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AD3E06" id="AutoShape 178" o:spid="_x0000_s1026" type="#_x0000_t32" style="position:absolute;margin-left:85.1pt;margin-top:.35pt;width:371.25pt;height:0;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LXgrGDZAAAABQEAAA8AAABkcnMvZG93bnJl&#10;di54bWxMjsFuwjAQRO+V+g/WIvVSFTuRKCXEQahSDz0WkHo18TYJxOsodkjK13c50ds+zWj25ZvJ&#10;teKCfWg8aUjmCgRS6W1DlYbD/uPlDUSIhqxpPaGGXwywKR4fcpNZP9IXXnaxEjxCITMa6hi7TMpQ&#10;1uhMmPsOibMf3zsTGftK2t6MPO5amSr1Kp1piD/UpsP3GsvzbnAaMAyLRG1Xrjp8Xsfn7/R6Gru9&#10;1k+zabsGEXGK9zLc9FkdCnY6+oFsEC3zUqVc1bAEwfEqSfk43lAWufxvX/wBAAD//wMAUEsBAi0A&#10;FAAGAAgAAAAhALaDOJL+AAAA4QEAABMAAAAAAAAAAAAAAAAAAAAAAFtDb250ZW50X1R5cGVzXS54&#10;bWxQSwECLQAUAAYACAAAACEAOP0h/9YAAACUAQAACwAAAAAAAAAAAAAAAAAvAQAAX3JlbHMvLnJl&#10;bHNQSwECLQAUAAYACAAAACEAU6FbGbkBAABWAwAADgAAAAAAAAAAAAAAAAAuAgAAZHJzL2Uyb0Rv&#10;Yy54bWxQSwECLQAUAAYACAAAACEAteCsYNkAAAAFAQAADwAAAAAAAAAAAAAAAAATBAAAZHJzL2Rv&#10;d25yZXYueG1sUEsFBgAAAAAEAAQA8wAAABkFAAAAAA==&#10;"/>
            </w:pict>
          </mc:Fallback>
        </mc:AlternateContent>
      </w:r>
      <w:r w:rsidRPr="00F33E0A">
        <w:rPr>
          <w:b/>
          <w:sz w:val="24"/>
          <w:szCs w:val="24"/>
        </w:rPr>
        <w:t>Datum:</w:t>
      </w:r>
    </w:p>
    <w:p w14:paraId="36EF515C" w14:textId="77777777" w:rsidR="009D000F" w:rsidRDefault="00892A47" w:rsidP="009D000F">
      <w:pPr>
        <w:pStyle w:val="KeinLeerraum"/>
        <w:jc w:val="both"/>
        <w:rPr>
          <w:sz w:val="24"/>
          <w:szCs w:val="24"/>
        </w:rPr>
      </w:pPr>
      <w:r>
        <w:rPr>
          <w:noProof/>
          <w:sz w:val="24"/>
          <w:szCs w:val="24"/>
          <w:lang w:eastAsia="de-CH"/>
        </w:rPr>
        <mc:AlternateContent>
          <mc:Choice Requires="wps">
            <w:drawing>
              <wp:anchor distT="0" distB="0" distL="114300" distR="114300" simplePos="0" relativeHeight="252117504" behindDoc="0" locked="0" layoutInCell="1" allowOverlap="1" wp14:anchorId="671E6778" wp14:editId="14744D06">
                <wp:simplePos x="0" y="0"/>
                <wp:positionH relativeFrom="column">
                  <wp:posOffset>2042795</wp:posOffset>
                </wp:positionH>
                <wp:positionV relativeFrom="paragraph">
                  <wp:posOffset>174709</wp:posOffset>
                </wp:positionV>
                <wp:extent cx="3648075" cy="314325"/>
                <wp:effectExtent l="0" t="0" r="28575" b="28575"/>
                <wp:wrapNone/>
                <wp:docPr id="783"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59DD80A2" w14:textId="77777777" w:rsidR="006C12FF" w:rsidRDefault="006C12FF" w:rsidP="009D00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1E6778" id="Text Box 182" o:spid="_x0000_s1136" type="#_x0000_t202" style="position:absolute;left:0;text-align:left;margin-left:160.85pt;margin-top:13.75pt;width:287.25pt;height:24.75pt;z-index:2521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MEuGwIAADM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cEMI0ZIq9bqI7ELMKgXHpptGkAv3PWkWpL7r/tBSrOzDtL07kZz2ZR5smYza8nZOCl&#10;Z3vpEVYSVMkDZ8N2E4ansXeodw1lGvRgYU0TrXUi+7mqU/2kzDSD0yuK0r+0U9TzW1/9AAAA//8D&#10;AFBLAwQUAAYACAAAACEABBSm2OAAAAAJAQAADwAAAGRycy9kb3ducmV2LnhtbEyPQUvDQBCF74L/&#10;YRnBi9hNozZtzKSIoCC92FrqdZsds8HsbMhumvTfu570OLyP974p1pNtxYl63zhGmM8SEMSV0w3X&#10;CPuPl9slCB8Ua9U6JoQzeViXlxeFyrUbeUunXahFLGGfKwQTQpdL6StDVvmZ64hj9uV6q0I8+1rq&#10;Xo2x3LYyTZKFtKrhuGBUR8+Gqu/dYBE+h0rfjEa+15StXjf3cns4vxnE66vp6RFEoCn8wfCrH9Wh&#10;jE5HN7D2okW4S+dZRBHS7AFEBJarRQriiJBlCciykP8/KH8AAAD//wMAUEsBAi0AFAAGAAgAAAAh&#10;ALaDOJL+AAAA4QEAABMAAAAAAAAAAAAAAAAAAAAAAFtDb250ZW50X1R5cGVzXS54bWxQSwECLQAU&#10;AAYACAAAACEAOP0h/9YAAACUAQAACwAAAAAAAAAAAAAAAAAvAQAAX3JlbHMvLnJlbHNQSwECLQAU&#10;AAYACAAAACEA29zBLhsCAAAzBAAADgAAAAAAAAAAAAAAAAAuAgAAZHJzL2Uyb0RvYy54bWxQSwEC&#10;LQAUAAYACAAAACEABBSm2OAAAAAJAQAADwAAAAAAAAAAAAAAAAB1BAAAZHJzL2Rvd25yZXYueG1s&#10;UEsFBgAAAAAEAAQA8wAAAIIFAAAAAA==&#10;" fillcolor="#a5a5a5">
                <v:textbox>
                  <w:txbxContent>
                    <w:p w14:paraId="59DD80A2" w14:textId="77777777" w:rsidR="006C12FF" w:rsidRDefault="006C12FF" w:rsidP="009D000F"/>
                  </w:txbxContent>
                </v:textbox>
              </v:shape>
            </w:pict>
          </mc:Fallback>
        </mc:AlternateContent>
      </w:r>
    </w:p>
    <w:p w14:paraId="161104E0" w14:textId="77777777" w:rsidR="009D000F" w:rsidRDefault="009D000F" w:rsidP="009D000F">
      <w:pPr>
        <w:pStyle w:val="KeinLeerraum"/>
        <w:jc w:val="both"/>
        <w:rPr>
          <w:sz w:val="24"/>
          <w:szCs w:val="24"/>
        </w:rPr>
      </w:pPr>
    </w:p>
    <w:p w14:paraId="25F4BFAC" w14:textId="77777777" w:rsidR="009D000F" w:rsidRDefault="00892A47" w:rsidP="009D000F">
      <w:pPr>
        <w:pStyle w:val="KeinLeerraum"/>
        <w:jc w:val="both"/>
        <w:rPr>
          <w:sz w:val="24"/>
          <w:szCs w:val="24"/>
        </w:rPr>
      </w:pPr>
      <w:r>
        <w:rPr>
          <w:noProof/>
          <w:sz w:val="24"/>
          <w:szCs w:val="24"/>
          <w:lang w:eastAsia="de-CH"/>
        </w:rPr>
        <mc:AlternateContent>
          <mc:Choice Requires="wps">
            <w:drawing>
              <wp:anchor distT="0" distB="0" distL="114300" distR="114300" simplePos="0" relativeHeight="252119552" behindDoc="0" locked="0" layoutInCell="1" allowOverlap="1" wp14:anchorId="4CBB9E45" wp14:editId="54B394A8">
                <wp:simplePos x="0" y="0"/>
                <wp:positionH relativeFrom="column">
                  <wp:posOffset>2042795</wp:posOffset>
                </wp:positionH>
                <wp:positionV relativeFrom="paragraph">
                  <wp:posOffset>186594</wp:posOffset>
                </wp:positionV>
                <wp:extent cx="3648075" cy="314325"/>
                <wp:effectExtent l="0" t="0" r="28575" b="28575"/>
                <wp:wrapNone/>
                <wp:docPr id="78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12712518" w14:textId="77777777" w:rsidR="006C12FF" w:rsidRDefault="006C12FF" w:rsidP="009D00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B9E45" id="_x0000_s1137" type="#_x0000_t202" style="position:absolute;left:0;text-align:left;margin-left:160.85pt;margin-top:14.7pt;width:287.25pt;height:24.75pt;z-index:2521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5jFHAIAADMEAAAOAAAAZHJzL2Uyb0RvYy54bWysU9tu2zAMfR+wfxD0vthJnDY14hRZug4D&#10;ugvQ7QNkWbaFyaImKbGzrx8lu2l2wR6G2YAgitQheXi0uR06RY7COgm6oPNZSonQHCqpm4J++Xz/&#10;ak2J80xXTIEWBT0JR2+3L19sepOLBbSgKmEJgmiX96agrfcmTxLHW9ExNwMjNDprsB3zaNomqSzr&#10;Eb1TySJNr5IebGUscOEcnt6NTrqN+HUtuP9Y1054ogqKtfm42riWYU22G5Y3lplW8qkM9g9VdExq&#10;THqGumOekYOVv0F1kltwUPsZhy6BupZcxB6wm3n6SzePLTMi9oLkOHOmyf0/WP7h+Gg+WeKH1zDg&#10;AGMTzjwA/+qIhn3LdCN21kLfClZh4nmgLOmNy6ergWqXuwBS9u+hwiGzg4cINNS2C6xgnwTRcQCn&#10;M+li8ITj4fIqW6fXK0o4+pbzbLlYxRQsf7ptrPNvBXQkbApqcagRnR0fnA/VsPwpJCRzoGR1L5WK&#10;hm3KvbLkyFAAu1X4J/SfwpQmfUFvVpj77xBp/P4E0UmPSlayK+j6HMTyQNsbXUWdeSbVuMeSlZ54&#10;DNSNJPqhHIisECALGQKvJVQnZNbCqFx8abhpwX6npEfVFtR9OzArKFHvNE7nZp5lQebRyFbXCzTs&#10;pae89DDNEaqgnpJxu/fj0zgYK5sWM4160LDDidYykv1c1VQ/KjPOYHpFQfqXdox6fuvbHwAAAP//&#10;AwBQSwMEFAAGAAgAAAAhANP+bofgAAAACQEAAA8AAABkcnMvZG93bnJldi54bWxMj01Lw0AQhu+C&#10;/2EZwYvYTWNpPsykiKAgXtoqet1mx2wwOxuym6b9964nPQ7vw/s+U21OthdHGn3nGGG5SEAQN053&#10;3CK8vz3d5iB8UKxV75gQzuRhU19eVKrUbuYdHfehFbGEfakQTAhDKaVvDFnlF24gjtmXG60K8Rxb&#10;qUc1x3LbyzRJ1tKqjuOCUQM9Gmq+95NF+JwafTMbuW0pK55fV3L3cX4xiNdXp4d7EIFO4Q+GX/2o&#10;DnV0OriJtRc9wl26zCKKkBYrEBHIi3UK4oCQ5QXIupL/P6h/AAAA//8DAFBLAQItABQABgAIAAAA&#10;IQC2gziS/gAAAOEBAAATAAAAAAAAAAAAAAAAAAAAAABbQ29udGVudF9UeXBlc10ueG1sUEsBAi0A&#10;FAAGAAgAAAAhADj9If/WAAAAlAEAAAsAAAAAAAAAAAAAAAAALwEAAF9yZWxzLy5yZWxzUEsBAi0A&#10;FAAGAAgAAAAhAHg/mMUcAgAAMwQAAA4AAAAAAAAAAAAAAAAALgIAAGRycy9lMm9Eb2MueG1sUEsB&#10;Ai0AFAAGAAgAAAAhANP+bofgAAAACQEAAA8AAAAAAAAAAAAAAAAAdgQAAGRycy9kb3ducmV2Lnht&#10;bFBLBQYAAAAABAAEAPMAAACDBQAAAAA=&#10;" fillcolor="#a5a5a5">
                <v:textbox>
                  <w:txbxContent>
                    <w:p w14:paraId="12712518" w14:textId="77777777" w:rsidR="006C12FF" w:rsidRDefault="006C12FF" w:rsidP="009D000F"/>
                  </w:txbxContent>
                </v:textbox>
              </v:shape>
            </w:pict>
          </mc:Fallback>
        </mc:AlternateContent>
      </w:r>
    </w:p>
    <w:p w14:paraId="3969E919" w14:textId="77777777" w:rsidR="00892A47" w:rsidRDefault="00892A47" w:rsidP="009D000F">
      <w:pPr>
        <w:pStyle w:val="KeinLeerraum"/>
        <w:jc w:val="both"/>
        <w:rPr>
          <w:sz w:val="24"/>
          <w:szCs w:val="24"/>
        </w:rPr>
      </w:pPr>
    </w:p>
    <w:p w14:paraId="2F204617" w14:textId="77777777" w:rsidR="00892A47" w:rsidRDefault="00892A47" w:rsidP="009D000F">
      <w:pPr>
        <w:pStyle w:val="KeinLeerraum"/>
        <w:jc w:val="both"/>
        <w:rPr>
          <w:sz w:val="24"/>
          <w:szCs w:val="24"/>
        </w:rPr>
      </w:pPr>
    </w:p>
    <w:p w14:paraId="042DAA50" w14:textId="77777777" w:rsidR="009D000F" w:rsidRPr="00F33E0A" w:rsidRDefault="0095424E" w:rsidP="0095424E">
      <w:pPr>
        <w:pStyle w:val="KeinLeerraum"/>
        <w:shd w:val="clear" w:color="auto" w:fill="C00000"/>
        <w:jc w:val="both"/>
        <w:rPr>
          <w:b/>
          <w:sz w:val="24"/>
          <w:szCs w:val="24"/>
        </w:rPr>
      </w:pPr>
      <w:r w:rsidRPr="0095424E">
        <w:rPr>
          <w:b/>
          <w:noProof/>
          <w:sz w:val="24"/>
          <w:szCs w:val="24"/>
          <w:lang w:eastAsia="de-CH"/>
        </w:rPr>
        <mc:AlternateContent>
          <mc:Choice Requires="wps">
            <w:drawing>
              <wp:anchor distT="0" distB="0" distL="114300" distR="114300" simplePos="0" relativeHeight="251789824" behindDoc="0" locked="0" layoutInCell="1" allowOverlap="1" wp14:anchorId="085AD7D6" wp14:editId="2016E850">
                <wp:simplePos x="0" y="0"/>
                <wp:positionH relativeFrom="column">
                  <wp:posOffset>1092272</wp:posOffset>
                </wp:positionH>
                <wp:positionV relativeFrom="paragraph">
                  <wp:posOffset>20441</wp:posOffset>
                </wp:positionV>
                <wp:extent cx="4600575" cy="707366"/>
                <wp:effectExtent l="0" t="0" r="9525" b="0"/>
                <wp:wrapNone/>
                <wp:docPr id="11"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70736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2F64A8" w14:textId="77777777" w:rsidR="006C12FF" w:rsidRDefault="006C12FF" w:rsidP="009D000F">
                            <w:pPr>
                              <w:jc w:val="both"/>
                            </w:pPr>
                            <w:r>
                              <w:rPr>
                                <w:b/>
                              </w:rPr>
                              <w:t>1. Runde</w:t>
                            </w:r>
                            <w:r>
                              <w:rPr>
                                <w:b/>
                              </w:rPr>
                              <w:tab/>
                            </w:r>
                            <w:r w:rsidRPr="000E5F6A">
                              <w:rPr>
                                <w:b/>
                              </w:rPr>
                              <w:t>13:30-1</w:t>
                            </w:r>
                            <w:r>
                              <w:rPr>
                                <w:b/>
                              </w:rPr>
                              <w:t>7:00</w:t>
                            </w:r>
                            <w:r w:rsidRPr="000E5F6A">
                              <w:rPr>
                                <w:b/>
                              </w:rPr>
                              <w:t>h</w:t>
                            </w:r>
                            <w:r>
                              <w:rPr>
                                <w:b/>
                              </w:rPr>
                              <w:br/>
                              <w:t>1. Einzelspiel</w:t>
                            </w:r>
                            <w:r>
                              <w:rPr>
                                <w:b/>
                              </w:rPr>
                              <w:tab/>
                              <w:t>19:30-21:00h</w:t>
                            </w:r>
                            <w:r>
                              <w:rPr>
                                <w:b/>
                              </w:rPr>
                              <w:br/>
                              <w:t>2. Einzelspiel</w:t>
                            </w:r>
                            <w:r>
                              <w:rPr>
                                <w:b/>
                              </w:rPr>
                              <w:tab/>
                              <w:t>19:30-21:00h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AD7D6" id="Text Box 173" o:spid="_x0000_s1138" type="#_x0000_t202" style="position:absolute;left:0;text-align:left;margin-left:86pt;margin-top:1.6pt;width:362.25pt;height:55.7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DuO+gEAANIDAAAOAAAAZHJzL2Uyb0RvYy54bWysU9uO0zAQfUfiHyy/06SlN6Kmq6XVIqRl&#10;QVr2AxzHSSwSjxm7TcrXM3a63cK+IRTJ8njsM3POnGxuhq5lR4VOg8n5dJJypoyEUps650/f796t&#10;OXNemFK0YFTOT8rxm+3bN5veZmoGDbSlQkYgxmW9zXnjvc2SxMlGdcJNwCpDyQqwE55CrJMSRU/o&#10;XZvM0nSZ9IClRZDKOTrdj0m+jfhVpaT/WlVOedbmnHrzccW4FmFNthuR1Shso+W5DfEPXXRCGyp6&#10;gdoLL9gB9SuoTksEB5WfSOgSqCotVeRAbKbpX2weG2FV5ELiOHuRyf0/WPlwfLTfkPnhIww0wEjC&#10;2XuQPxwzsGuEqdUtIvSNEiUVngbJkt667Pw0SO0yF0CK/guUNGRx8BCBhgq7oArxZIROAzhdRFeD&#10;Z5IO58s0XawWnEnKrdLV++UylhDZ82uLzn9S0LGwyTnSUCO6ON47H7oR2fOVUMxBq8s73bYxwLrY&#10;tciOggywX4fvjP7HtdaEywbCsxExnESagdnI0Q/FwHSZ8/UiYATaBZQnIo4wGot+BNo0gL8468lU&#10;OXc/DwIVZ+1nQ+J9mM7nwYUxmC9WMwrwOlNcZ4SRBJVzz9m43fnRuQeLum6o0jguA7ckeKWjFi9d&#10;nfsn40SJziYPzryO462XX3H7GwAA//8DAFBLAwQUAAYACAAAACEAbeR6+N0AAAAJAQAADwAAAGRy&#10;cy9kb3ducmV2LnhtbEyPwU7DMBBE70j8g7VI3KjTAKGEOBUqIG4IAuLsxps4EK9D7LQpX89yguPo&#10;rWbfFOvZ9WKHY+g8KVguEhBItTcdtQreXh/OViBC1GR07wkVHDDAujw+KnRu/J5ecFfFVnAJhVwr&#10;sDEOuZShtuh0WPgBiVnjR6cjx7GVZtR7Lne9TJMkk053xB+sHnBjsf6sJqcAG3cfk82hev/Qj8/T&#10;U/P9ZelOqdOT+fYGRMQ5/h3Drz6rQ8lOWz+RCaLnfJXylqjgPAXBfHWdXYLYMlheZCDLQv5fUP4A&#10;AAD//wMAUEsBAi0AFAAGAAgAAAAhALaDOJL+AAAA4QEAABMAAAAAAAAAAAAAAAAAAAAAAFtDb250&#10;ZW50X1R5cGVzXS54bWxQSwECLQAUAAYACAAAACEAOP0h/9YAAACUAQAACwAAAAAAAAAAAAAAAAAv&#10;AQAAX3JlbHMvLnJlbHNQSwECLQAUAAYACAAAACEAaLw7jvoBAADSAwAADgAAAAAAAAAAAAAAAAAu&#10;AgAAZHJzL2Uyb0RvYy54bWxQSwECLQAUAAYACAAAACEAbeR6+N0AAAAJAQAADwAAAAAAAAAAAAAA&#10;AABUBAAAZHJzL2Rvd25yZXYueG1sUEsFBgAAAAAEAAQA8wAAAF4FAAAAAA==&#10;" fillcolor="#d8d8d8" stroked="f">
                <v:textbox>
                  <w:txbxContent>
                    <w:p w14:paraId="7B2F64A8" w14:textId="77777777" w:rsidR="006C12FF" w:rsidRDefault="006C12FF" w:rsidP="009D000F">
                      <w:pPr>
                        <w:jc w:val="both"/>
                      </w:pPr>
                      <w:r>
                        <w:rPr>
                          <w:b/>
                        </w:rPr>
                        <w:t>1. Runde</w:t>
                      </w:r>
                      <w:r>
                        <w:rPr>
                          <w:b/>
                        </w:rPr>
                        <w:tab/>
                      </w:r>
                      <w:r w:rsidRPr="000E5F6A">
                        <w:rPr>
                          <w:b/>
                        </w:rPr>
                        <w:t>13:30-1</w:t>
                      </w:r>
                      <w:r>
                        <w:rPr>
                          <w:b/>
                        </w:rPr>
                        <w:t>7:00</w:t>
                      </w:r>
                      <w:r w:rsidRPr="000E5F6A">
                        <w:rPr>
                          <w:b/>
                        </w:rPr>
                        <w:t>h</w:t>
                      </w:r>
                      <w:r>
                        <w:rPr>
                          <w:b/>
                        </w:rPr>
                        <w:br/>
                        <w:t>1. Einzelspiel</w:t>
                      </w:r>
                      <w:r>
                        <w:rPr>
                          <w:b/>
                        </w:rPr>
                        <w:tab/>
                        <w:t>19:30-21:00h</w:t>
                      </w:r>
                      <w:r>
                        <w:rPr>
                          <w:b/>
                        </w:rPr>
                        <w:br/>
                        <w:t>2. Einzelspiel</w:t>
                      </w:r>
                      <w:r>
                        <w:rPr>
                          <w:b/>
                        </w:rPr>
                        <w:tab/>
                        <w:t>19:30-21:00h</w:t>
                      </w:r>
                    </w:p>
                  </w:txbxContent>
                </v:textbox>
              </v:shape>
            </w:pict>
          </mc:Fallback>
        </mc:AlternateContent>
      </w:r>
      <w:r w:rsidRPr="0095424E">
        <w:rPr>
          <w:b/>
          <w:noProof/>
          <w:sz w:val="24"/>
          <w:szCs w:val="24"/>
          <w:lang w:eastAsia="de-CH"/>
        </w:rPr>
        <mc:AlternateContent>
          <mc:Choice Requires="wps">
            <w:drawing>
              <wp:anchor distT="0" distB="0" distL="114300" distR="114300" simplePos="0" relativeHeight="251800064" behindDoc="0" locked="0" layoutInCell="1" allowOverlap="1" wp14:anchorId="29DB080D" wp14:editId="52D09D09">
                <wp:simplePos x="0" y="0"/>
                <wp:positionH relativeFrom="column">
                  <wp:posOffset>1090295</wp:posOffset>
                </wp:positionH>
                <wp:positionV relativeFrom="paragraph">
                  <wp:posOffset>2804</wp:posOffset>
                </wp:positionV>
                <wp:extent cx="4714875" cy="0"/>
                <wp:effectExtent l="0" t="0" r="9525" b="19050"/>
                <wp:wrapNone/>
                <wp:docPr id="10"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303933" id="AutoShape 190" o:spid="_x0000_s1026" type="#_x0000_t32" style="position:absolute;margin-left:85.85pt;margin-top:.2pt;width:371.25pt;height:0;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DvTRljZAAAABQEAAA8AAABkcnMvZG93bnJl&#10;di54bWxMjsFOwzAQRO9I/IO1SFwQdRIVSkOcqkLiwJG2EtdtvCSBeB3FThP69WxPcHya0cwrNrPr&#10;1ImG0Ho2kC4SUMSVty3XBg771/snUCEiW+w8k4EfCrApr68KzK2f+J1Ou1grGeGQo4Emxj7XOlQN&#10;OQwL3xNL9ukHh1FwqLUdcJJx1+ksSR61w5blocGeXhqqvnejM0BhfEiT7drVh7fzdPeRnb+mfm/M&#10;7c28fQYVaY5/ZbjoizqU4nT0I9ugOuFVupKqgSUoidfpMgN1vKAuC/3fvvwFAAD//wMAUEsBAi0A&#10;FAAGAAgAAAAhALaDOJL+AAAA4QEAABMAAAAAAAAAAAAAAAAAAAAAAFtDb250ZW50X1R5cGVzXS54&#10;bWxQSwECLQAUAAYACAAAACEAOP0h/9YAAACUAQAACwAAAAAAAAAAAAAAAAAvAQAAX3JlbHMvLnJl&#10;bHNQSwECLQAUAAYACAAAACEAU6FbGbkBAABWAwAADgAAAAAAAAAAAAAAAAAuAgAAZHJzL2Uyb0Rv&#10;Yy54bWxQSwECLQAUAAYACAAAACEAO9NGWNkAAAAFAQAADwAAAAAAAAAAAAAAAAATBAAAZHJzL2Rv&#10;d25yZXYueG1sUEsFBgAAAAAEAAQA8wAAABkFAAAAAA==&#10;"/>
            </w:pict>
          </mc:Fallback>
        </mc:AlternateContent>
      </w:r>
      <w:r w:rsidR="009D000F" w:rsidRPr="0095424E">
        <w:rPr>
          <w:b/>
          <w:sz w:val="24"/>
          <w:szCs w:val="24"/>
        </w:rPr>
        <w:t>Uhrzeit</w:t>
      </w:r>
      <w:r w:rsidR="009D000F" w:rsidRPr="00F33E0A">
        <w:rPr>
          <w:b/>
          <w:sz w:val="24"/>
          <w:szCs w:val="24"/>
        </w:rPr>
        <w:t>:</w:t>
      </w:r>
    </w:p>
    <w:p w14:paraId="66EB7D40" w14:textId="77777777" w:rsidR="009D000F" w:rsidRDefault="009D000F" w:rsidP="009D000F">
      <w:pPr>
        <w:pStyle w:val="KeinLeerraum"/>
        <w:jc w:val="both"/>
        <w:rPr>
          <w:b/>
          <w:sz w:val="24"/>
          <w:szCs w:val="24"/>
        </w:rPr>
      </w:pPr>
    </w:p>
    <w:p w14:paraId="7330F74F" w14:textId="77777777" w:rsidR="009D000F" w:rsidRDefault="009D000F" w:rsidP="009D000F">
      <w:pPr>
        <w:pStyle w:val="KeinLeerraum"/>
        <w:jc w:val="both"/>
        <w:rPr>
          <w:b/>
          <w:sz w:val="24"/>
          <w:szCs w:val="24"/>
        </w:rPr>
      </w:pPr>
    </w:p>
    <w:p w14:paraId="388C8397" w14:textId="77777777" w:rsidR="009D000F" w:rsidRPr="00F33E0A" w:rsidRDefault="009D000F" w:rsidP="009D000F">
      <w:pPr>
        <w:pStyle w:val="KeinLeerraum"/>
        <w:jc w:val="both"/>
        <w:rPr>
          <w:b/>
          <w:sz w:val="24"/>
          <w:szCs w:val="24"/>
        </w:rPr>
      </w:pPr>
    </w:p>
    <w:p w14:paraId="01A1154C" w14:textId="77777777" w:rsidR="009D000F" w:rsidRPr="00F33E0A" w:rsidRDefault="009D000F" w:rsidP="009D000F">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88800" behindDoc="0" locked="0" layoutInCell="1" allowOverlap="1" wp14:anchorId="28253298" wp14:editId="3612C045">
                <wp:simplePos x="0" y="0"/>
                <wp:positionH relativeFrom="column">
                  <wp:posOffset>1090295</wp:posOffset>
                </wp:positionH>
                <wp:positionV relativeFrom="paragraph">
                  <wp:posOffset>21920</wp:posOffset>
                </wp:positionV>
                <wp:extent cx="4600575" cy="969010"/>
                <wp:effectExtent l="0" t="0" r="9525" b="2540"/>
                <wp:wrapNone/>
                <wp:docPr id="9"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96901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FEDD48" w14:textId="77777777" w:rsidR="006C12FF" w:rsidRPr="00291DED" w:rsidRDefault="006C12FF" w:rsidP="002C067D">
                            <w:pPr>
                              <w:spacing w:line="240" w:lineRule="auto"/>
                              <w:rPr>
                                <w:b/>
                              </w:rPr>
                            </w:pPr>
                            <w:r>
                              <w:rPr>
                                <w:b/>
                              </w:rPr>
                              <w:t>1. Runde</w:t>
                            </w:r>
                            <w:r>
                              <w:rPr>
                                <w:b/>
                              </w:rPr>
                              <w:tab/>
                              <w:t xml:space="preserve">Turnhalle Stegmatt, </w:t>
                            </w:r>
                            <w:r w:rsidRPr="002C067D">
                              <w:rPr>
                                <w:b/>
                              </w:rPr>
                              <w:t>Stegmattweg 17a</w:t>
                            </w:r>
                            <w:r>
                              <w:rPr>
                                <w:b/>
                              </w:rPr>
                              <w:t xml:space="preserve">, </w:t>
                            </w:r>
                            <w:r w:rsidRPr="002C067D">
                              <w:rPr>
                                <w:b/>
                              </w:rPr>
                              <w:t>3250 Lyss</w:t>
                            </w:r>
                            <w:r>
                              <w:rPr>
                                <w:b/>
                              </w:rPr>
                              <w:br/>
                              <w:t>1. Einzelspiel</w:t>
                            </w:r>
                            <w:r>
                              <w:rPr>
                                <w:b/>
                              </w:rPr>
                              <w:tab/>
                              <w:t>Unsere Halle</w:t>
                            </w:r>
                            <w:r>
                              <w:rPr>
                                <w:b/>
                              </w:rPr>
                              <w:br/>
                              <w:t>2. Einzelspiel</w:t>
                            </w:r>
                            <w:r>
                              <w:rPr>
                                <w:b/>
                              </w:rPr>
                              <w:tab/>
                              <w:t>Unsere Halle</w:t>
                            </w:r>
                          </w:p>
                          <w:p w14:paraId="707BFFF3" w14:textId="77777777" w:rsidR="006C12FF" w:rsidRDefault="006C12FF" w:rsidP="009D000F">
                            <w:pPr>
                              <w:spacing w:line="240" w:lineRule="auto"/>
                              <w:jc w:val="both"/>
                              <w:rPr>
                                <w:b/>
                              </w:rPr>
                            </w:pPr>
                            <w:r>
                              <w:rPr>
                                <w:b/>
                              </w:rPr>
                              <w:br/>
                            </w:r>
                          </w:p>
                          <w:p w14:paraId="60170396" w14:textId="77777777" w:rsidR="006C12FF" w:rsidRPr="000A3988" w:rsidRDefault="006C12FF" w:rsidP="009D000F">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253298" id="Text Box 171" o:spid="_x0000_s1139" type="#_x0000_t202" style="position:absolute;left:0;text-align:left;margin-left:85.85pt;margin-top:1.75pt;width:362.25pt;height:76.3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GBy+gEAANIDAAAOAAAAZHJzL2Uyb0RvYy54bWysU9Fu2zAMfB+wfxD0vtgJkjQx4hRdgg4D&#10;unVAtw+QZdkWZosapcTOvn6UnKbZ9lYUBgRRlI6843lzO3QtOyp0GkzOp5OUM2UklNrUOf/x/f7D&#10;ijPnhSlFC0bl/KQcv92+f7fpbaZm0EBbKmQEYlzW25w33tssSZxsVCfcBKwylKwAO+EpxDopUfSE&#10;3rXJLE2XSQ9YWgSpnKPT/Zjk24hfVUr6x6pyyrM259SbjyvGtQhrst2IrEZhGy3PbYhXdNEJbajo&#10;BWovvGAH1P9BdVoiOKj8REKXQFVpqSIHYjNN/2Hz1AirIhcSx9mLTO7tYOXX45P9hswPH2GgAUYS&#10;zj6A/OmYgV0jTK3uEKFvlCip8DRIlvTWZeenQWqXuQBS9F+gpCGLg4cINFTYBVWIJyN0GsDpIroa&#10;PJN0OF+m6eJmwZmk3Hq5JhliCZE9v7bo/CcFHQubnCMNNaKL44PzoRuRPV8JxRy0urzXbRsDrItd&#10;i+woyAD7VfjO6H9da024bCA8GxHDSaQZmI0c/VAMTJc5Xy0DRqBdQHki4gijsehHoE0D+JuznkyV&#10;c/frIFBx1n42JN56Op8HF8ZgvriZUYDXmeI6I4wkqJx7zsbtzo/OPVjUdUOVxnEZuCPBKx21eOnq&#10;3D8ZJ0p0Nnlw5nUcb738its/AAAA//8DAFBLAwQUAAYACAAAACEAJlBbs94AAAAJAQAADwAAAGRy&#10;cy9kb3ducmV2LnhtbEyPy07DMBBF90j8gzVI7KiToqYlxKlQAbFDJVRdu/HkAfE4xE6b8vUMK1he&#10;nas7Z7L1ZDtxxMG3jhTEswgEUulMS7WC3fvzzQqED5qM7hyhgjN6WOeXF5lOjTvRGx6LUAseIZ9q&#10;BU0IfSqlLxu02s9cj8SscoPVgeNQSzPoE4/bTs6jKJFWt8QXGt3jpsHysxitAqzsU4g252L/oV+2&#10;42v1/dXQo1LXV9PDPYiAU/grw68+q0POTgc3kvGi47yMl1xVcLsAwXx1l8xBHBgskhhknsn/H+Q/&#10;AAAA//8DAFBLAQItABQABgAIAAAAIQC2gziS/gAAAOEBAAATAAAAAAAAAAAAAAAAAAAAAABbQ29u&#10;dGVudF9UeXBlc10ueG1sUEsBAi0AFAAGAAgAAAAhADj9If/WAAAAlAEAAAsAAAAAAAAAAAAAAAAA&#10;LwEAAF9yZWxzLy5yZWxzUEsBAi0AFAAGAAgAAAAhAFNkYHL6AQAA0gMAAA4AAAAAAAAAAAAAAAAA&#10;LgIAAGRycy9lMm9Eb2MueG1sUEsBAi0AFAAGAAgAAAAhACZQW7PeAAAACQEAAA8AAAAAAAAAAAAA&#10;AAAAVAQAAGRycy9kb3ducmV2LnhtbFBLBQYAAAAABAAEAPMAAABfBQAAAAA=&#10;" fillcolor="#d8d8d8" stroked="f">
                <v:textbox>
                  <w:txbxContent>
                    <w:p w14:paraId="74FEDD48" w14:textId="77777777" w:rsidR="006C12FF" w:rsidRPr="00291DED" w:rsidRDefault="006C12FF" w:rsidP="002C067D">
                      <w:pPr>
                        <w:spacing w:line="240" w:lineRule="auto"/>
                        <w:rPr>
                          <w:b/>
                        </w:rPr>
                      </w:pPr>
                      <w:r>
                        <w:rPr>
                          <w:b/>
                        </w:rPr>
                        <w:t>1. Runde</w:t>
                      </w:r>
                      <w:r>
                        <w:rPr>
                          <w:b/>
                        </w:rPr>
                        <w:tab/>
                        <w:t xml:space="preserve">Turnhalle Stegmatt, </w:t>
                      </w:r>
                      <w:r w:rsidRPr="002C067D">
                        <w:rPr>
                          <w:b/>
                        </w:rPr>
                        <w:t>Stegmattweg 17a</w:t>
                      </w:r>
                      <w:r>
                        <w:rPr>
                          <w:b/>
                        </w:rPr>
                        <w:t xml:space="preserve">, </w:t>
                      </w:r>
                      <w:r w:rsidRPr="002C067D">
                        <w:rPr>
                          <w:b/>
                        </w:rPr>
                        <w:t>3250 Lyss</w:t>
                      </w:r>
                      <w:r>
                        <w:rPr>
                          <w:b/>
                        </w:rPr>
                        <w:br/>
                        <w:t>1. Einzelspiel</w:t>
                      </w:r>
                      <w:r>
                        <w:rPr>
                          <w:b/>
                        </w:rPr>
                        <w:tab/>
                        <w:t>Unsere Halle</w:t>
                      </w:r>
                      <w:r>
                        <w:rPr>
                          <w:b/>
                        </w:rPr>
                        <w:br/>
                        <w:t>2. Einzelspiel</w:t>
                      </w:r>
                      <w:r>
                        <w:rPr>
                          <w:b/>
                        </w:rPr>
                        <w:tab/>
                        <w:t>Unsere Halle</w:t>
                      </w:r>
                    </w:p>
                    <w:p w14:paraId="707BFFF3" w14:textId="77777777" w:rsidR="006C12FF" w:rsidRDefault="006C12FF" w:rsidP="009D000F">
                      <w:pPr>
                        <w:spacing w:line="240" w:lineRule="auto"/>
                        <w:jc w:val="both"/>
                        <w:rPr>
                          <w:b/>
                        </w:rPr>
                      </w:pPr>
                      <w:r>
                        <w:rPr>
                          <w:b/>
                        </w:rPr>
                        <w:br/>
                      </w:r>
                    </w:p>
                    <w:p w14:paraId="60170396" w14:textId="77777777" w:rsidR="006C12FF" w:rsidRPr="000A3988" w:rsidRDefault="006C12FF" w:rsidP="009D000F">
                      <w:pPr>
                        <w:spacing w:line="240" w:lineRule="auto"/>
                        <w:jc w:val="both"/>
                        <w:rPr>
                          <w:b/>
                        </w:rPr>
                      </w:pPr>
                    </w:p>
                  </w:txbxContent>
                </v:textbox>
              </v:shape>
            </w:pict>
          </mc:Fallback>
        </mc:AlternateContent>
      </w:r>
      <w:r>
        <w:rPr>
          <w:noProof/>
          <w:sz w:val="24"/>
          <w:szCs w:val="24"/>
          <w:lang w:eastAsia="de-CH"/>
        </w:rPr>
        <mc:AlternateContent>
          <mc:Choice Requires="wps">
            <w:drawing>
              <wp:anchor distT="0" distB="0" distL="114300" distR="114300" simplePos="0" relativeHeight="251790848" behindDoc="0" locked="0" layoutInCell="1" allowOverlap="1" wp14:anchorId="0866E2BF" wp14:editId="6E157E65">
                <wp:simplePos x="0" y="0"/>
                <wp:positionH relativeFrom="column">
                  <wp:posOffset>1090295</wp:posOffset>
                </wp:positionH>
                <wp:positionV relativeFrom="paragraph">
                  <wp:posOffset>-2540</wp:posOffset>
                </wp:positionV>
                <wp:extent cx="4714875" cy="0"/>
                <wp:effectExtent l="0" t="0" r="9525" b="19050"/>
                <wp:wrapNone/>
                <wp:docPr id="7"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BE65A3" id="AutoShape 175" o:spid="_x0000_s1026" type="#_x0000_t32" style="position:absolute;margin-left:85.85pt;margin-top:-.2pt;width:371.25pt;height:0;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DZwL9XbAAAABwEAAA8AAABkcnMvZG93bnJl&#10;di54bWxMjk1vwjAQRO+V+h+sReqlAicRLSXEQahSDz3yIfVq4m0SiNdR7JCUX8+2l3J8mtHMy9aj&#10;bcQFO187UhDPIhBIhTM1lQoO+4/pGwgfNBndOEIFP+hhnT8+ZDo1bqAtXnahFDxCPtUKqhDaVEpf&#10;VGi1n7kWibNv11kdGLtSmk4PPG4bmUTRq7S6Jn6odIvvFRbnXW8VoO9f4miztOXh8zo8fyXX09Du&#10;lXqajJsViIBj+C/Drz6rQ85OR9eT8aJhXsQLriqYzkFwvoznCYjjH8s8k/f++Q0AAP//AwBQSwEC&#10;LQAUAAYACAAAACEAtoM4kv4AAADhAQAAEwAAAAAAAAAAAAAAAAAAAAAAW0NvbnRlbnRfVHlwZXNd&#10;LnhtbFBLAQItABQABgAIAAAAIQA4/SH/1gAAAJQBAAALAAAAAAAAAAAAAAAAAC8BAABfcmVscy8u&#10;cmVsc1BLAQItABQABgAIAAAAIQBToVsZuQEAAFYDAAAOAAAAAAAAAAAAAAAAAC4CAABkcnMvZTJv&#10;RG9jLnhtbFBLAQItABQABgAIAAAAIQA2cC/V2wAAAAcBAAAPAAAAAAAAAAAAAAAAABMEAABkcnMv&#10;ZG93bnJldi54bWxQSwUGAAAAAAQABADzAAAAGwUAAAAA&#10;"/>
            </w:pict>
          </mc:Fallback>
        </mc:AlternateContent>
      </w:r>
      <w:r w:rsidRPr="00F33E0A">
        <w:rPr>
          <w:b/>
          <w:sz w:val="24"/>
          <w:szCs w:val="24"/>
        </w:rPr>
        <w:t>Spielort:</w:t>
      </w:r>
    </w:p>
    <w:p w14:paraId="1BBAA521" w14:textId="77777777" w:rsidR="009D000F" w:rsidRDefault="009D000F" w:rsidP="009D000F">
      <w:pPr>
        <w:pStyle w:val="KeinLeerraum"/>
        <w:jc w:val="both"/>
        <w:rPr>
          <w:b/>
          <w:sz w:val="24"/>
          <w:szCs w:val="24"/>
        </w:rPr>
      </w:pPr>
    </w:p>
    <w:p w14:paraId="625DB662" w14:textId="77777777" w:rsidR="009D000F" w:rsidRDefault="009D000F" w:rsidP="009D000F">
      <w:pPr>
        <w:pStyle w:val="KeinLeerraum"/>
        <w:jc w:val="both"/>
        <w:rPr>
          <w:b/>
          <w:sz w:val="24"/>
          <w:szCs w:val="24"/>
        </w:rPr>
      </w:pPr>
    </w:p>
    <w:p w14:paraId="402AB950" w14:textId="77777777" w:rsidR="009D000F" w:rsidRDefault="009D000F" w:rsidP="009D000F">
      <w:pPr>
        <w:pStyle w:val="KeinLeerraum"/>
        <w:jc w:val="both"/>
        <w:rPr>
          <w:b/>
          <w:sz w:val="24"/>
          <w:szCs w:val="24"/>
        </w:rPr>
      </w:pPr>
    </w:p>
    <w:p w14:paraId="4213FCD7" w14:textId="77777777" w:rsidR="009D000F" w:rsidRPr="00F33E0A" w:rsidRDefault="009D000F" w:rsidP="009D000F">
      <w:pPr>
        <w:pStyle w:val="KeinLeerraum"/>
        <w:jc w:val="both"/>
        <w:rPr>
          <w:b/>
          <w:sz w:val="24"/>
          <w:szCs w:val="24"/>
        </w:rPr>
      </w:pPr>
    </w:p>
    <w:p w14:paraId="13D7A896" w14:textId="77777777" w:rsidR="009D000F" w:rsidRPr="00F33E0A" w:rsidRDefault="0095424E" w:rsidP="009D000F">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91872" behindDoc="0" locked="0" layoutInCell="1" allowOverlap="1" wp14:anchorId="499ECDB2" wp14:editId="6C45F9CE">
                <wp:simplePos x="0" y="0"/>
                <wp:positionH relativeFrom="column">
                  <wp:posOffset>1092200</wp:posOffset>
                </wp:positionH>
                <wp:positionV relativeFrom="paragraph">
                  <wp:posOffset>18415</wp:posOffset>
                </wp:positionV>
                <wp:extent cx="4600575" cy="1009015"/>
                <wp:effectExtent l="0" t="0" r="9525" b="635"/>
                <wp:wrapNone/>
                <wp:docPr id="5"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100901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5B37C0" w14:textId="77777777" w:rsidR="006C12FF" w:rsidRPr="00291DED" w:rsidRDefault="006C12FF" w:rsidP="009D000F">
                            <w:pPr>
                              <w:rPr>
                                <w:b/>
                              </w:rPr>
                            </w:pPr>
                            <w:r>
                              <w:rPr>
                                <w:b/>
                              </w:rPr>
                              <w:t>1. Runde</w:t>
                            </w:r>
                            <w:r>
                              <w:rPr>
                                <w:b/>
                              </w:rPr>
                              <w:br/>
                            </w:r>
                            <w:r>
                              <w:rPr>
                                <w:b/>
                              </w:rPr>
                              <w:tab/>
                            </w:r>
                            <w:r>
                              <w:rPr>
                                <w:b/>
                              </w:rPr>
                              <w:br/>
                              <w:t>1. Einzelspiel</w:t>
                            </w:r>
                            <w:r>
                              <w:rPr>
                                <w:b/>
                              </w:rPr>
                              <w:tab/>
                              <w:t>18:50h, Unsere Halle</w:t>
                            </w:r>
                            <w:r>
                              <w:rPr>
                                <w:b/>
                              </w:rPr>
                              <w:br/>
                            </w:r>
                            <w:r>
                              <w:rPr>
                                <w:b/>
                              </w:rPr>
                              <w:tab/>
                            </w:r>
                            <w:r>
                              <w:rPr>
                                <w:b/>
                              </w:rPr>
                              <w:br/>
                              <w:t>2. Einzelspiel</w:t>
                            </w:r>
                            <w:r>
                              <w:rPr>
                                <w:b/>
                              </w:rPr>
                              <w:tab/>
                              <w:t>18:50h, Unsere Halle</w:t>
                            </w:r>
                          </w:p>
                          <w:p w14:paraId="5476A647" w14:textId="77777777" w:rsidR="006C12FF" w:rsidRPr="000A3988" w:rsidRDefault="006C12FF" w:rsidP="009D000F">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9ECDB2" id="Text Box 174" o:spid="_x0000_s1140" type="#_x0000_t202" style="position:absolute;left:0;text-align:left;margin-left:86pt;margin-top:1.45pt;width:362.25pt;height:79.4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AU5+wEAANMDAAAOAAAAZHJzL2Uyb0RvYy54bWysU9GO0zAQfEfiHyy/0yRVe+1FTU9Hq0NI&#10;B4d08AGO4yQWides3Sbl61k7vV6BN4QiWV6vPbszO9ncjX3HjgqdBlPwbJZypoyESpum4N++Prxb&#10;c+a8MJXowKiCn5Tjd9u3bzaDzdUcWugqhYxAjMsHW/DWe5sniZOt6oWbgVWGkjVgLzyF2CQVioHQ&#10;+y6Zp+lNMgBWFkEq5+h0PyX5NuLXtZL+qa6d8qwrOPXm44pxLcOabDcib1DYVstzG+IfuuiFNlT0&#10;ArUXXrAD6r+gei0RHNR+JqFPoK61VJEDscnSP9g8t8KqyIXEcfYik/t/sPLz8dl+QebH9zDSACMJ&#10;Zx9BfnfMwK4VplH3iDC0SlRUOAuSJYN1+flpkNrlLoCUwyeoaMji4CECjTX2QRXiyQidBnC6iK5G&#10;zyQdLm7SdLlaciYpl6XpbZotYw2Rvzy36PwHBT0Lm4IjTTXCi+Oj86Edkb9cCdUcdLp60F0XA2zK&#10;XYfsKMgB+3X4zui/XetMuGwgPJsQw0nkGahNJP1YjkxXBV+vAkbgXUJ1IuYIk7PoT6BNC/iTs4Fc&#10;VXD34yBQcdZ9NKTebbZYBBvGYLFczSnA60x5nRFGElTBPWfTducn6x4s6qalStO8DNyT4rWOWrx2&#10;de6fnBMlOrs8WPM6jrde/8XtLwAAAP//AwBQSwMEFAAGAAgAAAAhAEDLJSXdAAAACQEAAA8AAABk&#10;cnMvZG93bnJldi54bWxMj0FPg0AQhe8m/ofNmHizS0lESlkaUzXejEXT8xYGFmVnkV1a6q93POnx&#10;5Zu8+V6+mW0vjjj6zpGC5SICgVS5uqNWwfvb000KwgdNte4doYIzetgUlxe5zmp3oh0ey9AKLiGf&#10;aQUmhCGT0lcGrfYLNyAxa9xodeA4trIe9YnLbS/jKEqk1R3xB6MH3BqsPsvJKsDGPoZoey73H/r5&#10;dXppvr8MPSh1fTXfr0EEnMPfMfzqszoU7HRwE9Ve9JzvYt4SFMQrEMzTVXIL4sAgWaYgi1z+X1D8&#10;AAAA//8DAFBLAQItABQABgAIAAAAIQC2gziS/gAAAOEBAAATAAAAAAAAAAAAAAAAAAAAAABbQ29u&#10;dGVudF9UeXBlc10ueG1sUEsBAi0AFAAGAAgAAAAhADj9If/WAAAAlAEAAAsAAAAAAAAAAAAAAAAA&#10;LwEAAF9yZWxzLy5yZWxzUEsBAi0AFAAGAAgAAAAhAOAwBTn7AQAA0wMAAA4AAAAAAAAAAAAAAAAA&#10;LgIAAGRycy9lMm9Eb2MueG1sUEsBAi0AFAAGAAgAAAAhAEDLJSXdAAAACQEAAA8AAAAAAAAAAAAA&#10;AAAAVQQAAGRycy9kb3ducmV2LnhtbFBLBQYAAAAABAAEAPMAAABfBQAAAAA=&#10;" fillcolor="#d8d8d8" stroked="f">
                <v:textbox>
                  <w:txbxContent>
                    <w:p w14:paraId="665B37C0" w14:textId="77777777" w:rsidR="006C12FF" w:rsidRPr="00291DED" w:rsidRDefault="006C12FF" w:rsidP="009D000F">
                      <w:pPr>
                        <w:rPr>
                          <w:b/>
                        </w:rPr>
                      </w:pPr>
                      <w:r>
                        <w:rPr>
                          <w:b/>
                        </w:rPr>
                        <w:t>1. Runde</w:t>
                      </w:r>
                      <w:r>
                        <w:rPr>
                          <w:b/>
                        </w:rPr>
                        <w:br/>
                      </w:r>
                      <w:r>
                        <w:rPr>
                          <w:b/>
                        </w:rPr>
                        <w:tab/>
                      </w:r>
                      <w:r>
                        <w:rPr>
                          <w:b/>
                        </w:rPr>
                        <w:br/>
                        <w:t>1. Einzelspiel</w:t>
                      </w:r>
                      <w:r>
                        <w:rPr>
                          <w:b/>
                        </w:rPr>
                        <w:tab/>
                        <w:t>18:50h, Unsere Halle</w:t>
                      </w:r>
                      <w:r>
                        <w:rPr>
                          <w:b/>
                        </w:rPr>
                        <w:br/>
                      </w:r>
                      <w:r>
                        <w:rPr>
                          <w:b/>
                        </w:rPr>
                        <w:tab/>
                      </w:r>
                      <w:r>
                        <w:rPr>
                          <w:b/>
                        </w:rPr>
                        <w:br/>
                        <w:t>2. Einzelspiel</w:t>
                      </w:r>
                      <w:r>
                        <w:rPr>
                          <w:b/>
                        </w:rPr>
                        <w:tab/>
                        <w:t>18:50h, Unsere Halle</w:t>
                      </w:r>
                    </w:p>
                    <w:p w14:paraId="5476A647" w14:textId="77777777" w:rsidR="006C12FF" w:rsidRPr="000A3988" w:rsidRDefault="006C12FF" w:rsidP="009D000F">
                      <w:pPr>
                        <w:spacing w:line="240" w:lineRule="auto"/>
                        <w:jc w:val="both"/>
                        <w:rPr>
                          <w:b/>
                        </w:rPr>
                      </w:pPr>
                    </w:p>
                  </w:txbxContent>
                </v:textbox>
              </v:shape>
            </w:pict>
          </mc:Fallback>
        </mc:AlternateContent>
      </w:r>
      <w:r w:rsidR="009D000F">
        <w:rPr>
          <w:noProof/>
          <w:sz w:val="24"/>
          <w:szCs w:val="24"/>
          <w:lang w:eastAsia="de-CH"/>
        </w:rPr>
        <mc:AlternateContent>
          <mc:Choice Requires="wps">
            <w:drawing>
              <wp:anchor distT="0" distB="0" distL="114300" distR="114300" simplePos="0" relativeHeight="251796992" behindDoc="0" locked="0" layoutInCell="1" allowOverlap="1" wp14:anchorId="538D535D" wp14:editId="6FC3F69E">
                <wp:simplePos x="0" y="0"/>
                <wp:positionH relativeFrom="column">
                  <wp:posOffset>2042795</wp:posOffset>
                </wp:positionH>
                <wp:positionV relativeFrom="paragraph">
                  <wp:posOffset>46685</wp:posOffset>
                </wp:positionV>
                <wp:extent cx="3648075" cy="314325"/>
                <wp:effectExtent l="0" t="0" r="28575" b="28575"/>
                <wp:wrapNone/>
                <wp:docPr id="15"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33A6EF60" w14:textId="77777777" w:rsidR="006C12FF" w:rsidRDefault="006C12FF" w:rsidP="009D00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8D535D" id="_x0000_s1141" type="#_x0000_t202" style="position:absolute;left:0;text-align:left;margin-left:160.85pt;margin-top:3.7pt;width:287.25pt;height:24.7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HKGwIAADM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cEsIgZIq9bqI7ELMKgXHpptGkAv3PWkWpL7r/tBSrOzDtL07kZz2ZR5smYza8nZOCl&#10;Z3vpEVYSVMkDZ8N2E4ansXeodw1lGvRgYU0TrXUi+7mqU/2kzDSD0yuK0r+0U9TzW1/9AAAA//8D&#10;AFBLAwQUAAYACAAAACEArt8oHN8AAAAIAQAADwAAAGRycy9kb3ducmV2LnhtbEyPQUvDQBSE74L/&#10;YXmCF7Gbxpo0MS9FBAXxYqvodZt9ZoPZtyG7adp/73rS4zDDzDfV5mh7caDRd44RlosEBHHjdMct&#10;wvvb4/UahA+KteodE8KJPGzq87NKldrNvKXDLrQilrAvFYIJYSil9I0hq/zCDcTR+3KjVSHKsZV6&#10;VHMst71MkySTVnUcF4wa6MFQ872bLMLn1Oir2cjXlvLi6WUltx+nZ4N4eXG8vwMR6Bj+wvCLH9Gh&#10;jkx7N7H2oke4SZd5jCLkKxDRXxdZCmKPcJsVIOtK/j9Q/wAAAP//AwBQSwECLQAUAAYACAAAACEA&#10;toM4kv4AAADhAQAAEwAAAAAAAAAAAAAAAAAAAAAAW0NvbnRlbnRfVHlwZXNdLnhtbFBLAQItABQA&#10;BgAIAAAAIQA4/SH/1gAAAJQBAAALAAAAAAAAAAAAAAAAAC8BAABfcmVscy8ucmVsc1BLAQItABQA&#10;BgAIAAAAIQB+ZcHKGwIAADMEAAAOAAAAAAAAAAAAAAAAAC4CAABkcnMvZTJvRG9jLnhtbFBLAQIt&#10;ABQABgAIAAAAIQCu3ygc3wAAAAgBAAAPAAAAAAAAAAAAAAAAAHUEAABkcnMvZG93bnJldi54bWxQ&#10;SwUGAAAAAAQABADzAAAAgQUAAAAA&#10;" fillcolor="#a5a5a5">
                <v:textbox>
                  <w:txbxContent>
                    <w:p w14:paraId="33A6EF60" w14:textId="77777777" w:rsidR="006C12FF" w:rsidRDefault="006C12FF" w:rsidP="009D000F"/>
                  </w:txbxContent>
                </v:textbox>
              </v:shape>
            </w:pict>
          </mc:Fallback>
        </mc:AlternateContent>
      </w:r>
      <w:r w:rsidR="009D000F">
        <w:rPr>
          <w:noProof/>
          <w:sz w:val="24"/>
          <w:szCs w:val="24"/>
          <w:lang w:eastAsia="de-CH"/>
        </w:rPr>
        <mc:AlternateContent>
          <mc:Choice Requires="wps">
            <w:drawing>
              <wp:anchor distT="0" distB="0" distL="114300" distR="114300" simplePos="0" relativeHeight="251792896" behindDoc="0" locked="0" layoutInCell="1" allowOverlap="1" wp14:anchorId="4BD8F173" wp14:editId="5CB3B1E6">
                <wp:simplePos x="0" y="0"/>
                <wp:positionH relativeFrom="column">
                  <wp:posOffset>1080770</wp:posOffset>
                </wp:positionH>
                <wp:positionV relativeFrom="paragraph">
                  <wp:posOffset>-1600</wp:posOffset>
                </wp:positionV>
                <wp:extent cx="4714875" cy="0"/>
                <wp:effectExtent l="0" t="0" r="9525" b="19050"/>
                <wp:wrapNone/>
                <wp:docPr id="6"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113E41" id="AutoShape 176" o:spid="_x0000_s1026" type="#_x0000_t32" style="position:absolute;margin-left:85.1pt;margin-top:-.15pt;width:371.25pt;height:0;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CaQ1+LbAAAABwEAAA8AAABkcnMvZG93bnJl&#10;di54bWxMjsFOwzAQRO9I/QdrK/WCWjtBUBriVFUlDhxpK3F14yUJxOsodprQr2fhAsenGc28fDu5&#10;VlywD40nDclKgUAqvW2o0nA6Pi8fQYRoyJrWE2r4wgDbYnaTm8z6kV7xcoiV4BEKmdFQx9hlUoay&#10;RmfCyndInL373pnI2FfS9mbkcdfKVKkH6UxD/FCbDvc1lp+HwWnAMNwnardx1enlOt6+pdePsTtq&#10;vZhPuycQEaf4V4YffVaHgp3OfiAbRMu8VilXNSzvQHC+SdI1iPMvyyKX//2LbwAAAP//AwBQSwEC&#10;LQAUAAYACAAAACEAtoM4kv4AAADhAQAAEwAAAAAAAAAAAAAAAAAAAAAAW0NvbnRlbnRfVHlwZXNd&#10;LnhtbFBLAQItABQABgAIAAAAIQA4/SH/1gAAAJQBAAALAAAAAAAAAAAAAAAAAC8BAABfcmVscy8u&#10;cmVsc1BLAQItABQABgAIAAAAIQBToVsZuQEAAFYDAAAOAAAAAAAAAAAAAAAAAC4CAABkcnMvZTJv&#10;RG9jLnhtbFBLAQItABQABgAIAAAAIQAmkNfi2wAAAAcBAAAPAAAAAAAAAAAAAAAAABMEAABkcnMv&#10;ZG93bnJldi54bWxQSwUGAAAAAAQABADzAAAAGwUAAAAA&#10;"/>
            </w:pict>
          </mc:Fallback>
        </mc:AlternateContent>
      </w:r>
      <w:r w:rsidR="009D000F" w:rsidRPr="00F33E0A">
        <w:rPr>
          <w:b/>
          <w:sz w:val="24"/>
          <w:szCs w:val="24"/>
        </w:rPr>
        <w:t>Treffpunkt:</w:t>
      </w:r>
    </w:p>
    <w:p w14:paraId="536B4C39" w14:textId="77777777" w:rsidR="009D000F" w:rsidRDefault="009D000F" w:rsidP="009D000F">
      <w:pPr>
        <w:pStyle w:val="KeinLeerraum"/>
        <w:jc w:val="both"/>
        <w:rPr>
          <w:sz w:val="24"/>
          <w:szCs w:val="24"/>
        </w:rPr>
      </w:pPr>
    </w:p>
    <w:p w14:paraId="5657F65B" w14:textId="77777777" w:rsidR="009D000F" w:rsidRDefault="009D000F" w:rsidP="009D000F">
      <w:pPr>
        <w:pStyle w:val="KeinLeerraum"/>
        <w:jc w:val="both"/>
        <w:rPr>
          <w:b/>
          <w:color w:val="C00000"/>
          <w:sz w:val="24"/>
          <w:szCs w:val="24"/>
        </w:rPr>
      </w:pPr>
    </w:p>
    <w:p w14:paraId="0792DE20" w14:textId="77777777" w:rsidR="009D000F" w:rsidRDefault="009D000F" w:rsidP="009D000F">
      <w:pPr>
        <w:pStyle w:val="KeinLeerraum"/>
        <w:jc w:val="both"/>
        <w:rPr>
          <w:b/>
          <w:color w:val="C00000"/>
          <w:sz w:val="24"/>
          <w:szCs w:val="24"/>
        </w:rPr>
      </w:pPr>
    </w:p>
    <w:p w14:paraId="286015AB" w14:textId="77777777" w:rsidR="009D000F" w:rsidRDefault="009D000F" w:rsidP="009D000F">
      <w:pPr>
        <w:pStyle w:val="KeinLeerraum"/>
        <w:jc w:val="both"/>
        <w:rPr>
          <w:b/>
          <w:color w:val="C00000"/>
          <w:sz w:val="24"/>
          <w:szCs w:val="24"/>
        </w:rPr>
      </w:pPr>
    </w:p>
    <w:p w14:paraId="092C02C3" w14:textId="77777777" w:rsidR="009D000F" w:rsidRDefault="009D000F" w:rsidP="009D000F">
      <w:pPr>
        <w:pStyle w:val="KeinLeerraum"/>
        <w:jc w:val="both"/>
        <w:rPr>
          <w:b/>
          <w:color w:val="C00000"/>
          <w:sz w:val="24"/>
          <w:szCs w:val="24"/>
        </w:rPr>
      </w:pPr>
    </w:p>
    <w:p w14:paraId="7872AACF" w14:textId="77777777" w:rsidR="009D000F" w:rsidRDefault="009D000F" w:rsidP="009D000F">
      <w:pPr>
        <w:pStyle w:val="KeinLeerraum"/>
        <w:jc w:val="both"/>
        <w:rPr>
          <w:b/>
          <w:color w:val="C00000"/>
          <w:sz w:val="24"/>
          <w:szCs w:val="24"/>
        </w:rPr>
      </w:pPr>
    </w:p>
    <w:p w14:paraId="620FBB56" w14:textId="77777777" w:rsidR="009D000F" w:rsidRDefault="009D000F" w:rsidP="009D000F">
      <w:pPr>
        <w:pStyle w:val="KeinLeerraum"/>
        <w:jc w:val="both"/>
        <w:rPr>
          <w:b/>
          <w:color w:val="C00000"/>
          <w:sz w:val="24"/>
          <w:szCs w:val="24"/>
        </w:rPr>
      </w:pPr>
    </w:p>
    <w:p w14:paraId="1092C110" w14:textId="77777777" w:rsidR="009D000F" w:rsidRDefault="00892A47" w:rsidP="009D000F">
      <w:pPr>
        <w:pStyle w:val="KeinLeerraum"/>
        <w:jc w:val="both"/>
        <w:rPr>
          <w:b/>
          <w:color w:val="C00000"/>
          <w:sz w:val="24"/>
          <w:szCs w:val="24"/>
        </w:rPr>
      </w:pPr>
      <w:r>
        <w:rPr>
          <w:noProof/>
          <w:lang w:eastAsia="de-CH"/>
        </w:rPr>
        <w:drawing>
          <wp:inline distT="0" distB="0" distL="0" distR="0" wp14:anchorId="74BCBEAF" wp14:editId="07EC42A1">
            <wp:extent cx="5441619" cy="1054525"/>
            <wp:effectExtent l="0" t="0" r="6985" b="0"/>
            <wp:docPr id="847" name="Grafik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5441619" cy="1054525"/>
                    </a:xfrm>
                    <a:prstGeom prst="rect">
                      <a:avLst/>
                    </a:prstGeom>
                  </pic:spPr>
                </pic:pic>
              </a:graphicData>
            </a:graphic>
          </wp:inline>
        </w:drawing>
      </w:r>
    </w:p>
    <w:p w14:paraId="69054F16" w14:textId="77777777" w:rsidR="009D000F" w:rsidRDefault="009D000F" w:rsidP="009D000F">
      <w:pPr>
        <w:pStyle w:val="KeinLeerraum"/>
        <w:jc w:val="both"/>
        <w:rPr>
          <w:b/>
          <w:color w:val="C00000"/>
          <w:sz w:val="24"/>
          <w:szCs w:val="24"/>
        </w:rPr>
      </w:pPr>
    </w:p>
    <w:p w14:paraId="0BB7FBC0" w14:textId="77777777" w:rsidR="009D000F" w:rsidRDefault="009D000F" w:rsidP="009D000F">
      <w:pPr>
        <w:pStyle w:val="KeinLeerraum"/>
      </w:pPr>
    </w:p>
    <w:p w14:paraId="2C41B8C9" w14:textId="77777777" w:rsidR="0023226F" w:rsidRDefault="0023226F" w:rsidP="009D000F">
      <w:pPr>
        <w:pStyle w:val="KeinLeerraum"/>
        <w:jc w:val="both"/>
        <w:rPr>
          <w:b/>
          <w:color w:val="C00000"/>
          <w:sz w:val="28"/>
          <w:szCs w:val="28"/>
        </w:rPr>
      </w:pPr>
    </w:p>
    <w:p w14:paraId="705ACE29" w14:textId="77777777" w:rsidR="009D000F" w:rsidRDefault="00583500" w:rsidP="009D000F">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09984" behindDoc="0" locked="0" layoutInCell="1" allowOverlap="1" wp14:anchorId="0DC4C221" wp14:editId="505822D6">
                <wp:simplePos x="0" y="0"/>
                <wp:positionH relativeFrom="column">
                  <wp:posOffset>-99695</wp:posOffset>
                </wp:positionH>
                <wp:positionV relativeFrom="paragraph">
                  <wp:posOffset>-838571</wp:posOffset>
                </wp:positionV>
                <wp:extent cx="6133381" cy="603849"/>
                <wp:effectExtent l="0" t="0" r="0" b="6350"/>
                <wp:wrapNone/>
                <wp:docPr id="822" name="Textfeld 822"/>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BE828A" w14:textId="77777777" w:rsidR="006C12FF" w:rsidRDefault="006C12FF" w:rsidP="00276A68">
                            <w:r>
                              <w:rPr>
                                <w:rFonts w:ascii="Arial" w:hAnsi="Arial" w:cs="Arial"/>
                                <w:color w:val="C00000"/>
                                <w:sz w:val="56"/>
                                <w:szCs w:val="80"/>
                              </w:rPr>
                              <w:t>Lizenzierten Wettkämpfe</w:t>
                            </w:r>
                          </w:p>
                          <w:p w14:paraId="30A2BC34"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DC4C221" id="Textfeld 822" o:spid="_x0000_s1142" type="#_x0000_t202" style="position:absolute;left:0;text-align:left;margin-left:-7.85pt;margin-top:-66.05pt;width:482.95pt;height:47.55pt;z-index:25200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dX/awIAAEUFAAAOAAAAZHJzL2Uyb0RvYy54bWysVEtv2zAMvg/YfxB0X5w0aZYGdYosRYYB&#10;RVssHXpWZKkxJouaxMTOfn0p2Xmg26XDLjZFfvzEp65vmsqwnfKhBJvzQa/PmbISitK+5PzH0/LT&#10;hLOAwhbCgFU536vAb2YfP1zXbqouYAOmUJ4RiQ3T2uV8g+imWRbkRlUi9MApS0YNvhJIR/+SFV7U&#10;xF6Z7KLfH2c1+MJ5kCoE0t62Rj5L/ForiQ9aB4XM5Jxiw/T16buO32x2LaYvXrhNKbswxD9EUYnS&#10;0qVHqluBgm19+QdVVUoPATT2JFQZaF1KlXKgbAb9N9msNsKplAsVJ7hjmcL/o5X3u5V79AybL9BQ&#10;A2NBahemgZQxn0b7Kv4pUkZ2KuH+WDbVIJOkHA+Gw+FkwJkk27g/nIyuIk128nY+4FcFFYtCzj21&#10;JVVL7O4CttADJF5mYVkak1pjLKuJdHjZTw5HC5EbG7EqNbmjOUWeJNwbFTHGflealUVKICrSeKmF&#10;8WwnaDCElMpiyj3xEjqiNAXxHscOf4rqPc5tHoebweLRuSot+JT9m7CLn4eQdYunmp/lHUVs1g0l&#10;nvNJaklUraHYU8M9tLsQnFyW1JU7EfBReBp+6jEtND7QRxug6kMncbYB//tv+oinmSQrZzUtU87D&#10;r63wijPzzdK0Xg1Go7h96TC6/HxBB39uWZ9b7LZaALWFJoqiS2LEozmI2kP1THs/j7eSSVhJd+cc&#10;D+IC2xWnd0Oq+TyBaN+cwDu7cjJSxy7FmXtqnoV33WAijfQ9HNZOTN/MZ4uNnhbmWwRdpuE9VbVr&#10;AO1qGv/uXYmPwfk5oU6v3+wVAAD//wMAUEsDBBQABgAIAAAAIQCADmrk4gAAAAwBAAAPAAAAZHJz&#10;L2Rvd25yZXYueG1sTI/LTsMwEEX3SPyDNUjsWjupQkuIU1WRKiQEi5Zu2E3iaRLhR4jdNvD1uCvY&#10;zePozpliPRnNzjT63lkJyVwAI9s41dtWwuF9O1sB8wGtQu0sSfgmD+vy9qbAXLmL3dF5H1oWQ6zP&#10;UUIXwpBz7puODPq5G8jG3dGNBkNsx5arES8x3GieCvHADfY2XuhwoKqj5nN/MhJequ0b7urUrH50&#10;9fx63Axfh49Myvu7afMELNAU/mC46kd1KKNT7U5WeaYlzJJsGdFrsUgTYBF5zEQKrI6jxVIALwv+&#10;/4nyFwAA//8DAFBLAQItABQABgAIAAAAIQC2gziS/gAAAOEBAAATAAAAAAAAAAAAAAAAAAAAAABb&#10;Q29udGVudF9UeXBlc10ueG1sUEsBAi0AFAAGAAgAAAAhADj9If/WAAAAlAEAAAsAAAAAAAAAAAAA&#10;AAAALwEAAF9yZWxzLy5yZWxzUEsBAi0AFAAGAAgAAAAhAPi11f9rAgAARQUAAA4AAAAAAAAAAAAA&#10;AAAALgIAAGRycy9lMm9Eb2MueG1sUEsBAi0AFAAGAAgAAAAhAIAOauTiAAAADAEAAA8AAAAAAAAA&#10;AAAAAAAAxQQAAGRycy9kb3ducmV2LnhtbFBLBQYAAAAABAAEAPMAAADUBQAAAAA=&#10;" filled="f" stroked="f" strokeweight=".5pt">
                <v:textbox>
                  <w:txbxContent>
                    <w:p w14:paraId="1DBE828A" w14:textId="77777777" w:rsidR="006C12FF" w:rsidRDefault="006C12FF" w:rsidP="00276A68">
                      <w:r>
                        <w:rPr>
                          <w:rFonts w:ascii="Arial" w:hAnsi="Arial" w:cs="Arial"/>
                          <w:color w:val="C00000"/>
                          <w:sz w:val="56"/>
                          <w:szCs w:val="80"/>
                        </w:rPr>
                        <w:t>Lizenzierten Wettkämpfe</w:t>
                      </w:r>
                    </w:p>
                    <w:p w14:paraId="30A2BC34" w14:textId="77777777" w:rsidR="006C12FF" w:rsidRDefault="006C12FF" w:rsidP="00583500"/>
                  </w:txbxContent>
                </v:textbox>
              </v:shape>
            </w:pict>
          </mc:Fallback>
        </mc:AlternateContent>
      </w:r>
      <w:r w:rsidR="009D000F">
        <w:rPr>
          <w:b/>
          <w:color w:val="C00000"/>
          <w:sz w:val="28"/>
          <w:szCs w:val="28"/>
        </w:rPr>
        <w:t xml:space="preserve">Mannschaft Bern 2, </w:t>
      </w:r>
      <w:r w:rsidR="002C067D">
        <w:rPr>
          <w:b/>
          <w:color w:val="C00000"/>
          <w:sz w:val="28"/>
          <w:szCs w:val="28"/>
        </w:rPr>
        <w:t>3</w:t>
      </w:r>
      <w:r w:rsidR="009D000F">
        <w:rPr>
          <w:b/>
          <w:color w:val="C00000"/>
          <w:sz w:val="28"/>
          <w:szCs w:val="28"/>
        </w:rPr>
        <w:t>. Stärkeklasse</w:t>
      </w:r>
    </w:p>
    <w:p w14:paraId="66A3DE3F" w14:textId="77777777" w:rsidR="00EA3BF5" w:rsidRPr="001B1707" w:rsidRDefault="00EA3BF5" w:rsidP="00EA3BF5">
      <w:pPr>
        <w:pStyle w:val="KeinLeerraum"/>
        <w:jc w:val="both"/>
        <w:rPr>
          <w:sz w:val="24"/>
          <w:szCs w:val="24"/>
        </w:rPr>
      </w:pPr>
    </w:p>
    <w:p w14:paraId="379211B2" w14:textId="77777777" w:rsidR="00EA3BF5" w:rsidRPr="001B1707" w:rsidRDefault="00EA3BF5" w:rsidP="00EA3BF5">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30784" behindDoc="0" locked="0" layoutInCell="1" allowOverlap="1" wp14:anchorId="603D4415" wp14:editId="2969B964">
                <wp:simplePos x="0" y="0"/>
                <wp:positionH relativeFrom="column">
                  <wp:posOffset>1083645</wp:posOffset>
                </wp:positionH>
                <wp:positionV relativeFrom="paragraph">
                  <wp:posOffset>563</wp:posOffset>
                </wp:positionV>
                <wp:extent cx="4714875" cy="4390845"/>
                <wp:effectExtent l="0" t="0" r="28575" b="10160"/>
                <wp:wrapNone/>
                <wp:docPr id="769"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4390845"/>
                        </a:xfrm>
                        <a:prstGeom prst="rect">
                          <a:avLst/>
                        </a:prstGeom>
                        <a:solidFill>
                          <a:srgbClr val="D8D8D8"/>
                        </a:solidFill>
                        <a:ln w="9525">
                          <a:solidFill>
                            <a:srgbClr val="000000"/>
                          </a:solidFill>
                          <a:miter lim="800000"/>
                          <a:headEnd/>
                          <a:tailEnd/>
                        </a:ln>
                      </wps:spPr>
                      <wps:txbx>
                        <w:txbxContent>
                          <w:p w14:paraId="196CD4CD" w14:textId="77777777" w:rsidR="006C12FF" w:rsidRPr="006A0958" w:rsidRDefault="006C12FF" w:rsidP="00EA3BF5">
                            <w:pPr>
                              <w:rPr>
                                <w:b/>
                              </w:rPr>
                            </w:pPr>
                            <w:r w:rsidRPr="006A0958">
                              <w:rPr>
                                <w:b/>
                              </w:rPr>
                              <w:t>Wim Zaugg D1,</w:t>
                            </w:r>
                            <w:r>
                              <w:rPr>
                                <w:b/>
                              </w:rPr>
                              <w:t xml:space="preserve"> </w:t>
                            </w:r>
                            <w:r w:rsidRPr="006A0958">
                              <w:rPr>
                                <w:b/>
                              </w:rPr>
                              <w:t>Levi Melideo D1</w:t>
                            </w:r>
                            <w:r>
                              <w:rPr>
                                <w:b/>
                              </w:rPr>
                              <w:t>, Jamie Schüpbach D1, Elias Sasdi D1</w:t>
                            </w:r>
                            <w:r>
                              <w:rPr>
                                <w:b/>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D4415" id="_x0000_s1143" type="#_x0000_t202" style="position:absolute;left:0;text-align:left;margin-left:85.35pt;margin-top:.05pt;width:371.25pt;height:345.7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JsnHQIAADQEAAAOAAAAZHJzL2Uyb0RvYy54bWysU9uO0zAQfUfiHyy/06QlpW3UdLW0LEJa&#10;LtLCBziOk1g4HmO7TcrXM3ay3XJ7QSSS5fGMz8ycOd7eDJ0iJ2GdBF3Q+SylRGgOldRNQb98vnux&#10;psR5piumQIuCnoWjN7vnz7a9ycUCWlCVsARBtMt7U9DWe5MnieOt6JibgREanTXYjnk0bZNUlvWI&#10;3qlkkaavkh5sZSxw4RyeHkYn3UX8uhbcf6xrJzxRBcXafFxtXMuwJrstyxvLTCv5VAb7hyo6JjUm&#10;vUAdmGfkaOVvUJ3kFhzUfsahS6CuJRexB+xmnv7SzUPLjIi9IDnOXGhy/w+Wfzg9mE+W+OE1DDjA&#10;2IQz98C/OqJh3zLdiFtroW8FqzDxPFCW9Mbl09VAtctdACn791DhkNnRQwQaatsFVrBPgug4gPOF&#10;dDF4wvEwW82z9WpJCUdf9nKTrrNlzMHyx+vGOv9WQEfCpqAWpxrh2ene+VAOyx9DQjYHSlZ3Uqlo&#10;2KbcK0tODBVwWId/Qv8pTGnSF3SzXCxHBv4KkcbvTxCd9ChlJbuCri9BLA+8vdFVFJpnUo17LFnp&#10;icjA3ciiH8qByAoLicoMxJZQnZFaC6N08anhpgX7nZIeZVtQ9+3IrKBEvdM4ns08y4LOo5EtVws0&#10;7LWnvPYwzRGqoJ6Scbv349s4GiubFjONgtBwiyOtZST7qaqpfpRmnMH0jIL2r+0Y9fTYdz8AAAD/&#10;/wMAUEsDBBQABgAIAAAAIQCu+RBi3QAAAAgBAAAPAAAAZHJzL2Rvd25yZXYueG1sTI/LbsIwEEX3&#10;lfoP1lTqpipOoA0lxEEICbV0x+MDhnhIotrjKDYQ/r5m1S6vztWdM8VisEZcqPetYwXpKAFBXDnd&#10;cq3gsF+/foDwAVmjcUwKbuRhUT4+FJhrd+UtXXahFnGEfY4KmhC6XEpfNWTRj1xHHNnJ9RZDjH0t&#10;dY/XOG6NHCdJJi22HC802NGqoepnd7YK9Mq8rN8q/Foewubb3ybD+/5zq9Tz07Ccgwg0hL8y3PWj&#10;OpTR6ejOrL0wMU+TaazegYh4lk7GII4KslmagSwL+f+B8hcAAP//AwBQSwECLQAUAAYACAAAACEA&#10;toM4kv4AAADhAQAAEwAAAAAAAAAAAAAAAAAAAAAAW0NvbnRlbnRfVHlwZXNdLnhtbFBLAQItABQA&#10;BgAIAAAAIQA4/SH/1gAAAJQBAAALAAAAAAAAAAAAAAAAAC8BAABfcmVscy8ucmVsc1BLAQItABQA&#10;BgAIAAAAIQBLKJsnHQIAADQEAAAOAAAAAAAAAAAAAAAAAC4CAABkcnMvZTJvRG9jLnhtbFBLAQIt&#10;ABQABgAIAAAAIQCu+RBi3QAAAAgBAAAPAAAAAAAAAAAAAAAAAHcEAABkcnMvZG93bnJldi54bWxQ&#10;SwUGAAAAAAQABADzAAAAgQUAAAAA&#10;" fillcolor="#d8d8d8">
                <v:textbox>
                  <w:txbxContent>
                    <w:p w14:paraId="196CD4CD" w14:textId="77777777" w:rsidR="006C12FF" w:rsidRPr="006A0958" w:rsidRDefault="006C12FF" w:rsidP="00EA3BF5">
                      <w:pPr>
                        <w:rPr>
                          <w:b/>
                        </w:rPr>
                      </w:pPr>
                      <w:r w:rsidRPr="006A0958">
                        <w:rPr>
                          <w:b/>
                        </w:rPr>
                        <w:t>Wim Zaugg D1,</w:t>
                      </w:r>
                      <w:r>
                        <w:rPr>
                          <w:b/>
                        </w:rPr>
                        <w:t xml:space="preserve"> </w:t>
                      </w:r>
                      <w:r w:rsidRPr="006A0958">
                        <w:rPr>
                          <w:b/>
                        </w:rPr>
                        <w:t>Levi Melideo D1</w:t>
                      </w:r>
                      <w:r>
                        <w:rPr>
                          <w:b/>
                        </w:rPr>
                        <w:t>, Jamie Schüpbach D1, Elias Sasdi D1</w:t>
                      </w:r>
                      <w:r>
                        <w:rPr>
                          <w:b/>
                        </w:rPr>
                        <w:br/>
                      </w:r>
                    </w:p>
                  </w:txbxContent>
                </v:textbox>
              </v:shape>
            </w:pict>
          </mc:Fallback>
        </mc:AlternateContent>
      </w:r>
      <w:r>
        <w:rPr>
          <w:b/>
          <w:sz w:val="24"/>
          <w:szCs w:val="24"/>
        </w:rPr>
        <w:t>Spieler:</w:t>
      </w:r>
    </w:p>
    <w:p w14:paraId="79BDA856" w14:textId="77777777" w:rsidR="00EA3BF5" w:rsidRDefault="00EA3BF5" w:rsidP="00EA3BF5">
      <w:pPr>
        <w:pStyle w:val="KeinLeerraum"/>
        <w:jc w:val="both"/>
        <w:rPr>
          <w:sz w:val="24"/>
          <w:szCs w:val="24"/>
        </w:rPr>
      </w:pPr>
    </w:p>
    <w:p w14:paraId="7BEFE0CD" w14:textId="77777777" w:rsidR="00EA3BF5" w:rsidRPr="00F33E0A" w:rsidRDefault="00B03B3F" w:rsidP="00EA3BF5">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36928" behindDoc="0" locked="0" layoutInCell="1" allowOverlap="1" wp14:anchorId="57F9EA0C" wp14:editId="2994BB75">
                <wp:simplePos x="0" y="0"/>
                <wp:positionH relativeFrom="column">
                  <wp:posOffset>1090295</wp:posOffset>
                </wp:positionH>
                <wp:positionV relativeFrom="paragraph">
                  <wp:posOffset>44450</wp:posOffset>
                </wp:positionV>
                <wp:extent cx="4600575" cy="862965"/>
                <wp:effectExtent l="0" t="0" r="9525" b="0"/>
                <wp:wrapNone/>
                <wp:docPr id="770"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86296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7F1291" w14:textId="77777777" w:rsidR="006C12FF" w:rsidRPr="006471DB" w:rsidRDefault="006C12FF" w:rsidP="00EA3BF5">
                            <w:pPr>
                              <w:jc w:val="both"/>
                              <w:rPr>
                                <w:b/>
                              </w:rPr>
                            </w:pPr>
                            <w:r>
                              <w:rPr>
                                <w:b/>
                              </w:rPr>
                              <w:t>1. Runde</w:t>
                            </w:r>
                            <w:r>
                              <w:rPr>
                                <w:b/>
                              </w:rPr>
                              <w:tab/>
                              <w:t>03.11.2018</w:t>
                            </w:r>
                            <w:r>
                              <w:rPr>
                                <w:b/>
                              </w:rPr>
                              <w:br/>
                              <w:t>2. Runde</w:t>
                            </w:r>
                            <w:r>
                              <w:rPr>
                                <w:b/>
                              </w:rPr>
                              <w:tab/>
                              <w:t>01.12.2018</w:t>
                            </w:r>
                            <w:r>
                              <w:rPr>
                                <w:b/>
                              </w:rPr>
                              <w:br/>
                            </w:r>
                            <w:r>
                              <w:rPr>
                                <w:b/>
                              </w:rPr>
                              <w:br/>
                              <w:t>Einzelspiel</w:t>
                            </w:r>
                            <w:r>
                              <w:rPr>
                                <w:b/>
                              </w:rPr>
                              <w:tab/>
                            </w:r>
                            <w:r>
                              <w:rPr>
                                <w:b/>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F9EA0C" id="_x0000_s1144" type="#_x0000_t202" style="position:absolute;left:0;text-align:left;margin-left:85.85pt;margin-top:3.5pt;width:362.25pt;height:67.9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Y6+gEAANIDAAAOAAAAZHJzL2Uyb0RvYy54bWysU9Fu2zAMfB+wfxD0vtgJkjQx4hRdgg4D&#10;unVAtw+QZdkWZosapcTOvn6UnKbZ9lYUBgRRlI6843lzO3QtOyp0GkzOp5OUM2UklNrUOf/x/f7D&#10;ijPnhSlFC0bl/KQcv92+f7fpbaZm0EBbKmQEYlzW25w33tssSZxsVCfcBKwylKwAO+EpxDopUfSE&#10;3rXJLE2XSQ9YWgSpnKPT/Zjk24hfVUr6x6pyyrM259SbjyvGtQhrst2IrEZhGy3PbYhXdNEJbajo&#10;BWovvGAH1P9BdVoiOKj8REKXQFVpqSIHYjNN/2Hz1AirIhcSx9mLTO7tYOXX45P9hswPH2GgAUYS&#10;zj6A/OmYgV0jTK3uEKFvlCip8DRIlvTWZeenQWqXuQBS9F+gpCGLg4cINFTYBVWIJyN0GsDpIroa&#10;PJN0OF+m6eJmwZmk3Go5Wy8XsYTInl9bdP6Tgo6FTc6RhhrRxfHB+dCNyJ6vhGIOWl3e67aNAdbF&#10;rkV2FGSA/Sp8Z/S/rrUmXDYQno2I4STSDMxGjn4oBqbLnK+jCIF2AeWJiCOMxqIfgTYN4G/OejJV&#10;zt2vg0DFWfvZkHjr6XweXBiD+eJmRgFeZ4rrjDCSoHLuORu3Oz8692BR1w1VGsdl4I4Er3TU4qWr&#10;c/9knCjR2eTBmddxvPXyK27/AAAA//8DAFBLAwQUAAYACAAAACEAj5ne3twAAAAJAQAADwAAAGRy&#10;cy9kb3ducmV2LnhtbEyPzU7DMBCE70i8g7VI3KjTCDVtiFOhAuKGICDObryJA/E6xE6b8vQsJziO&#10;vtH8FNvZ9eKAY+g8KVguEhBItTcdtQreXh+u1iBC1GR07wkVnDDAtjw/K3Ru/JFe8FDFVnAIhVwr&#10;sDEOuZShtuh0WPgBiVnjR6cjy7GVZtRHDne9TJNkJZ3uiBusHnBnsf6sJqcAG3cfk92pev/Qj8/T&#10;U/P9ZelOqcuL+fYGRMQ5/pnhdz5Ph5I37f1EJoiedbbM2Kog40vM15tVCmLP4DrdgCwL+f9B+QMA&#10;AP//AwBQSwECLQAUAAYACAAAACEAtoM4kv4AAADhAQAAEwAAAAAAAAAAAAAAAAAAAAAAW0NvbnRl&#10;bnRfVHlwZXNdLnhtbFBLAQItABQABgAIAAAAIQA4/SH/1gAAAJQBAAALAAAAAAAAAAAAAAAAAC8B&#10;AABfcmVscy8ucmVsc1BLAQItABQABgAIAAAAIQDquGY6+gEAANIDAAAOAAAAAAAAAAAAAAAAAC4C&#10;AABkcnMvZTJvRG9jLnhtbFBLAQItABQABgAIAAAAIQCPmd7e3AAAAAkBAAAPAAAAAAAAAAAAAAAA&#10;AFQEAABkcnMvZG93bnJldi54bWxQSwUGAAAAAAQABADzAAAAXQUAAAAA&#10;" fillcolor="#d8d8d8" stroked="f">
                <v:textbox>
                  <w:txbxContent>
                    <w:p w14:paraId="667F1291" w14:textId="77777777" w:rsidR="006C12FF" w:rsidRPr="006471DB" w:rsidRDefault="006C12FF" w:rsidP="00EA3BF5">
                      <w:pPr>
                        <w:jc w:val="both"/>
                        <w:rPr>
                          <w:b/>
                        </w:rPr>
                      </w:pPr>
                      <w:r>
                        <w:rPr>
                          <w:b/>
                        </w:rPr>
                        <w:t>1. Runde</w:t>
                      </w:r>
                      <w:r>
                        <w:rPr>
                          <w:b/>
                        </w:rPr>
                        <w:tab/>
                        <w:t>03.11.2018</w:t>
                      </w:r>
                      <w:r>
                        <w:rPr>
                          <w:b/>
                        </w:rPr>
                        <w:br/>
                        <w:t>2. Runde</w:t>
                      </w:r>
                      <w:r>
                        <w:rPr>
                          <w:b/>
                        </w:rPr>
                        <w:tab/>
                        <w:t>01.12.2018</w:t>
                      </w:r>
                      <w:r>
                        <w:rPr>
                          <w:b/>
                        </w:rPr>
                        <w:br/>
                      </w:r>
                      <w:r>
                        <w:rPr>
                          <w:b/>
                        </w:rPr>
                        <w:br/>
                        <w:t>Einzelspiel</w:t>
                      </w:r>
                      <w:r>
                        <w:rPr>
                          <w:b/>
                        </w:rPr>
                        <w:tab/>
                      </w:r>
                      <w:r>
                        <w:rPr>
                          <w:b/>
                        </w:rPr>
                        <w:br/>
                      </w:r>
                    </w:p>
                  </w:txbxContent>
                </v:textbox>
              </v:shape>
            </w:pict>
          </mc:Fallback>
        </mc:AlternateContent>
      </w:r>
      <w:r>
        <w:rPr>
          <w:noProof/>
          <w:sz w:val="24"/>
          <w:szCs w:val="24"/>
          <w:lang w:eastAsia="de-CH"/>
        </w:rPr>
        <mc:AlternateContent>
          <mc:Choice Requires="wps">
            <w:drawing>
              <wp:anchor distT="0" distB="0" distL="114300" distR="114300" simplePos="0" relativeHeight="251837952" behindDoc="0" locked="0" layoutInCell="1" allowOverlap="1" wp14:anchorId="49E83CF6" wp14:editId="6D7791D1">
                <wp:simplePos x="0" y="0"/>
                <wp:positionH relativeFrom="column">
                  <wp:posOffset>1080770</wp:posOffset>
                </wp:positionH>
                <wp:positionV relativeFrom="paragraph">
                  <wp:posOffset>28946</wp:posOffset>
                </wp:positionV>
                <wp:extent cx="4714875" cy="0"/>
                <wp:effectExtent l="0" t="0" r="9525" b="19050"/>
                <wp:wrapNone/>
                <wp:docPr id="771"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AE4F08" id="AutoShape 178" o:spid="_x0000_s1026" type="#_x0000_t32" style="position:absolute;margin-left:85.1pt;margin-top:2.3pt;width:371.25pt;height:0;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MAYsofbAAAABwEAAA8AAABkcnMvZG93bnJl&#10;di54bWxMjk1PwzAQRO9I/AdrK3FB1E4ELQ1xqgqJA8d+SFzdeElC43UUO03or2fLBY5PM5p5+Xpy&#10;rThjHxpPGpK5AoFUettQpeGwf3t4BhGiIWtaT6jhGwOsi9ub3GTWj7TF8y5WgkcoZEZDHWOXSRnK&#10;Gp0Jc98hcfbpe2ciY19J25uRx10rU6UW0pmG+KE2Hb7WWJ52g9OAYXhK1GblqsP7Zbz/SC9fY7fX&#10;+m42bV5ARJziXxmu+qwOBTsd/UA2iJZ5qVKuanhcgOB8laRLEMdflkUu//sXPwAAAP//AwBQSwEC&#10;LQAUAAYACAAAACEAtoM4kv4AAADhAQAAEwAAAAAAAAAAAAAAAAAAAAAAW0NvbnRlbnRfVHlwZXNd&#10;LnhtbFBLAQItABQABgAIAAAAIQA4/SH/1gAAAJQBAAALAAAAAAAAAAAAAAAAAC8BAABfcmVscy8u&#10;cmVsc1BLAQItABQABgAIAAAAIQBToVsZuQEAAFYDAAAOAAAAAAAAAAAAAAAAAC4CAABkcnMvZTJv&#10;RG9jLnhtbFBLAQItABQABgAIAAAAIQDAGLKH2wAAAAcBAAAPAAAAAAAAAAAAAAAAABMEAABkcnMv&#10;ZG93bnJldi54bWxQSwUGAAAAAAQABADzAAAAGwUAAAAA&#10;"/>
            </w:pict>
          </mc:Fallback>
        </mc:AlternateContent>
      </w:r>
      <w:r w:rsidR="00EA3BF5" w:rsidRPr="00F33E0A">
        <w:rPr>
          <w:b/>
          <w:sz w:val="24"/>
          <w:szCs w:val="24"/>
        </w:rPr>
        <w:t>Datum:</w:t>
      </w:r>
    </w:p>
    <w:p w14:paraId="3C901887" w14:textId="77777777" w:rsidR="00EA3BF5" w:rsidRDefault="00EA3BF5" w:rsidP="00EA3BF5">
      <w:pPr>
        <w:pStyle w:val="KeinLeerraum"/>
        <w:jc w:val="both"/>
        <w:rPr>
          <w:sz w:val="24"/>
          <w:szCs w:val="24"/>
        </w:rPr>
      </w:pPr>
    </w:p>
    <w:p w14:paraId="7F09B6D9" w14:textId="77777777" w:rsidR="00EA3BF5" w:rsidRDefault="00EA3BF5" w:rsidP="00EA3BF5">
      <w:pPr>
        <w:pStyle w:val="KeinLeerraum"/>
        <w:jc w:val="both"/>
        <w:rPr>
          <w:sz w:val="24"/>
          <w:szCs w:val="24"/>
        </w:rPr>
      </w:pPr>
    </w:p>
    <w:p w14:paraId="32B8B1CC" w14:textId="77777777" w:rsidR="00EA3BF5" w:rsidRDefault="00892A47" w:rsidP="00EA3BF5">
      <w:pPr>
        <w:pStyle w:val="KeinLeerraum"/>
        <w:jc w:val="both"/>
        <w:rPr>
          <w:sz w:val="24"/>
          <w:szCs w:val="24"/>
        </w:rPr>
      </w:pPr>
      <w:r>
        <w:rPr>
          <w:noProof/>
          <w:sz w:val="24"/>
          <w:szCs w:val="24"/>
          <w:lang w:eastAsia="de-CH"/>
        </w:rPr>
        <mc:AlternateContent>
          <mc:Choice Requires="wps">
            <w:drawing>
              <wp:anchor distT="0" distB="0" distL="114300" distR="114300" simplePos="0" relativeHeight="252121600" behindDoc="0" locked="0" layoutInCell="1" allowOverlap="1" wp14:anchorId="1F21E0B6" wp14:editId="71B65B3D">
                <wp:simplePos x="0" y="0"/>
                <wp:positionH relativeFrom="column">
                  <wp:posOffset>2042795</wp:posOffset>
                </wp:positionH>
                <wp:positionV relativeFrom="paragraph">
                  <wp:posOffset>26921</wp:posOffset>
                </wp:positionV>
                <wp:extent cx="3648075" cy="314325"/>
                <wp:effectExtent l="0" t="0" r="28575" b="28575"/>
                <wp:wrapNone/>
                <wp:docPr id="848"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56773D69" w14:textId="77777777" w:rsidR="006C12FF" w:rsidRDefault="006C12FF" w:rsidP="00EA3BF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21E0B6" id="_x0000_s1145" type="#_x0000_t202" style="position:absolute;left:0;text-align:left;margin-left:160.85pt;margin-top:2.1pt;width:287.25pt;height:24.75pt;z-index:2521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A4UGwIAADM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dUyCRmiLxuoToSswiDcuml0aYB/M5ZR6otuf+2F6g4M+8sTedmPJtFmSdjNr+ekIGX&#10;nu2lR1hJUCUPnA3bTRiext6h3jWUadCDhTVNtNaJ7OeqTvWTMtMMTq8oSv/STlHPb331AwAA//8D&#10;AFBLAwQUAAYACAAAACEAu9F+MOAAAAAIAQAADwAAAGRycy9kb3ducmV2LnhtbEyPwU7DMBBE70j8&#10;g7VIXBB1mpamDXEqhAQS6oUWBFc3XuKIeB3FTpP+PcsJbrOa0czbYju5VpywD40nBfNZAgKp8qah&#10;WsH729PtGkSImoxuPaGCMwbYlpcXhc6NH2mPp0OsBZdQyLUCG2OXSxkqi06Hme+Q2PvyvdORz76W&#10;ptcjl7tWpkmykk43xAtWd/hosfo+DE7B51CZm9HK1xqzzfNuKfcf5xer1PXV9HAPIuIU/8Lwi8/o&#10;UDLT0Q9kgmgVLNJ5xlEFyxQE++vNisVRwd0iA1kW8v8D5Q8AAAD//wMAUEsBAi0AFAAGAAgAAAAh&#10;ALaDOJL+AAAA4QEAABMAAAAAAAAAAAAAAAAAAAAAAFtDb250ZW50X1R5cGVzXS54bWxQSwECLQAU&#10;AAYACAAAACEAOP0h/9YAAACUAQAACwAAAAAAAAAAAAAAAAAvAQAAX3JlbHMvLnJlbHNQSwECLQAU&#10;AAYACAAAACEA3cQOFBsCAAAzBAAADgAAAAAAAAAAAAAAAAAuAgAAZHJzL2Uyb0RvYy54bWxQSwEC&#10;LQAUAAYACAAAACEAu9F+MOAAAAAIAQAADwAAAAAAAAAAAAAAAAB1BAAAZHJzL2Rvd25yZXYueG1s&#10;UEsFBgAAAAAEAAQA8wAAAIIFAAAAAA==&#10;" fillcolor="#a5a5a5">
                <v:textbox>
                  <w:txbxContent>
                    <w:p w14:paraId="56773D69" w14:textId="77777777" w:rsidR="006C12FF" w:rsidRDefault="006C12FF" w:rsidP="00EA3BF5"/>
                  </w:txbxContent>
                </v:textbox>
              </v:shape>
            </w:pict>
          </mc:Fallback>
        </mc:AlternateContent>
      </w:r>
    </w:p>
    <w:p w14:paraId="7289A876" w14:textId="77777777" w:rsidR="00EA3BF5" w:rsidRDefault="00EA3BF5" w:rsidP="00EA3BF5">
      <w:pPr>
        <w:pStyle w:val="KeinLeerraum"/>
        <w:jc w:val="both"/>
        <w:rPr>
          <w:sz w:val="24"/>
          <w:szCs w:val="24"/>
        </w:rPr>
      </w:pPr>
    </w:p>
    <w:p w14:paraId="2610B067" w14:textId="77777777" w:rsidR="00EA3BF5" w:rsidRPr="00F33E0A" w:rsidRDefault="00EA3BF5" w:rsidP="00EA3BF5">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32832" behindDoc="0" locked="0" layoutInCell="1" allowOverlap="1" wp14:anchorId="7BD72B0B" wp14:editId="089B36D1">
                <wp:simplePos x="0" y="0"/>
                <wp:positionH relativeFrom="column">
                  <wp:posOffset>1089304</wp:posOffset>
                </wp:positionH>
                <wp:positionV relativeFrom="paragraph">
                  <wp:posOffset>1194</wp:posOffset>
                </wp:positionV>
                <wp:extent cx="4600575" cy="892454"/>
                <wp:effectExtent l="0" t="0" r="9525" b="3175"/>
                <wp:wrapNone/>
                <wp:docPr id="7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892454"/>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495BFF" w14:textId="77777777" w:rsidR="006C12FF" w:rsidRDefault="006C12FF" w:rsidP="00EA3BF5">
                            <w:pPr>
                              <w:jc w:val="both"/>
                            </w:pPr>
                            <w:r>
                              <w:rPr>
                                <w:b/>
                              </w:rPr>
                              <w:t>1. Runde</w:t>
                            </w:r>
                            <w:r>
                              <w:rPr>
                                <w:b/>
                              </w:rPr>
                              <w:tab/>
                              <w:t>13:30</w:t>
                            </w:r>
                            <w:r w:rsidRPr="000E5F6A">
                              <w:rPr>
                                <w:b/>
                              </w:rPr>
                              <w:t>-1</w:t>
                            </w:r>
                            <w:r>
                              <w:rPr>
                                <w:b/>
                              </w:rPr>
                              <w:t>7</w:t>
                            </w:r>
                            <w:r w:rsidRPr="000E5F6A">
                              <w:rPr>
                                <w:b/>
                              </w:rPr>
                              <w:t>:00h</w:t>
                            </w:r>
                            <w:r>
                              <w:rPr>
                                <w:b/>
                              </w:rPr>
                              <w:br/>
                              <w:t>2. Runde</w:t>
                            </w:r>
                            <w:r>
                              <w:rPr>
                                <w:b/>
                              </w:rPr>
                              <w:tab/>
                              <w:t>13:30-17:00h</w:t>
                            </w:r>
                            <w:r>
                              <w:rPr>
                                <w:b/>
                              </w:rPr>
                              <w:br/>
                              <w:t>Einzelspiel</w:t>
                            </w:r>
                            <w:r>
                              <w:rPr>
                                <w:b/>
                              </w:rPr>
                              <w:tab/>
                              <w:t>19:30-21:00h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72B0B" id="_x0000_s1146" type="#_x0000_t202" style="position:absolute;left:0;text-align:left;margin-left:85.75pt;margin-top:.1pt;width:362.25pt;height:70.25pt;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vO+wEAANIDAAAOAAAAZHJzL2Uyb0RvYy54bWysU9uO0zAQfUfiHyy/06Ql3W2jpqul1SKk&#10;5SItfIDjOIlF4jFjt0n5esZOt1vgDaFIlsdjn5lz5mRzN/YdOyp0GkzB57OUM2UkVNo0Bf/29eHN&#10;ijPnhalEB0YV/KQcv9u+frUZbK4W0EJXKWQEYlw+2IK33ts8SZxsVS/cDKwylKwBe+EpxCapUAyE&#10;3nfJIk1vkgGwsghSOUen+ynJtxG/rpX0n+vaKc+6glNvPq4Y1zKsyXYj8gaFbbU8tyH+oYteaENF&#10;L1B74QU7oP4LqtcSwUHtZxL6BOpaSxU5EJt5+gebp1ZYFbmQOM5eZHL/D1Z+Oj7ZL8j8+A5GGmAk&#10;4ewjyO+OGdi1wjTqHhGGVomKCs+DZMlgXX5+GqR2uQsg5fARKhqyOHiIQGONfVCFeDJCpwGcLqKr&#10;0TNJh9lNmi5vl5xJyq3Wi2yZxRIif35t0fn3CnoWNgVHGmpEF8dH50M3In++Eoo56HT1oLsuBtiU&#10;uw7ZUZAB9qvwndF/u9aZcNlAeDYhhpNIMzCbOPqxHJmuCr5+GzAC7RKqExFHmIxFPwJtWsCfnA1k&#10;qoK7HweBirPugyHx1vMsCy6MQba8XVCA15nyOiOMJKiCe86m7c5Pzj1Y1E1LlaZxGbgnwWsdtXjp&#10;6tw/GSdKdDZ5cOZ1HG+9/IrbXwAAAP//AwBQSwMEFAAGAAgAAAAhAPm4a+HcAAAACAEAAA8AAABk&#10;cnMvZG93bnJldi54bWxMj8FOwzAQRO9I/IO1SNyo3QraEuJUqIC4IQiIsxtv4kC8DrHTpnw9ywmO&#10;szOafZNvJt+JPQ6xDaRhPlMgkKpgW2o0vL0+XKxBxGTImi4QajhihE1xepKbzIYDveC+TI3gEoqZ&#10;0eBS6jMpY+XQmzgLPRJ7dRi8SSyHRtrBHLjcd3Kh1FJ60xJ/cKbHrcPqsxy9Bqz9fVLbY/n+YR6f&#10;x6f6+8vRndbnZ9PtDYiEU/oLwy8+o0PBTLswko2iY72aX3FUwwIE2+vrJU/b8f1SrUAWufw/oPgB&#10;AAD//wMAUEsBAi0AFAAGAAgAAAAhALaDOJL+AAAA4QEAABMAAAAAAAAAAAAAAAAAAAAAAFtDb250&#10;ZW50X1R5cGVzXS54bWxQSwECLQAUAAYACAAAACEAOP0h/9YAAACUAQAACwAAAAAAAAAAAAAAAAAv&#10;AQAAX3JlbHMvLnJlbHNQSwECLQAUAAYACAAAACEAeqnbzvsBAADSAwAADgAAAAAAAAAAAAAAAAAu&#10;AgAAZHJzL2Uyb0RvYy54bWxQSwECLQAUAAYACAAAACEA+bhr4dwAAAAIAQAADwAAAAAAAAAAAAAA&#10;AABVBAAAZHJzL2Rvd25yZXYueG1sUEsFBgAAAAAEAAQA8wAAAF4FAAAAAA==&#10;" fillcolor="#d8d8d8" stroked="f">
                <v:textbox>
                  <w:txbxContent>
                    <w:p w14:paraId="21495BFF" w14:textId="77777777" w:rsidR="006C12FF" w:rsidRDefault="006C12FF" w:rsidP="00EA3BF5">
                      <w:pPr>
                        <w:jc w:val="both"/>
                      </w:pPr>
                      <w:r>
                        <w:rPr>
                          <w:b/>
                        </w:rPr>
                        <w:t>1. Runde</w:t>
                      </w:r>
                      <w:r>
                        <w:rPr>
                          <w:b/>
                        </w:rPr>
                        <w:tab/>
                        <w:t>13:30</w:t>
                      </w:r>
                      <w:r w:rsidRPr="000E5F6A">
                        <w:rPr>
                          <w:b/>
                        </w:rPr>
                        <w:t>-1</w:t>
                      </w:r>
                      <w:r>
                        <w:rPr>
                          <w:b/>
                        </w:rPr>
                        <w:t>7</w:t>
                      </w:r>
                      <w:r w:rsidRPr="000E5F6A">
                        <w:rPr>
                          <w:b/>
                        </w:rPr>
                        <w:t>:00h</w:t>
                      </w:r>
                      <w:r>
                        <w:rPr>
                          <w:b/>
                        </w:rPr>
                        <w:br/>
                        <w:t>2. Runde</w:t>
                      </w:r>
                      <w:r>
                        <w:rPr>
                          <w:b/>
                        </w:rPr>
                        <w:tab/>
                        <w:t>13:30-17:00h</w:t>
                      </w:r>
                      <w:r>
                        <w:rPr>
                          <w:b/>
                        </w:rPr>
                        <w:br/>
                        <w:t>Einzelspiel</w:t>
                      </w:r>
                      <w:r>
                        <w:rPr>
                          <w:b/>
                        </w:rPr>
                        <w:tab/>
                        <w:t>19:30-21:00h</w:t>
                      </w:r>
                    </w:p>
                  </w:txbxContent>
                </v:textbox>
              </v:shape>
            </w:pict>
          </mc:Fallback>
        </mc:AlternateContent>
      </w:r>
      <w:r>
        <w:rPr>
          <w:noProof/>
          <w:sz w:val="24"/>
          <w:szCs w:val="24"/>
          <w:lang w:eastAsia="de-CH"/>
        </w:rPr>
        <mc:AlternateContent>
          <mc:Choice Requires="wps">
            <w:drawing>
              <wp:anchor distT="0" distB="0" distL="114300" distR="114300" simplePos="0" relativeHeight="251843072" behindDoc="0" locked="0" layoutInCell="1" allowOverlap="1" wp14:anchorId="4592A01B" wp14:editId="2514FDC8">
                <wp:simplePos x="0" y="0"/>
                <wp:positionH relativeFrom="column">
                  <wp:posOffset>1090295</wp:posOffset>
                </wp:positionH>
                <wp:positionV relativeFrom="paragraph">
                  <wp:posOffset>-1270</wp:posOffset>
                </wp:positionV>
                <wp:extent cx="4714875" cy="0"/>
                <wp:effectExtent l="0" t="0" r="9525" b="19050"/>
                <wp:wrapNone/>
                <wp:docPr id="774"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2B4DAE" id="AutoShape 190" o:spid="_x0000_s1026" type="#_x0000_t32" style="position:absolute;margin-left:85.85pt;margin-top:-.1pt;width:371.25pt;height:0;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FYBJITaAAAABwEAAA8AAABkcnMvZG93bnJl&#10;di54bWxMjkFPg0AQhe8m/ofNmHgx7QJRa5GlaUw8eLRt4nXKjoCys4RdCvbXO3rR23x5L2++YjO7&#10;Tp1oCK1nA+kyAUVcedtybeCwf148gAoR2WLnmQx8UYBNeXlRYG79xK902sVayQiHHA00Mfa51qFq&#10;yGFY+p5Ysnc/OIyCQ63tgJOMu05nSXKvHbYsHxrs6amh6nM3OgMUxrs02a5dfXg5Tzdv2flj6vfG&#10;XF/N20dQkeb4V4YffVGHUpyOfmQbVCe8SldSNbDIQEm+Tm/lOP6yLgv937/8BgAA//8DAFBLAQIt&#10;ABQABgAIAAAAIQC2gziS/gAAAOEBAAATAAAAAAAAAAAAAAAAAAAAAABbQ29udGVudF9UeXBlc10u&#10;eG1sUEsBAi0AFAAGAAgAAAAhADj9If/WAAAAlAEAAAsAAAAAAAAAAAAAAAAALwEAAF9yZWxzLy5y&#10;ZWxzUEsBAi0AFAAGAAgAAAAhAFOhWxm5AQAAVgMAAA4AAAAAAAAAAAAAAAAALgIAAGRycy9lMm9E&#10;b2MueG1sUEsBAi0AFAAGAAgAAAAhAFYBJITaAAAABwEAAA8AAAAAAAAAAAAAAAAAEwQAAGRycy9k&#10;b3ducmV2LnhtbFBLBQYAAAAABAAEAPMAAAAaBQAAAAA=&#10;"/>
            </w:pict>
          </mc:Fallback>
        </mc:AlternateContent>
      </w:r>
      <w:r w:rsidRPr="00F33E0A">
        <w:rPr>
          <w:b/>
          <w:sz w:val="24"/>
          <w:szCs w:val="24"/>
        </w:rPr>
        <w:t>Uhrzeit:</w:t>
      </w:r>
    </w:p>
    <w:p w14:paraId="694C2ADE" w14:textId="77777777" w:rsidR="00EA3BF5" w:rsidRDefault="00EA3BF5" w:rsidP="00EA3BF5">
      <w:pPr>
        <w:pStyle w:val="KeinLeerraum"/>
        <w:jc w:val="both"/>
        <w:rPr>
          <w:b/>
          <w:sz w:val="24"/>
          <w:szCs w:val="24"/>
        </w:rPr>
      </w:pPr>
    </w:p>
    <w:p w14:paraId="2A15837B" w14:textId="77777777" w:rsidR="00EA3BF5" w:rsidRDefault="00EA3BF5" w:rsidP="00EA3BF5">
      <w:pPr>
        <w:pStyle w:val="KeinLeerraum"/>
        <w:jc w:val="both"/>
        <w:rPr>
          <w:b/>
          <w:sz w:val="24"/>
          <w:szCs w:val="24"/>
        </w:rPr>
      </w:pPr>
    </w:p>
    <w:p w14:paraId="1661D0B1" w14:textId="77777777" w:rsidR="00EA3BF5" w:rsidRDefault="00EA3BF5" w:rsidP="00EA3BF5">
      <w:pPr>
        <w:pStyle w:val="KeinLeerraum"/>
        <w:jc w:val="both"/>
        <w:rPr>
          <w:b/>
          <w:sz w:val="24"/>
          <w:szCs w:val="24"/>
        </w:rPr>
      </w:pPr>
    </w:p>
    <w:p w14:paraId="418FC2F5" w14:textId="77777777" w:rsidR="00EA3BF5" w:rsidRPr="00F33E0A" w:rsidRDefault="00EA3BF5" w:rsidP="00EA3BF5">
      <w:pPr>
        <w:pStyle w:val="KeinLeerraum"/>
        <w:jc w:val="both"/>
        <w:rPr>
          <w:b/>
          <w:sz w:val="24"/>
          <w:szCs w:val="24"/>
        </w:rPr>
      </w:pPr>
    </w:p>
    <w:p w14:paraId="433714BC" w14:textId="77777777" w:rsidR="00EA3BF5" w:rsidRPr="00F33E0A" w:rsidRDefault="00EA3BF5" w:rsidP="00EA3BF5">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31808" behindDoc="0" locked="0" layoutInCell="1" allowOverlap="1" wp14:anchorId="3158B08F" wp14:editId="327A1BB1">
                <wp:simplePos x="0" y="0"/>
                <wp:positionH relativeFrom="column">
                  <wp:posOffset>1090295</wp:posOffset>
                </wp:positionH>
                <wp:positionV relativeFrom="paragraph">
                  <wp:posOffset>21920</wp:posOffset>
                </wp:positionV>
                <wp:extent cx="4600575" cy="969010"/>
                <wp:effectExtent l="0" t="0" r="9525" b="2540"/>
                <wp:wrapNone/>
                <wp:docPr id="775"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96901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B6F54E" w14:textId="77777777" w:rsidR="006C12FF" w:rsidRPr="00291DED" w:rsidRDefault="006C12FF" w:rsidP="001E7AEC">
                            <w:pPr>
                              <w:spacing w:line="240" w:lineRule="auto"/>
                              <w:rPr>
                                <w:b/>
                              </w:rPr>
                            </w:pPr>
                            <w:r>
                              <w:rPr>
                                <w:b/>
                              </w:rPr>
                              <w:t>1. Runde</w:t>
                            </w:r>
                            <w:r>
                              <w:rPr>
                                <w:b/>
                              </w:rPr>
                              <w:tab/>
                              <w:t xml:space="preserve">Turnhalle Prim. Stucki, </w:t>
                            </w:r>
                            <w:r w:rsidRPr="001E7AEC">
                              <w:rPr>
                                <w:b/>
                              </w:rPr>
                              <w:t>Talstrasse 115, 3174 Thörishaus</w:t>
                            </w:r>
                            <w:r>
                              <w:rPr>
                                <w:b/>
                              </w:rPr>
                              <w:br/>
                              <w:t>2. Runde</w:t>
                            </w:r>
                            <w:r>
                              <w:rPr>
                                <w:b/>
                              </w:rPr>
                              <w:tab/>
                              <w:t>Turnh.</w:t>
                            </w:r>
                            <w:r w:rsidRPr="006A0958">
                              <w:rPr>
                                <w:b/>
                              </w:rPr>
                              <w:t xml:space="preserve"> orange, Dennigkofenweg 169, 3072 Ostermundigen</w:t>
                            </w:r>
                            <w:r>
                              <w:rPr>
                                <w:b/>
                              </w:rPr>
                              <w:br/>
                              <w:t>Einzelspiel</w:t>
                            </w:r>
                            <w:r>
                              <w:rPr>
                                <w:b/>
                              </w:rPr>
                              <w:tab/>
                              <w:t>Unsere Halle</w:t>
                            </w:r>
                            <w:r>
                              <w:rPr>
                                <w:b/>
                              </w:rPr>
                              <w:tab/>
                            </w:r>
                            <w:r>
                              <w:rPr>
                                <w:b/>
                              </w:rPr>
                              <w:br/>
                            </w:r>
                          </w:p>
                          <w:p w14:paraId="0BED9239" w14:textId="77777777" w:rsidR="006C12FF" w:rsidRDefault="006C12FF" w:rsidP="00EA3BF5">
                            <w:pPr>
                              <w:spacing w:line="240" w:lineRule="auto"/>
                              <w:jc w:val="both"/>
                              <w:rPr>
                                <w:b/>
                              </w:rPr>
                            </w:pPr>
                            <w:r>
                              <w:rPr>
                                <w:b/>
                              </w:rPr>
                              <w:br/>
                            </w:r>
                          </w:p>
                          <w:p w14:paraId="340F42DD" w14:textId="77777777" w:rsidR="006C12FF" w:rsidRPr="000A3988" w:rsidRDefault="006C12FF" w:rsidP="00EA3BF5">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58B08F" id="_x0000_s1147" type="#_x0000_t202" style="position:absolute;left:0;text-align:left;margin-left:85.85pt;margin-top:1.75pt;width:362.25pt;height:76.3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cGm+QEAANIDAAAOAAAAZHJzL2Uyb0RvYy54bWysU9GO0zAQfEfiHyy/06RV27tGTU9Hq0NI&#10;B4d08AGO4yQWides3Sbl61k7uV6BN4QiWV6vPbszO9neDV3LTgqdBpPz+SzlTBkJpTZ1zr99fXh3&#10;y5nzwpSiBaNyflaO3+3evtn2NlMLaKAtFTICMS7rbc4b722WJE42qhNuBlYZSlaAnfAUYp2UKHpC&#10;79pkkabrpAcsLYJUztHpYUzyXcSvKiX9U1U55Vmbc+rNxxXjWoQ12W1FVqOwjZZTG+IfuuiENlT0&#10;AnUQXrAj6r+gOi0RHFR+JqFLoKq0VJEDsZmnf7B5boRVkQuJ4+xFJvf/YOXn07P9gswP72GgAUYS&#10;zj6C/O6YgX0jTK3uEaFvlCip8DxIlvTWZdPTILXLXAAp+k9Q0pDF0UMEGirsgirEkxE6DeB8EV0N&#10;nkk6XK7TdHWz4kxSbrPekAyxhMheXlt0/oOCjoVNzpGGGtHF6dH50I3IXq6EYg5aXT7oto0B1sW+&#10;RXYSZIDDbfgm9N+utSZcNhCejYjhJNIMzEaOfigGpkvqchkwAu0CyjMRRxiNRT8CbRrAn5z1ZKqc&#10;ux9HgYqz9qMh8Tbz5TK4MAbL1c2CArzOFNcZYSRB5dxzNm73fnTu0aKuG6o0jsvAPQle6ajFa1dT&#10;/2ScKNFk8uDM6zjeev0Vd78AAAD//wMAUEsDBBQABgAIAAAAIQAmUFuz3gAAAAkBAAAPAAAAZHJz&#10;L2Rvd25yZXYueG1sTI/LTsMwEEX3SPyDNUjsqJOipiXEqVABsUMlVF278eQB8TjETpvy9QwrWF6d&#10;qztnsvVkO3HEwbeOFMSzCARS6UxLtYLd+/PNCoQPmozuHKGCM3pY55cXmU6NO9EbHotQCx4hn2oF&#10;TQh9KqUvG7Taz1yPxKxyg9WB41BLM+gTj9tOzqMokVa3xBca3eOmwfKzGK0CrOxTiDbnYv+hX7bj&#10;a/X91dCjUtdX08M9iIBT+CvDrz6rQ85OBzeS8aLjvIyXXFVwuwDBfHWXzEEcGCySGGSeyf8f5D8A&#10;AAD//wMAUEsBAi0AFAAGAAgAAAAhALaDOJL+AAAA4QEAABMAAAAAAAAAAAAAAAAAAAAAAFtDb250&#10;ZW50X1R5cGVzXS54bWxQSwECLQAUAAYACAAAACEAOP0h/9YAAACUAQAACwAAAAAAAAAAAAAAAAAv&#10;AQAAX3JlbHMvLnJlbHNQSwECLQAUAAYACAAAACEA9KnBpvkBAADSAwAADgAAAAAAAAAAAAAAAAAu&#10;AgAAZHJzL2Uyb0RvYy54bWxQSwECLQAUAAYACAAAACEAJlBbs94AAAAJAQAADwAAAAAAAAAAAAAA&#10;AABTBAAAZHJzL2Rvd25yZXYueG1sUEsFBgAAAAAEAAQA8wAAAF4FAAAAAA==&#10;" fillcolor="#d8d8d8" stroked="f">
                <v:textbox>
                  <w:txbxContent>
                    <w:p w14:paraId="3EB6F54E" w14:textId="77777777" w:rsidR="006C12FF" w:rsidRPr="00291DED" w:rsidRDefault="006C12FF" w:rsidP="001E7AEC">
                      <w:pPr>
                        <w:spacing w:line="240" w:lineRule="auto"/>
                        <w:rPr>
                          <w:b/>
                        </w:rPr>
                      </w:pPr>
                      <w:r>
                        <w:rPr>
                          <w:b/>
                        </w:rPr>
                        <w:t>1. Runde</w:t>
                      </w:r>
                      <w:r>
                        <w:rPr>
                          <w:b/>
                        </w:rPr>
                        <w:tab/>
                        <w:t xml:space="preserve">Turnhalle Prim. Stucki, </w:t>
                      </w:r>
                      <w:r w:rsidRPr="001E7AEC">
                        <w:rPr>
                          <w:b/>
                        </w:rPr>
                        <w:t>Talstrasse 115, 3174 Thörishaus</w:t>
                      </w:r>
                      <w:r>
                        <w:rPr>
                          <w:b/>
                        </w:rPr>
                        <w:br/>
                        <w:t>2. Runde</w:t>
                      </w:r>
                      <w:r>
                        <w:rPr>
                          <w:b/>
                        </w:rPr>
                        <w:tab/>
                        <w:t>Turnh.</w:t>
                      </w:r>
                      <w:r w:rsidRPr="006A0958">
                        <w:rPr>
                          <w:b/>
                        </w:rPr>
                        <w:t xml:space="preserve"> orange, Dennigkofenweg 169, 3072 Ostermundigen</w:t>
                      </w:r>
                      <w:r>
                        <w:rPr>
                          <w:b/>
                        </w:rPr>
                        <w:br/>
                        <w:t>Einzelspiel</w:t>
                      </w:r>
                      <w:r>
                        <w:rPr>
                          <w:b/>
                        </w:rPr>
                        <w:tab/>
                        <w:t>Unsere Halle</w:t>
                      </w:r>
                      <w:r>
                        <w:rPr>
                          <w:b/>
                        </w:rPr>
                        <w:tab/>
                      </w:r>
                      <w:r>
                        <w:rPr>
                          <w:b/>
                        </w:rPr>
                        <w:br/>
                      </w:r>
                    </w:p>
                    <w:p w14:paraId="0BED9239" w14:textId="77777777" w:rsidR="006C12FF" w:rsidRDefault="006C12FF" w:rsidP="00EA3BF5">
                      <w:pPr>
                        <w:spacing w:line="240" w:lineRule="auto"/>
                        <w:jc w:val="both"/>
                        <w:rPr>
                          <w:b/>
                        </w:rPr>
                      </w:pPr>
                      <w:r>
                        <w:rPr>
                          <w:b/>
                        </w:rPr>
                        <w:br/>
                      </w:r>
                    </w:p>
                    <w:p w14:paraId="340F42DD" w14:textId="77777777" w:rsidR="006C12FF" w:rsidRPr="000A3988" w:rsidRDefault="006C12FF" w:rsidP="00EA3BF5">
                      <w:pPr>
                        <w:spacing w:line="240" w:lineRule="auto"/>
                        <w:jc w:val="both"/>
                        <w:rPr>
                          <w:b/>
                        </w:rPr>
                      </w:pPr>
                    </w:p>
                  </w:txbxContent>
                </v:textbox>
              </v:shape>
            </w:pict>
          </mc:Fallback>
        </mc:AlternateContent>
      </w:r>
      <w:r>
        <w:rPr>
          <w:noProof/>
          <w:sz w:val="24"/>
          <w:szCs w:val="24"/>
          <w:lang w:eastAsia="de-CH"/>
        </w:rPr>
        <mc:AlternateContent>
          <mc:Choice Requires="wps">
            <w:drawing>
              <wp:anchor distT="0" distB="0" distL="114300" distR="114300" simplePos="0" relativeHeight="251833856" behindDoc="0" locked="0" layoutInCell="1" allowOverlap="1" wp14:anchorId="1185228E" wp14:editId="3B8B5F7A">
                <wp:simplePos x="0" y="0"/>
                <wp:positionH relativeFrom="column">
                  <wp:posOffset>1090295</wp:posOffset>
                </wp:positionH>
                <wp:positionV relativeFrom="paragraph">
                  <wp:posOffset>-2540</wp:posOffset>
                </wp:positionV>
                <wp:extent cx="4714875" cy="0"/>
                <wp:effectExtent l="0" t="0" r="9525" b="19050"/>
                <wp:wrapNone/>
                <wp:docPr id="776"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4E440D" id="AutoShape 175" o:spid="_x0000_s1026" type="#_x0000_t32" style="position:absolute;margin-left:85.85pt;margin-top:-.2pt;width:371.25pt;height:0;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DZwL9XbAAAABwEAAA8AAABkcnMvZG93bnJl&#10;di54bWxMjk1vwjAQRO+V+h+sReqlAicRLSXEQahSDz3yIfVq4m0SiNdR7JCUX8+2l3J8mtHMy9aj&#10;bcQFO187UhDPIhBIhTM1lQoO+4/pGwgfNBndOEIFP+hhnT8+ZDo1bqAtXnahFDxCPtUKqhDaVEpf&#10;VGi1n7kWibNv11kdGLtSmk4PPG4bmUTRq7S6Jn6odIvvFRbnXW8VoO9f4miztOXh8zo8fyXX09Du&#10;lXqajJsViIBj+C/Drz6rQ85OR9eT8aJhXsQLriqYzkFwvoznCYjjH8s8k/f++Q0AAP//AwBQSwEC&#10;LQAUAAYACAAAACEAtoM4kv4AAADhAQAAEwAAAAAAAAAAAAAAAAAAAAAAW0NvbnRlbnRfVHlwZXNd&#10;LnhtbFBLAQItABQABgAIAAAAIQA4/SH/1gAAAJQBAAALAAAAAAAAAAAAAAAAAC8BAABfcmVscy8u&#10;cmVsc1BLAQItABQABgAIAAAAIQBToVsZuQEAAFYDAAAOAAAAAAAAAAAAAAAAAC4CAABkcnMvZTJv&#10;RG9jLnhtbFBLAQItABQABgAIAAAAIQA2cC/V2wAAAAcBAAAPAAAAAAAAAAAAAAAAABMEAABkcnMv&#10;ZG93bnJldi54bWxQSwUGAAAAAAQABADzAAAAGwUAAAAA&#10;"/>
            </w:pict>
          </mc:Fallback>
        </mc:AlternateContent>
      </w:r>
      <w:r w:rsidRPr="00F33E0A">
        <w:rPr>
          <w:b/>
          <w:sz w:val="24"/>
          <w:szCs w:val="24"/>
        </w:rPr>
        <w:t>Spielort:</w:t>
      </w:r>
    </w:p>
    <w:p w14:paraId="33234112" w14:textId="77777777" w:rsidR="00EA3BF5" w:rsidRDefault="00EA3BF5" w:rsidP="00EA3BF5">
      <w:pPr>
        <w:pStyle w:val="KeinLeerraum"/>
        <w:jc w:val="both"/>
        <w:rPr>
          <w:b/>
          <w:sz w:val="24"/>
          <w:szCs w:val="24"/>
        </w:rPr>
      </w:pPr>
    </w:p>
    <w:p w14:paraId="6A842208" w14:textId="77777777" w:rsidR="00EA3BF5" w:rsidRDefault="00EA3BF5" w:rsidP="00EA3BF5">
      <w:pPr>
        <w:pStyle w:val="KeinLeerraum"/>
        <w:jc w:val="both"/>
        <w:rPr>
          <w:b/>
          <w:sz w:val="24"/>
          <w:szCs w:val="24"/>
        </w:rPr>
      </w:pPr>
    </w:p>
    <w:p w14:paraId="6A1A8C95" w14:textId="77777777" w:rsidR="00EA3BF5" w:rsidRDefault="00EA3BF5" w:rsidP="00EA3BF5">
      <w:pPr>
        <w:pStyle w:val="KeinLeerraum"/>
        <w:jc w:val="both"/>
        <w:rPr>
          <w:b/>
          <w:sz w:val="24"/>
          <w:szCs w:val="24"/>
        </w:rPr>
      </w:pPr>
    </w:p>
    <w:p w14:paraId="17901DC0" w14:textId="77777777" w:rsidR="00EA3BF5" w:rsidRPr="00F33E0A" w:rsidRDefault="00EA3BF5" w:rsidP="00EA3BF5">
      <w:pPr>
        <w:pStyle w:val="KeinLeerraum"/>
        <w:jc w:val="both"/>
        <w:rPr>
          <w:b/>
          <w:sz w:val="24"/>
          <w:szCs w:val="24"/>
        </w:rPr>
      </w:pPr>
    </w:p>
    <w:p w14:paraId="0ED21EA0" w14:textId="77777777" w:rsidR="00EA3BF5" w:rsidRPr="00F33E0A" w:rsidRDefault="001E7AEC" w:rsidP="00EA3BF5">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34880" behindDoc="0" locked="0" layoutInCell="1" allowOverlap="1" wp14:anchorId="6CDAA681" wp14:editId="1B32A53E">
                <wp:simplePos x="0" y="0"/>
                <wp:positionH relativeFrom="column">
                  <wp:posOffset>1092200</wp:posOffset>
                </wp:positionH>
                <wp:positionV relativeFrom="paragraph">
                  <wp:posOffset>20320</wp:posOffset>
                </wp:positionV>
                <wp:extent cx="4600575" cy="1207135"/>
                <wp:effectExtent l="0" t="0" r="9525" b="0"/>
                <wp:wrapNone/>
                <wp:docPr id="779"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12071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A88E8A" w14:textId="77777777" w:rsidR="006C12FF" w:rsidRPr="00291DED" w:rsidRDefault="006C12FF" w:rsidP="00EA3BF5">
                            <w:pPr>
                              <w:rPr>
                                <w:b/>
                              </w:rPr>
                            </w:pPr>
                            <w:r>
                              <w:rPr>
                                <w:b/>
                              </w:rPr>
                              <w:t>1. Runde</w:t>
                            </w:r>
                            <w:r>
                              <w:rPr>
                                <w:b/>
                              </w:rPr>
                              <w:br/>
                            </w:r>
                            <w:r>
                              <w:rPr>
                                <w:b/>
                              </w:rPr>
                              <w:tab/>
                            </w:r>
                            <w:r>
                              <w:rPr>
                                <w:b/>
                              </w:rPr>
                              <w:br/>
                              <w:t>2. Runde</w:t>
                            </w:r>
                            <w:r>
                              <w:rPr>
                                <w:b/>
                              </w:rPr>
                              <w:br/>
                            </w:r>
                            <w:r>
                              <w:rPr>
                                <w:b/>
                              </w:rPr>
                              <w:br/>
                              <w:t>Einzelspiel</w:t>
                            </w:r>
                            <w:r>
                              <w:rPr>
                                <w:b/>
                              </w:rPr>
                              <w:tab/>
                              <w:t>18:50h, Unsere Halle</w:t>
                            </w:r>
                          </w:p>
                          <w:p w14:paraId="13711E20" w14:textId="77777777" w:rsidR="006C12FF" w:rsidRPr="000A3988" w:rsidRDefault="006C12FF" w:rsidP="00EA3BF5">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AA681" id="_x0000_s1148" type="#_x0000_t202" style="position:absolute;left:0;text-align:left;margin-left:86pt;margin-top:1.6pt;width:362.25pt;height:95.05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D/J+wEAANMDAAAOAAAAZHJzL2Uyb0RvYy54bWysU9tu2zAMfR+wfxD0vtjOkqY14hRdgg4D&#10;ugvQ9QNkWbaF2aJGKbGzrx8lp2m2vg2DAUEUpUOew+P17dh37KDQaTAFz2YpZ8pIqLRpCv70/f7d&#10;NWfOC1OJDowq+FE5frt5+2Y92FzNoYWuUsgIxLh8sAVvvbd5kjjZql64GVhlKFkD9sJTiE1SoRgI&#10;ve+SeZpeJQNgZRGkco5Od1OSbyJ+XSvpv9a1U551BafefFwxrmVYk81a5A0K22p5akP8Qxe90IaK&#10;nqF2wgu2R/0KqtcSwUHtZxL6BOpaSxU5EJss/YvNYyusilxIHGfPMrn/Byu/HB7tN2R+/AAjDTCS&#10;cPYB5A/HDGxbYRp1hwhDq0RFhbMgWTJYl5+eBqld7gJIOXyGioYs9h4i0FhjH1QhnozQaQDHs+hq&#10;9EzS4eIqTZerJWeSctk8XWXvl7GGyJ+fW3T+o4KehU3BkaYa4cXhwfnQjsifr4RqDjpd3euuiwE2&#10;5bZDdhDkgN11+E7of1zrTLhsIDybEMNJ5BmoTST9WI5MVwW/iR0G3iVUR2KOMDmL/gTatIC/OBvI&#10;VQV3P/cCFWfdJ0Pq3WSLRbBhDBbL1ZwCvMyUlxlhJEEV3HM2bbd+su7eom5aqjTNy8AdKV7rqMVL&#10;V6f+yTlRopPLgzUv43jr5V/c/AYAAP//AwBQSwMEFAAGAAgAAAAhADLGRgLdAAAACQEAAA8AAABk&#10;cnMvZG93bnJldi54bWxMj8FOwzAQRO9I/IO1SNyoQyJKG+JUqIC4IQiIsxtv4kC8DrHTpnw9ywmO&#10;o7eafVNsZteLPY6h86TgcpGAQKq96ahV8Pb6cLECEaImo3tPqOCIATbl6Umhc+MP9IL7KraCSyjk&#10;WoGNccilDLVFp8PCD0jMGj86HTmOrTSjPnC562WaJEvpdEf8weoBtxbrz2pyCrBx9zHZHqv3D/34&#10;PD0131+W7pQ6P5tvb0BEnOPfMfzqszqU7LTzE5kges7XKW+JCrIUBPPVenkFYsdgnWUgy0L+X1D+&#10;AAAA//8DAFBLAQItABQABgAIAAAAIQC2gziS/gAAAOEBAAATAAAAAAAAAAAAAAAAAAAAAABbQ29u&#10;dGVudF9UeXBlc10ueG1sUEsBAi0AFAAGAAgAAAAhADj9If/WAAAAlAEAAAsAAAAAAAAAAAAAAAAA&#10;LwEAAF9yZWxzLy5yZWxzUEsBAi0AFAAGAAgAAAAhAEmYP8n7AQAA0wMAAA4AAAAAAAAAAAAAAAAA&#10;LgIAAGRycy9lMm9Eb2MueG1sUEsBAi0AFAAGAAgAAAAhADLGRgLdAAAACQEAAA8AAAAAAAAAAAAA&#10;AAAAVQQAAGRycy9kb3ducmV2LnhtbFBLBQYAAAAABAAEAPMAAABfBQAAAAA=&#10;" fillcolor="#d8d8d8" stroked="f">
                <v:textbox>
                  <w:txbxContent>
                    <w:p w14:paraId="2EA88E8A" w14:textId="77777777" w:rsidR="006C12FF" w:rsidRPr="00291DED" w:rsidRDefault="006C12FF" w:rsidP="00EA3BF5">
                      <w:pPr>
                        <w:rPr>
                          <w:b/>
                        </w:rPr>
                      </w:pPr>
                      <w:r>
                        <w:rPr>
                          <w:b/>
                        </w:rPr>
                        <w:t>1. Runde</w:t>
                      </w:r>
                      <w:r>
                        <w:rPr>
                          <w:b/>
                        </w:rPr>
                        <w:br/>
                      </w:r>
                      <w:r>
                        <w:rPr>
                          <w:b/>
                        </w:rPr>
                        <w:tab/>
                      </w:r>
                      <w:r>
                        <w:rPr>
                          <w:b/>
                        </w:rPr>
                        <w:br/>
                        <w:t>2. Runde</w:t>
                      </w:r>
                      <w:r>
                        <w:rPr>
                          <w:b/>
                        </w:rPr>
                        <w:br/>
                      </w:r>
                      <w:r>
                        <w:rPr>
                          <w:b/>
                        </w:rPr>
                        <w:br/>
                        <w:t>Einzelspiel</w:t>
                      </w:r>
                      <w:r>
                        <w:rPr>
                          <w:b/>
                        </w:rPr>
                        <w:tab/>
                        <w:t>18:50h, Unsere Halle</w:t>
                      </w:r>
                    </w:p>
                    <w:p w14:paraId="13711E20" w14:textId="77777777" w:rsidR="006C12FF" w:rsidRPr="000A3988" w:rsidRDefault="006C12FF" w:rsidP="00EA3BF5">
                      <w:pPr>
                        <w:spacing w:line="240" w:lineRule="auto"/>
                        <w:jc w:val="both"/>
                        <w:rPr>
                          <w:b/>
                        </w:rPr>
                      </w:pPr>
                    </w:p>
                  </w:txbxContent>
                </v:textbox>
              </v:shape>
            </w:pict>
          </mc:Fallback>
        </mc:AlternateContent>
      </w:r>
      <w:r w:rsidR="00EA3BF5">
        <w:rPr>
          <w:noProof/>
          <w:sz w:val="24"/>
          <w:szCs w:val="24"/>
          <w:lang w:eastAsia="de-CH"/>
        </w:rPr>
        <mc:AlternateContent>
          <mc:Choice Requires="wps">
            <w:drawing>
              <wp:anchor distT="0" distB="0" distL="114300" distR="114300" simplePos="0" relativeHeight="251840000" behindDoc="0" locked="0" layoutInCell="1" allowOverlap="1" wp14:anchorId="00F9F11A" wp14:editId="0FA3210E">
                <wp:simplePos x="0" y="0"/>
                <wp:positionH relativeFrom="column">
                  <wp:posOffset>2042795</wp:posOffset>
                </wp:positionH>
                <wp:positionV relativeFrom="paragraph">
                  <wp:posOffset>46685</wp:posOffset>
                </wp:positionV>
                <wp:extent cx="3648075" cy="314325"/>
                <wp:effectExtent l="0" t="0" r="28575" b="28575"/>
                <wp:wrapNone/>
                <wp:docPr id="777"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3319BE29" w14:textId="77777777" w:rsidR="006C12FF" w:rsidRPr="00892A47" w:rsidRDefault="006C12FF" w:rsidP="00892A47">
                            <w:pPr>
                              <w:spacing w:line="240" w:lineRule="auto"/>
                              <w:rPr>
                                <w:b/>
                              </w:rPr>
                            </w:pPr>
                            <w:r w:rsidRPr="00892A47">
                              <w:rPr>
                                <w:b/>
                              </w:rPr>
                              <w:t>12:15h, Kurzparking Bahnhof Bern. Philipe Sasdi fährt.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9F11A" id="_x0000_s1149" type="#_x0000_t202" style="position:absolute;left:0;text-align:left;margin-left:160.85pt;margin-top:3.7pt;width:287.25pt;height:24.75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kRGwIAADMEAAAOAAAAZHJzL2Uyb0RvYy54bWysU9tu2zAMfR+wfxD0vti5NjXiFFm6DgO6&#10;C9DtAxRZjoXJokYpsbuvHyWnaXbBHobZgCCK1CF5eLS66VvDjgq9Blvy8SjnTFkJlbb7kn/5fPdq&#10;yZkPwlbCgFUlf1Se36xfvlh1rlATaMBUChmBWF90ruRNCK7IMi8b1Qo/AqcsOWvAVgQycZ9VKDpC&#10;b002yfNF1gFWDkEq7+n0dnDydcKvayXDx7r2KjBTcqotpBXTuotrtl6JYo/CNVqeyhD/UEUrtKWk&#10;Z6hbEQQ7oP4NqtUSwUMdRhLaDOpaS5V6oG7G+S/dPDTCqdQLkePdmSb//2Dlh+OD+4Qs9K+hpwGm&#10;Jry7B/nVMwvbRti92iBC1yhRUeJxpCzrnC9OVyPVvvARZNe9h4qGLA4BElBfYxtZoT4ZodMAHs+k&#10;qz4wSYfTxWyZX805k+SbjmfTyTylEMXTbYc+vFXQsrgpOdJQE7o43vsQqxHFU0hM5sHo6k4bkwzc&#10;77YG2VGQADbz+J/QfwozlnUlv55T7r9D5On7E0SrAynZ6Lbky3OQKCJtb2yVdBaENsOeSjb2xGOk&#10;biAx9Lue6YoKWcQMkdcdVI/ELMKgXHpptGkAv3PWkWpL7r8dBCrOzDtL07kez2ZR5smYza8mZOCl&#10;Z3fpEVYSVMkDZ8N2G4ancXCo9w1lGvRgYUMTrXUi+7mqU/2kzDSD0yuK0r+0U9TzW1//AAAA//8D&#10;AFBLAwQUAAYACAAAACEArt8oHN8AAAAIAQAADwAAAGRycy9kb3ducmV2LnhtbEyPQUvDQBSE74L/&#10;YXmCF7Gbxpo0MS9FBAXxYqvodZt9ZoPZtyG7adp/73rS4zDDzDfV5mh7caDRd44RlosEBHHjdMct&#10;wvvb4/UahA+KteodE8KJPGzq87NKldrNvKXDLrQilrAvFYIJYSil9I0hq/zCDcTR+3KjVSHKsZV6&#10;VHMst71MkySTVnUcF4wa6MFQ872bLMLn1Oir2cjXlvLi6WUltx+nZ4N4eXG8vwMR6Bj+wvCLH9Gh&#10;jkx7N7H2oke4SZd5jCLkKxDRXxdZCmKPcJsVIOtK/j9Q/wAAAP//AwBQSwECLQAUAAYACAAAACEA&#10;toM4kv4AAADhAQAAEwAAAAAAAAAAAAAAAAAAAAAAW0NvbnRlbnRfVHlwZXNdLnhtbFBLAQItABQA&#10;BgAIAAAAIQA4/SH/1gAAAJQBAAALAAAAAAAAAAAAAAAAAC8BAABfcmVscy8ucmVsc1BLAQItABQA&#10;BgAIAAAAIQDf8jkRGwIAADMEAAAOAAAAAAAAAAAAAAAAAC4CAABkcnMvZTJvRG9jLnhtbFBLAQIt&#10;ABQABgAIAAAAIQCu3ygc3wAAAAgBAAAPAAAAAAAAAAAAAAAAAHUEAABkcnMvZG93bnJldi54bWxQ&#10;SwUGAAAAAAQABADzAAAAgQUAAAAA&#10;" fillcolor="#a5a5a5">
                <v:textbox>
                  <w:txbxContent>
                    <w:p w14:paraId="3319BE29" w14:textId="77777777" w:rsidR="006C12FF" w:rsidRPr="00892A47" w:rsidRDefault="006C12FF" w:rsidP="00892A47">
                      <w:pPr>
                        <w:spacing w:line="240" w:lineRule="auto"/>
                        <w:rPr>
                          <w:b/>
                        </w:rPr>
                      </w:pPr>
                      <w:r w:rsidRPr="00892A47">
                        <w:rPr>
                          <w:b/>
                        </w:rPr>
                        <w:t>12:15h, Kurzparking Bahnhof Bern. Philipe Sasdi fährt.</w:t>
                      </w:r>
                    </w:p>
                  </w:txbxContent>
                </v:textbox>
              </v:shape>
            </w:pict>
          </mc:Fallback>
        </mc:AlternateContent>
      </w:r>
      <w:r w:rsidR="00EA3BF5">
        <w:rPr>
          <w:noProof/>
          <w:sz w:val="24"/>
          <w:szCs w:val="24"/>
          <w:lang w:eastAsia="de-CH"/>
        </w:rPr>
        <mc:AlternateContent>
          <mc:Choice Requires="wps">
            <w:drawing>
              <wp:anchor distT="0" distB="0" distL="114300" distR="114300" simplePos="0" relativeHeight="251835904" behindDoc="0" locked="0" layoutInCell="1" allowOverlap="1" wp14:anchorId="0037C8D1" wp14:editId="771FB7C7">
                <wp:simplePos x="0" y="0"/>
                <wp:positionH relativeFrom="column">
                  <wp:posOffset>1080770</wp:posOffset>
                </wp:positionH>
                <wp:positionV relativeFrom="paragraph">
                  <wp:posOffset>-1600</wp:posOffset>
                </wp:positionV>
                <wp:extent cx="4714875" cy="0"/>
                <wp:effectExtent l="0" t="0" r="9525" b="19050"/>
                <wp:wrapNone/>
                <wp:docPr id="778"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16EECD" id="AutoShape 176" o:spid="_x0000_s1026" type="#_x0000_t32" style="position:absolute;margin-left:85.1pt;margin-top:-.15pt;width:371.25pt;height:0;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CaQ1+LbAAAABwEAAA8AAABkcnMvZG93bnJl&#10;di54bWxMjsFOwzAQRO9I/QdrK/WCWjtBUBriVFUlDhxpK3F14yUJxOsodprQr2fhAsenGc28fDu5&#10;VlywD40nDclKgUAqvW2o0nA6Pi8fQYRoyJrWE2r4wgDbYnaTm8z6kV7xcoiV4BEKmdFQx9hlUoay&#10;RmfCyndInL373pnI2FfS9mbkcdfKVKkH6UxD/FCbDvc1lp+HwWnAMNwnardx1enlOt6+pdePsTtq&#10;vZhPuycQEaf4V4YffVaHgp3OfiAbRMu8VilXNSzvQHC+SdI1iPMvyyKX//2LbwAAAP//AwBQSwEC&#10;LQAUAAYACAAAACEAtoM4kv4AAADhAQAAEwAAAAAAAAAAAAAAAAAAAAAAW0NvbnRlbnRfVHlwZXNd&#10;LnhtbFBLAQItABQABgAIAAAAIQA4/SH/1gAAAJQBAAALAAAAAAAAAAAAAAAAAC8BAABfcmVscy8u&#10;cmVsc1BLAQItABQABgAIAAAAIQBToVsZuQEAAFYDAAAOAAAAAAAAAAAAAAAAAC4CAABkcnMvZTJv&#10;RG9jLnhtbFBLAQItABQABgAIAAAAIQAmkNfi2wAAAAcBAAAPAAAAAAAAAAAAAAAAABMEAABkcnMv&#10;ZG93bnJldi54bWxQSwUGAAAAAAQABADzAAAAGwUAAAAA&#10;"/>
            </w:pict>
          </mc:Fallback>
        </mc:AlternateContent>
      </w:r>
      <w:r w:rsidR="00EA3BF5" w:rsidRPr="00F33E0A">
        <w:rPr>
          <w:b/>
          <w:sz w:val="24"/>
          <w:szCs w:val="24"/>
        </w:rPr>
        <w:t>Treffpunkt:</w:t>
      </w:r>
    </w:p>
    <w:p w14:paraId="2DEDABBB" w14:textId="77777777" w:rsidR="00EA3BF5" w:rsidRDefault="00EA3BF5" w:rsidP="00EA3BF5">
      <w:pPr>
        <w:pStyle w:val="KeinLeerraum"/>
        <w:jc w:val="both"/>
        <w:rPr>
          <w:sz w:val="24"/>
          <w:szCs w:val="24"/>
        </w:rPr>
      </w:pPr>
    </w:p>
    <w:p w14:paraId="11E1E2FA" w14:textId="77777777" w:rsidR="00EA3BF5" w:rsidRDefault="00EA3BF5" w:rsidP="00EA3BF5">
      <w:pPr>
        <w:pStyle w:val="KeinLeerraum"/>
        <w:jc w:val="both"/>
        <w:rPr>
          <w:b/>
          <w:color w:val="C00000"/>
          <w:sz w:val="24"/>
          <w:szCs w:val="24"/>
        </w:rPr>
      </w:pPr>
      <w:r>
        <w:rPr>
          <w:noProof/>
          <w:sz w:val="24"/>
          <w:szCs w:val="24"/>
          <w:lang w:eastAsia="de-CH"/>
        </w:rPr>
        <mc:AlternateContent>
          <mc:Choice Requires="wps">
            <w:drawing>
              <wp:anchor distT="0" distB="0" distL="114300" distR="114300" simplePos="0" relativeHeight="251841024" behindDoc="0" locked="0" layoutInCell="1" allowOverlap="1" wp14:anchorId="16DA382F" wp14:editId="4CAA161A">
                <wp:simplePos x="0" y="0"/>
                <wp:positionH relativeFrom="column">
                  <wp:posOffset>2042795</wp:posOffset>
                </wp:positionH>
                <wp:positionV relativeFrom="paragraph">
                  <wp:posOffset>33985</wp:posOffset>
                </wp:positionV>
                <wp:extent cx="3648075" cy="314325"/>
                <wp:effectExtent l="0" t="0" r="28575" b="28575"/>
                <wp:wrapNone/>
                <wp:docPr id="780"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23A18498" w14:textId="77777777" w:rsidR="006C12FF" w:rsidRDefault="006C12FF" w:rsidP="00EA3BF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A382F" id="Text Box 187" o:spid="_x0000_s1150" type="#_x0000_t202" style="position:absolute;left:0;text-align:left;margin-left:160.85pt;margin-top:2.7pt;width:287.25pt;height:24.7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z9HAIAADM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dUyHXMEHndQnUkZhEG5dJLo00D+J2zjlRbcv9tL1BxZt5Zms7NeDaLMk/GbH49IQMv&#10;PdtLj7CSoEoeOBu2mzA8jb1DvWso06AHC2uaaK0T2c9VneonZaYZnF5RlP6lnaKe3/rqBwAAAP//&#10;AwBQSwMEFAAGAAgAAAAhAF2BdwzeAAAACAEAAA8AAABkcnMvZG93bnJldi54bWxMj0FLw0AUhO+C&#10;/2F5ghexm8baNjGbIoKC9GKr6PU1+8wGs29DdtOk/97tSY/DDDPfFJvJtuJIvW8cK5jPEhDEldMN&#10;1wo+3p9v1yB8QNbYOiYFJ/KwKS8vCsy1G3lHx32oRSxhn6MCE0KXS+krQxb9zHXE0ft2vcUQZV9L&#10;3eMYy20r0yRZSosNxwWDHT0Zqn72g1XwNVT6ZjTyraZV9rJdyN3n6dUodX01PT6ACDSFvzCc8SM6&#10;lJHp4AbWXrQK7tL5KkYV3C9ARH+dLVMQh7POQJaF/H+g/AUAAP//AwBQSwECLQAUAAYACAAAACEA&#10;toM4kv4AAADhAQAAEwAAAAAAAAAAAAAAAAAAAAAAW0NvbnRlbnRfVHlwZXNdLnhtbFBLAQItABQA&#10;BgAIAAAAIQA4/SH/1gAAAJQBAAALAAAAAAAAAAAAAAAAAC8BAABfcmVscy8ucmVsc1BLAQItABQA&#10;BgAIAAAAIQB/vMz9HAIAADMEAAAOAAAAAAAAAAAAAAAAAC4CAABkcnMvZTJvRG9jLnhtbFBLAQIt&#10;ABQABgAIAAAAIQBdgXcM3gAAAAgBAAAPAAAAAAAAAAAAAAAAAHYEAABkcnMvZG93bnJldi54bWxQ&#10;SwUGAAAAAAQABADzAAAAgQUAAAAA&#10;" fillcolor="#a5a5a5">
                <v:textbox>
                  <w:txbxContent>
                    <w:p w14:paraId="23A18498" w14:textId="77777777" w:rsidR="006C12FF" w:rsidRDefault="006C12FF" w:rsidP="00EA3BF5"/>
                  </w:txbxContent>
                </v:textbox>
              </v:shape>
            </w:pict>
          </mc:Fallback>
        </mc:AlternateContent>
      </w:r>
    </w:p>
    <w:p w14:paraId="21CD5395" w14:textId="77777777" w:rsidR="00EA3BF5" w:rsidRDefault="00EA3BF5" w:rsidP="00EA3BF5">
      <w:pPr>
        <w:pStyle w:val="KeinLeerraum"/>
        <w:jc w:val="both"/>
        <w:rPr>
          <w:b/>
          <w:color w:val="C00000"/>
          <w:sz w:val="24"/>
          <w:szCs w:val="24"/>
        </w:rPr>
      </w:pPr>
    </w:p>
    <w:p w14:paraId="5D0C4EE6" w14:textId="77777777" w:rsidR="00EA3BF5" w:rsidRDefault="00EA3BF5" w:rsidP="00EA3BF5">
      <w:pPr>
        <w:pStyle w:val="KeinLeerraum"/>
        <w:jc w:val="both"/>
        <w:rPr>
          <w:b/>
          <w:color w:val="C00000"/>
          <w:sz w:val="24"/>
          <w:szCs w:val="24"/>
        </w:rPr>
      </w:pPr>
    </w:p>
    <w:p w14:paraId="3C3BAA3E" w14:textId="77777777" w:rsidR="00EA3BF5" w:rsidRDefault="00EA3BF5" w:rsidP="00EA3BF5">
      <w:pPr>
        <w:pStyle w:val="KeinLeerraum"/>
        <w:jc w:val="both"/>
        <w:rPr>
          <w:b/>
          <w:color w:val="C00000"/>
          <w:sz w:val="24"/>
          <w:szCs w:val="24"/>
        </w:rPr>
      </w:pPr>
    </w:p>
    <w:p w14:paraId="57FEDA73" w14:textId="77777777" w:rsidR="00EA3BF5" w:rsidRDefault="00EA3BF5" w:rsidP="00EA3BF5">
      <w:pPr>
        <w:pStyle w:val="KeinLeerraum"/>
        <w:jc w:val="both"/>
        <w:rPr>
          <w:b/>
          <w:color w:val="C00000"/>
          <w:sz w:val="24"/>
          <w:szCs w:val="24"/>
        </w:rPr>
      </w:pPr>
    </w:p>
    <w:p w14:paraId="670F4405" w14:textId="77777777" w:rsidR="00EA3BF5" w:rsidRDefault="00EA3BF5" w:rsidP="00EA3BF5">
      <w:pPr>
        <w:pStyle w:val="KeinLeerraum"/>
        <w:jc w:val="both"/>
        <w:rPr>
          <w:b/>
          <w:color w:val="C00000"/>
          <w:sz w:val="24"/>
          <w:szCs w:val="24"/>
        </w:rPr>
      </w:pPr>
    </w:p>
    <w:p w14:paraId="4FB15047" w14:textId="77777777" w:rsidR="00EA3BF5" w:rsidRDefault="00EA3BF5" w:rsidP="00EA3BF5">
      <w:pPr>
        <w:pStyle w:val="KeinLeerraum"/>
        <w:jc w:val="both"/>
        <w:rPr>
          <w:b/>
          <w:color w:val="C00000"/>
          <w:sz w:val="24"/>
          <w:szCs w:val="24"/>
        </w:rPr>
      </w:pPr>
    </w:p>
    <w:p w14:paraId="6061932D" w14:textId="77777777" w:rsidR="00EA3BF5" w:rsidRDefault="00EA3BF5" w:rsidP="00EA3BF5">
      <w:pPr>
        <w:pStyle w:val="KeinLeerraum"/>
        <w:jc w:val="both"/>
        <w:rPr>
          <w:b/>
          <w:color w:val="C00000"/>
          <w:sz w:val="24"/>
          <w:szCs w:val="24"/>
        </w:rPr>
      </w:pPr>
    </w:p>
    <w:p w14:paraId="1A5807F5" w14:textId="77777777" w:rsidR="009D000F" w:rsidRDefault="009D000F" w:rsidP="0023226F">
      <w:pPr>
        <w:pStyle w:val="KeinLeerraum"/>
        <w:jc w:val="both"/>
        <w:rPr>
          <w:b/>
          <w:color w:val="C00000"/>
          <w:sz w:val="24"/>
          <w:szCs w:val="24"/>
        </w:rPr>
      </w:pPr>
    </w:p>
    <w:p w14:paraId="3E35F6FB" w14:textId="77777777" w:rsidR="009D000F" w:rsidRDefault="009D000F" w:rsidP="009D000F">
      <w:pPr>
        <w:pStyle w:val="KeinLeerraum"/>
        <w:jc w:val="both"/>
        <w:rPr>
          <w:b/>
          <w:color w:val="C00000"/>
          <w:sz w:val="24"/>
          <w:szCs w:val="24"/>
        </w:rPr>
      </w:pPr>
    </w:p>
    <w:p w14:paraId="3750BEC5" w14:textId="77777777" w:rsidR="009D000F" w:rsidRDefault="009D000F" w:rsidP="009D000F">
      <w:pPr>
        <w:pStyle w:val="KeinLeerraum"/>
        <w:jc w:val="both"/>
        <w:rPr>
          <w:b/>
          <w:color w:val="C00000"/>
          <w:sz w:val="24"/>
          <w:szCs w:val="24"/>
        </w:rPr>
      </w:pPr>
    </w:p>
    <w:p w14:paraId="2FB35F43" w14:textId="77777777" w:rsidR="009D000F" w:rsidRDefault="009D000F" w:rsidP="009D000F">
      <w:pPr>
        <w:pStyle w:val="KeinLeerraum"/>
      </w:pPr>
    </w:p>
    <w:p w14:paraId="0F5A6310" w14:textId="77777777" w:rsidR="009D000F" w:rsidRDefault="009D000F" w:rsidP="009D000F">
      <w:pPr>
        <w:pStyle w:val="KeinLeerraum"/>
      </w:pPr>
    </w:p>
    <w:p w14:paraId="19970880" w14:textId="77777777" w:rsidR="009D000F" w:rsidRDefault="006A0958" w:rsidP="009D000F">
      <w:pPr>
        <w:pStyle w:val="KeinLeerraum"/>
      </w:pPr>
      <w:r>
        <w:rPr>
          <w:noProof/>
          <w:lang w:eastAsia="de-CH"/>
        </w:rPr>
        <w:drawing>
          <wp:anchor distT="0" distB="0" distL="114300" distR="114300" simplePos="0" relativeHeight="252063232" behindDoc="1" locked="0" layoutInCell="1" allowOverlap="1" wp14:anchorId="341EB1AC" wp14:editId="1892DF3D">
            <wp:simplePos x="0" y="0"/>
            <wp:positionH relativeFrom="column">
              <wp:posOffset>-3283</wp:posOffset>
            </wp:positionH>
            <wp:positionV relativeFrom="paragraph">
              <wp:posOffset>47745</wp:posOffset>
            </wp:positionV>
            <wp:extent cx="5760085" cy="1186108"/>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760085" cy="1186108"/>
                    </a:xfrm>
                    <a:prstGeom prst="rect">
                      <a:avLst/>
                    </a:prstGeom>
                  </pic:spPr>
                </pic:pic>
              </a:graphicData>
            </a:graphic>
            <wp14:sizeRelH relativeFrom="page">
              <wp14:pctWidth>0</wp14:pctWidth>
            </wp14:sizeRelH>
            <wp14:sizeRelV relativeFrom="page">
              <wp14:pctHeight>0</wp14:pctHeight>
            </wp14:sizeRelV>
          </wp:anchor>
        </w:drawing>
      </w:r>
    </w:p>
    <w:p w14:paraId="522DC601" w14:textId="77777777" w:rsidR="009D000F" w:rsidRPr="00354525" w:rsidRDefault="009D000F" w:rsidP="009D000F">
      <w:pPr>
        <w:pStyle w:val="KeinLeerraum"/>
      </w:pPr>
    </w:p>
    <w:p w14:paraId="4111F459" w14:textId="77777777" w:rsidR="009D000F" w:rsidRDefault="009D000F" w:rsidP="009D000F">
      <w:pPr>
        <w:pStyle w:val="KeinLeerraum"/>
      </w:pPr>
    </w:p>
    <w:p w14:paraId="68D7C7F5" w14:textId="77777777" w:rsidR="009D000F" w:rsidRDefault="009D000F" w:rsidP="009D000F">
      <w:pPr>
        <w:pStyle w:val="KeinLeerraum"/>
      </w:pPr>
    </w:p>
    <w:p w14:paraId="391EE2BD" w14:textId="77777777" w:rsidR="009D000F" w:rsidRDefault="009D000F" w:rsidP="009D000F">
      <w:pPr>
        <w:pStyle w:val="KeinLeerraum"/>
      </w:pPr>
    </w:p>
    <w:p w14:paraId="70ED333D" w14:textId="77777777" w:rsidR="009D000F" w:rsidRDefault="009D000F" w:rsidP="009D000F">
      <w:pPr>
        <w:pStyle w:val="KeinLeerraum"/>
      </w:pPr>
    </w:p>
    <w:p w14:paraId="56D3AF68" w14:textId="77777777" w:rsidR="009D000F" w:rsidRDefault="009D000F" w:rsidP="009D000F">
      <w:pPr>
        <w:pStyle w:val="KeinLeerraum"/>
      </w:pPr>
    </w:p>
    <w:p w14:paraId="11FD198D" w14:textId="77777777" w:rsidR="0023226F" w:rsidRDefault="0023226F" w:rsidP="0023226F">
      <w:pPr>
        <w:pStyle w:val="KeinLeerraum"/>
        <w:jc w:val="both"/>
        <w:rPr>
          <w:b/>
          <w:color w:val="C00000"/>
          <w:sz w:val="28"/>
          <w:szCs w:val="28"/>
        </w:rPr>
      </w:pPr>
    </w:p>
    <w:p w14:paraId="35C9F7DC" w14:textId="77777777" w:rsidR="0023226F" w:rsidRDefault="0023226F" w:rsidP="0023226F">
      <w:pPr>
        <w:pStyle w:val="KeinLeerraum"/>
        <w:jc w:val="both"/>
        <w:rPr>
          <w:b/>
          <w:color w:val="C00000"/>
          <w:sz w:val="28"/>
          <w:szCs w:val="28"/>
        </w:rPr>
      </w:pPr>
    </w:p>
    <w:p w14:paraId="20369142" w14:textId="77777777" w:rsidR="0023226F" w:rsidRDefault="0023226F" w:rsidP="0023226F">
      <w:pPr>
        <w:pStyle w:val="KeinLeerraum"/>
        <w:jc w:val="both"/>
        <w:rPr>
          <w:b/>
          <w:color w:val="C00000"/>
          <w:sz w:val="28"/>
          <w:szCs w:val="28"/>
        </w:rPr>
      </w:pPr>
    </w:p>
    <w:p w14:paraId="686F5EC0" w14:textId="77777777" w:rsidR="009D000F" w:rsidRDefault="009D000F" w:rsidP="009D000F">
      <w:pPr>
        <w:pStyle w:val="KeinLeerraum"/>
      </w:pPr>
    </w:p>
    <w:p w14:paraId="1392DA6C" w14:textId="77777777" w:rsidR="002C067D" w:rsidRDefault="002C067D" w:rsidP="009D000F">
      <w:pPr>
        <w:pStyle w:val="KeinLeerraum"/>
      </w:pPr>
    </w:p>
    <w:p w14:paraId="03D21F94" w14:textId="77777777" w:rsidR="001E7AEC" w:rsidRDefault="001E7AEC" w:rsidP="001E7AEC">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102144" behindDoc="0" locked="0" layoutInCell="1" allowOverlap="1" wp14:anchorId="558AF323" wp14:editId="4E9E6699">
                <wp:simplePos x="0" y="0"/>
                <wp:positionH relativeFrom="column">
                  <wp:posOffset>-74295</wp:posOffset>
                </wp:positionH>
                <wp:positionV relativeFrom="paragraph">
                  <wp:posOffset>-858149</wp:posOffset>
                </wp:positionV>
                <wp:extent cx="6132830" cy="603250"/>
                <wp:effectExtent l="0" t="0" r="0" b="6350"/>
                <wp:wrapNone/>
                <wp:docPr id="852" name="Textfeld 852"/>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11D5D0" w14:textId="77777777" w:rsidR="006C12FF" w:rsidRDefault="006C12FF" w:rsidP="001E7AEC">
                            <w:r>
                              <w:rPr>
                                <w:rFonts w:ascii="Arial" w:hAnsi="Arial" w:cs="Arial"/>
                                <w:color w:val="C00000"/>
                                <w:sz w:val="56"/>
                                <w:szCs w:val="80"/>
                              </w:rPr>
                              <w:t>Lizenzierten Wettkämpfe</w:t>
                            </w:r>
                          </w:p>
                          <w:p w14:paraId="31447ED4" w14:textId="77777777" w:rsidR="006C12FF" w:rsidRDefault="006C12FF" w:rsidP="001E7A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58AF323" id="Textfeld 852" o:spid="_x0000_s1151" type="#_x0000_t202" style="position:absolute;left:0;text-align:left;margin-left:-5.85pt;margin-top:-67.55pt;width:482.9pt;height:47.5pt;z-index:25210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yIbbAIAAEUFAAAOAAAAZHJzL2Uyb0RvYy54bWysVEtv2zAMvg/YfxB0X5xHm7VBnSJLkWFA&#10;0RZrh54VWWqMyaImMbGzXz9KtpOs26XDLhJFfnyTurpuKsN2yocSbM5HgyFnykooSvuS829Pqw8X&#10;nAUUthAGrMr5XgV+PX//7qp2MzWGDZhCeUZGbJjVLucbRDfLsiA3qhJhAE5ZEmrwlUB6+pes8KIm&#10;65XJxsPhNKvBF86DVCEQ96YV8nmyr7WSeK91UMhMzik2TKdP5zqe2fxKzF68cJtSdmGIf4iiEqUl&#10;pwdTNwIF2/ryD1NVKT0E0DiQUGWgdSlVyoGyGQ1fZfO4EU6lXKg4wR3KFP6fWXm3e3QPnmHzCRpq&#10;YCxI7cIsEDPm02hfxZsiZSSnEu4PZVMNMknM6WgyvpiQSJJsOpyMz1Nds6O28wE/K6hYJHLuqS2p&#10;WmJ3G5A8ErSHRGcWVqUxqTXGspqMTsjkbxLSMDZyVGpyZ+YYeaJwb1TEGPtVaVYWKYHISOOllsaz&#10;naDBEFIqiyn3ZJfQEaUpiLcodvhjVG9RbvPoPYPFg3JVWvAp+1dhF9/7kHWLp0Ke5B1JbNYNJZ7z&#10;y4u+s2so9tRwD+0uBCdXJXXlVgR8EJ6GnxpJC433dGgDVH3oKM424H/+jR/xNJMk5aymZcp5+LEV&#10;XnFmvlia1svR2VncvvQ4O/84poc/laxPJXZbLYHaMqKvw8lERjyantQeqmfa+0X0SiJhJfnOOfbk&#10;EtsVp39DqsUigWjfnMBb++hkNB27FGfuqXkW3nWDiTTSd9CvnZi9ms8WGzUtLLYIukzDGwvdVrVr&#10;AO1qmunuX4mfwek7oY6/3/wXAAAA//8DAFBLAwQUAAYACAAAACEAuYUEDuMAAAAMAQAADwAAAGRy&#10;cy9kb3ducmV2LnhtbEyPT0/CQBDF7yZ+h82YeIPtIhWs3RLShJgYPYBcuE27S9u4f2p3geqndzjp&#10;7c28lze/yVejNeysh9B5J0FME2Da1V51rpGw/9hMlsBCRKfQeKclfOsAq+L2JsdM+Yvb6vMuNoxK&#10;XMhQQhtjn3Ee6lZbDFPfa0fe0Q8WI41Dw9WAFyq3hs+S5JFb7BxdaLHXZavrz93JSngtN++4rWZ2&#10;+WPKl7fjuv/aH1Ip7+/G9TOwqMf4F4YrPqFDQUyVPzkVmJEwEWJB0at4SAUwijylcxIVreaJAF7k&#10;/P8TxS8AAAD//wMAUEsBAi0AFAAGAAgAAAAhALaDOJL+AAAA4QEAABMAAAAAAAAAAAAAAAAAAAAA&#10;AFtDb250ZW50X1R5cGVzXS54bWxQSwECLQAUAAYACAAAACEAOP0h/9YAAACUAQAACwAAAAAAAAAA&#10;AAAAAAAvAQAAX3JlbHMvLnJlbHNQSwECLQAUAAYACAAAACEAwpMiG2wCAABFBQAADgAAAAAAAAAA&#10;AAAAAAAuAgAAZHJzL2Uyb0RvYy54bWxQSwECLQAUAAYACAAAACEAuYUEDuMAAAAMAQAADwAAAAAA&#10;AAAAAAAAAADGBAAAZHJzL2Rvd25yZXYueG1sUEsFBgAAAAAEAAQA8wAAANYFAAAAAA==&#10;" filled="f" stroked="f" strokeweight=".5pt">
                <v:textbox>
                  <w:txbxContent>
                    <w:p w14:paraId="7211D5D0" w14:textId="77777777" w:rsidR="006C12FF" w:rsidRDefault="006C12FF" w:rsidP="001E7AEC">
                      <w:r>
                        <w:rPr>
                          <w:rFonts w:ascii="Arial" w:hAnsi="Arial" w:cs="Arial"/>
                          <w:color w:val="C00000"/>
                          <w:sz w:val="56"/>
                          <w:szCs w:val="80"/>
                        </w:rPr>
                        <w:t>Lizenzierten Wettkämpfe</w:t>
                      </w:r>
                    </w:p>
                    <w:p w14:paraId="31447ED4" w14:textId="77777777" w:rsidR="006C12FF" w:rsidRDefault="006C12FF" w:rsidP="001E7AEC"/>
                  </w:txbxContent>
                </v:textbox>
              </v:shape>
            </w:pict>
          </mc:Fallback>
        </mc:AlternateContent>
      </w:r>
      <w:r>
        <w:rPr>
          <w:b/>
          <w:color w:val="C00000"/>
          <w:sz w:val="28"/>
          <w:szCs w:val="28"/>
        </w:rPr>
        <w:t>Mannschaft Bern 2, 3. Stärkeklasse</w:t>
      </w:r>
    </w:p>
    <w:p w14:paraId="2F12290A" w14:textId="77777777" w:rsidR="001E7AEC" w:rsidRPr="001B1707" w:rsidRDefault="001E7AEC" w:rsidP="001E7AEC">
      <w:pPr>
        <w:pStyle w:val="KeinLeerraum"/>
        <w:jc w:val="both"/>
        <w:rPr>
          <w:sz w:val="24"/>
          <w:szCs w:val="24"/>
        </w:rPr>
      </w:pPr>
    </w:p>
    <w:p w14:paraId="66BD27EB" w14:textId="77777777" w:rsidR="001E7AEC" w:rsidRPr="001B1707" w:rsidRDefault="001E7AEC" w:rsidP="001E7AEC">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89856" behindDoc="0" locked="0" layoutInCell="1" allowOverlap="1" wp14:anchorId="2DD2D01A" wp14:editId="0B864B18">
                <wp:simplePos x="0" y="0"/>
                <wp:positionH relativeFrom="column">
                  <wp:posOffset>1083645</wp:posOffset>
                </wp:positionH>
                <wp:positionV relativeFrom="paragraph">
                  <wp:posOffset>563</wp:posOffset>
                </wp:positionV>
                <wp:extent cx="4714875" cy="4390845"/>
                <wp:effectExtent l="0" t="0" r="28575" b="10160"/>
                <wp:wrapNone/>
                <wp:docPr id="788"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4390845"/>
                        </a:xfrm>
                        <a:prstGeom prst="rect">
                          <a:avLst/>
                        </a:prstGeom>
                        <a:solidFill>
                          <a:srgbClr val="D8D8D8"/>
                        </a:solidFill>
                        <a:ln w="9525">
                          <a:solidFill>
                            <a:srgbClr val="000000"/>
                          </a:solidFill>
                          <a:miter lim="800000"/>
                          <a:headEnd/>
                          <a:tailEnd/>
                        </a:ln>
                      </wps:spPr>
                      <wps:txbx>
                        <w:txbxContent>
                          <w:p w14:paraId="5BA9B6F8" w14:textId="77777777" w:rsidR="006C12FF" w:rsidRPr="006A0958" w:rsidRDefault="006C12FF" w:rsidP="001E7AEC">
                            <w:pPr>
                              <w:rPr>
                                <w:b/>
                              </w:rPr>
                            </w:pPr>
                            <w:r>
                              <w:rPr>
                                <w:b/>
                              </w:rPr>
                              <w:t>Max Häusler D1, Maxime Rohrbach D1, Lukas Ruof D1, Keziah Hürlimann D1</w:t>
                            </w:r>
                            <w:r>
                              <w:rPr>
                                <w:b/>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2D01A" id="_x0000_s1152" type="#_x0000_t202" style="position:absolute;left:0;text-align:left;margin-left:85.35pt;margin-top:.05pt;width:371.25pt;height:345.75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gDBHgIAADQEAAAOAAAAZHJzL2Uyb0RvYy54bWysU9uO0zAQfUfiHyy/06QlpW3UdLW0LEJa&#10;LtLCBziOk1g4HmO7TcrXM3ay3XJ7QSSS5fGMz8ycOd7eDJ0iJ2GdBF3Q+SylRGgOldRNQb98vnux&#10;psR5piumQIuCnoWjN7vnz7a9ycUCWlCVsARBtMt7U9DWe5MnieOt6JibgREanTXYjnk0bZNUlvWI&#10;3qlkkaavkh5sZSxw4RyeHkYn3UX8uhbcf6xrJzxRBcXafFxtXMuwJrstyxvLTCv5VAb7hyo6JjUm&#10;vUAdmGfkaOVvUJ3kFhzUfsahS6CuJRexB+xmnv7SzUPLjIi9IDnOXGhy/w+Wfzg9mE+W+OE1DDjA&#10;2IQz98C/OqJh3zLdiFtroW8FqzDxPFCW9Mbl09VAtctdACn791DhkNnRQwQaatsFVrBPgug4gPOF&#10;dDF4wvEwW82z9WpJCUdf9nKTrrNlzMHyx+vGOv9WQEfCpqAWpxrh2ene+VAOyx9DQjYHSlZ3Uqlo&#10;2KbcK0tODBVwWId/Qv8pTGnSF3SzXCxHBv4KkcbvTxCd9ChlJbuCri9BLA+8vdFVFJpnUo17LFnp&#10;icjA3ciiH8qByAoL2YQMgdgSqjNSa2GULj413LRgv1PSo2wL6r4dmRWUqHcax7OZZ1nQeTSy5WqB&#10;hr32lNcepjlCFdRTMm73fnwbR2Nl02KmURAabnGktYxkP1U11Y/SjDOYnlHQ/rUdo54e++4HAAAA&#10;//8DAFBLAwQUAAYACAAAACEArvkQYt0AAAAIAQAADwAAAGRycy9kb3ducmV2LnhtbEyPy27CMBBF&#10;95X6D9ZU6qYqTqANJcRBCAm1dMfjA4Z4SKLa4yg2EP6+ZtUur87VnTPFYrBGXKj3rWMF6SgBQVw5&#10;3XKt4LBfv36A8AFZo3FMCm7kYVE+PhSYa3flLV12oRZxhH2OCpoQulxKXzVk0Y9cRxzZyfUWQ4x9&#10;LXWP1zhujRwnSSYtthwvNNjRqqHqZ3e2CvTKvKzfKvxaHsLm298mw/v+c6vU89OwnIMINIS/Mtz1&#10;ozqU0enozqy9MDFPk2ms3oGIeJZOxiCOCrJZmoEsC/n/gfIXAAD//wMAUEsBAi0AFAAGAAgAAAAh&#10;ALaDOJL+AAAA4QEAABMAAAAAAAAAAAAAAAAAAAAAAFtDb250ZW50X1R5cGVzXS54bWxQSwECLQAU&#10;AAYACAAAACEAOP0h/9YAAACUAQAACwAAAAAAAAAAAAAAAAAvAQAAX3JlbHMvLnJlbHNQSwECLQAU&#10;AAYACAAAACEA7woAwR4CAAA0BAAADgAAAAAAAAAAAAAAAAAuAgAAZHJzL2Uyb0RvYy54bWxQSwEC&#10;LQAUAAYACAAAACEArvkQYt0AAAAIAQAADwAAAAAAAAAAAAAAAAB4BAAAZHJzL2Rvd25yZXYueG1s&#10;UEsFBgAAAAAEAAQA8wAAAIIFAAAAAA==&#10;" fillcolor="#d8d8d8">
                <v:textbox>
                  <w:txbxContent>
                    <w:p w14:paraId="5BA9B6F8" w14:textId="77777777" w:rsidR="006C12FF" w:rsidRPr="006A0958" w:rsidRDefault="006C12FF" w:rsidP="001E7AEC">
                      <w:pPr>
                        <w:rPr>
                          <w:b/>
                        </w:rPr>
                      </w:pPr>
                      <w:r>
                        <w:rPr>
                          <w:b/>
                        </w:rPr>
                        <w:t>Max Häusler D1, Maxime Rohrbach D1, Lukas Ruof D1, Keziah Hürlimann D1</w:t>
                      </w:r>
                      <w:r>
                        <w:rPr>
                          <w:b/>
                        </w:rPr>
                        <w:br/>
                      </w:r>
                    </w:p>
                  </w:txbxContent>
                </v:textbox>
              </v:shape>
            </w:pict>
          </mc:Fallback>
        </mc:AlternateContent>
      </w:r>
      <w:r>
        <w:rPr>
          <w:b/>
          <w:sz w:val="24"/>
          <w:szCs w:val="24"/>
        </w:rPr>
        <w:t>Spieler:</w:t>
      </w:r>
    </w:p>
    <w:p w14:paraId="01B1408F" w14:textId="77777777" w:rsidR="001E7AEC" w:rsidRDefault="001E7AEC" w:rsidP="001E7AEC">
      <w:pPr>
        <w:pStyle w:val="KeinLeerraum"/>
        <w:jc w:val="both"/>
        <w:rPr>
          <w:sz w:val="24"/>
          <w:szCs w:val="24"/>
        </w:rPr>
      </w:pPr>
    </w:p>
    <w:p w14:paraId="08066DCB" w14:textId="77777777" w:rsidR="001E7AEC" w:rsidRPr="00F33E0A" w:rsidRDefault="001E7AEC" w:rsidP="001E7AEC">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96000" behindDoc="0" locked="0" layoutInCell="1" allowOverlap="1" wp14:anchorId="39FB7C6F" wp14:editId="7FE1884F">
                <wp:simplePos x="0" y="0"/>
                <wp:positionH relativeFrom="column">
                  <wp:posOffset>1090295</wp:posOffset>
                </wp:positionH>
                <wp:positionV relativeFrom="paragraph">
                  <wp:posOffset>44450</wp:posOffset>
                </wp:positionV>
                <wp:extent cx="4600575" cy="862965"/>
                <wp:effectExtent l="0" t="0" r="9525" b="0"/>
                <wp:wrapNone/>
                <wp:docPr id="789"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86296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DDEC48" w14:textId="77777777" w:rsidR="006C12FF" w:rsidRPr="006471DB" w:rsidRDefault="006C12FF" w:rsidP="001E7AEC">
                            <w:pPr>
                              <w:jc w:val="both"/>
                              <w:rPr>
                                <w:b/>
                              </w:rPr>
                            </w:pPr>
                            <w:r>
                              <w:rPr>
                                <w:b/>
                              </w:rPr>
                              <w:t>1. Runde</w:t>
                            </w:r>
                            <w:r>
                              <w:rPr>
                                <w:b/>
                              </w:rPr>
                              <w:tab/>
                              <w:t>15.12.2018</w:t>
                            </w:r>
                            <w:r>
                              <w:rPr>
                                <w:b/>
                              </w:rPr>
                              <w:br/>
                              <w:t>2. Runde</w:t>
                            </w:r>
                            <w:r>
                              <w:rPr>
                                <w:b/>
                              </w:rPr>
                              <w:tab/>
                              <w:t>26.01.2019</w:t>
                            </w:r>
                            <w:r>
                              <w:rPr>
                                <w:b/>
                              </w:rPr>
                              <w:br/>
                            </w:r>
                            <w:r>
                              <w:rPr>
                                <w:b/>
                              </w:rPr>
                              <w:br/>
                              <w:t>Einzelspiel</w:t>
                            </w:r>
                            <w:r>
                              <w:rPr>
                                <w:b/>
                              </w:rPr>
                              <w:tab/>
                              <w:t>xx</w:t>
                            </w:r>
                            <w:r>
                              <w:rPr>
                                <w:b/>
                              </w:rPr>
                              <w:br/>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FB7C6F" id="_x0000_s1153" type="#_x0000_t202" style="position:absolute;left:0;text-align:left;margin-left:85.85pt;margin-top:3.5pt;width:362.25pt;height:67.95pt;z-index:2520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hVI+gEAANMDAAAOAAAAZHJzL2Uyb0RvYy54bWysU9GO0zAQfEfiHyy/06RV2+tFTU9Hq0NI&#10;B4d08AGO4yQWides3Sbl61k7uV6BN4QiWV6vPbszO9neDV3LTgqdBpPz+SzlTBkJpTZ1zr99fXi3&#10;4cx5YUrRglE5PyvH73Zv32x7m6kFNNCWChmBGJf1NueN9zZLEicb1Qk3A6sMJSvATngKsU5KFD2h&#10;d22ySNN10gOWFkEq5+j0MCb5LuJXlZL+qaqc8qzNOfXm44pxLcKa7LYiq1HYRsupDfEPXXRCGyp6&#10;gToIL9gR9V9QnZYIDio/k9AlUFVaqsiB2MzTP9g8N8KqyIXEcfYik/t/sPLz6dl+QeaH9zDQACMJ&#10;Zx9BfnfMwL4Rplb3iNA3SpRUeB4kS3rrsulpkNplLoAU/Scoacji6CECDRV2QRXiyQidBnC+iK4G&#10;zyQdLtdpurpZcSYpt1kvbterWEJkL68tOv9BQcfCJudIQ43o4vTofOhGZC9XQjEHrS4fdNvGAOti&#10;3yI7CTLAYRO+Cf23a60Jlw2EZyNiOIk0A7ORox+KgemSNEijcQLvAsozMUcYnUV/Am0awJ+c9eSq&#10;nLsfR4GKs/ajIfVu58tlsGEMlqubBQV4nSmuM8JIgsq552zc7v1o3aNFXTdUaZyXgXtSvNJRjNeu&#10;JgLknKjR5PJgzes43nr9F3e/AAAA//8DAFBLAwQUAAYACAAAACEAj5ne3twAAAAJAQAADwAAAGRy&#10;cy9kb3ducmV2LnhtbEyPzU7DMBCE70i8g7VI3KjTCDVtiFOhAuKGICDObryJA/E6xE6b8vQsJziO&#10;vtH8FNvZ9eKAY+g8KVguEhBItTcdtQreXh+u1iBC1GR07wkVnDDAtjw/K3Ru/JFe8FDFVnAIhVwr&#10;sDEOuZShtuh0WPgBiVnjR6cjy7GVZtRHDne9TJNkJZ3uiBusHnBnsf6sJqcAG3cfk92pev/Qj8/T&#10;U/P9ZelOqcuL+fYGRMQ5/pnhdz5Ph5I37f1EJoiedbbM2Kog40vM15tVCmLP4DrdgCwL+f9B+QMA&#10;AP//AwBQSwECLQAUAAYACAAAACEAtoM4kv4AAADhAQAAEwAAAAAAAAAAAAAAAAAAAAAAW0NvbnRl&#10;bnRfVHlwZXNdLnhtbFBLAQItABQABgAIAAAAIQA4/SH/1gAAAJQBAAALAAAAAAAAAAAAAAAAAC8B&#10;AABfcmVscy8ucmVsc1BLAQItABQABgAIAAAAIQATbhVI+gEAANMDAAAOAAAAAAAAAAAAAAAAAC4C&#10;AABkcnMvZTJvRG9jLnhtbFBLAQItABQABgAIAAAAIQCPmd7e3AAAAAkBAAAPAAAAAAAAAAAAAAAA&#10;AFQEAABkcnMvZG93bnJldi54bWxQSwUGAAAAAAQABADzAAAAXQUAAAAA&#10;" fillcolor="#d8d8d8" stroked="f">
                <v:textbox>
                  <w:txbxContent>
                    <w:p w14:paraId="7ADDEC48" w14:textId="77777777" w:rsidR="006C12FF" w:rsidRPr="006471DB" w:rsidRDefault="006C12FF" w:rsidP="001E7AEC">
                      <w:pPr>
                        <w:jc w:val="both"/>
                        <w:rPr>
                          <w:b/>
                        </w:rPr>
                      </w:pPr>
                      <w:r>
                        <w:rPr>
                          <w:b/>
                        </w:rPr>
                        <w:t>1. Runde</w:t>
                      </w:r>
                      <w:r>
                        <w:rPr>
                          <w:b/>
                        </w:rPr>
                        <w:tab/>
                        <w:t>15.12.2018</w:t>
                      </w:r>
                      <w:r>
                        <w:rPr>
                          <w:b/>
                        </w:rPr>
                        <w:br/>
                        <w:t>2. Runde</w:t>
                      </w:r>
                      <w:r>
                        <w:rPr>
                          <w:b/>
                        </w:rPr>
                        <w:tab/>
                        <w:t>26.01.2019</w:t>
                      </w:r>
                      <w:r>
                        <w:rPr>
                          <w:b/>
                        </w:rPr>
                        <w:br/>
                      </w:r>
                      <w:r>
                        <w:rPr>
                          <w:b/>
                        </w:rPr>
                        <w:br/>
                        <w:t>Einzelspiel</w:t>
                      </w:r>
                      <w:r>
                        <w:rPr>
                          <w:b/>
                        </w:rPr>
                        <w:tab/>
                        <w:t>xx</w:t>
                      </w:r>
                      <w:r>
                        <w:rPr>
                          <w:b/>
                        </w:rPr>
                        <w:br/>
                      </w:r>
                    </w:p>
                  </w:txbxContent>
                </v:textbox>
              </v:shape>
            </w:pict>
          </mc:Fallback>
        </mc:AlternateContent>
      </w:r>
      <w:r>
        <w:rPr>
          <w:noProof/>
          <w:sz w:val="24"/>
          <w:szCs w:val="24"/>
          <w:lang w:eastAsia="de-CH"/>
        </w:rPr>
        <mc:AlternateContent>
          <mc:Choice Requires="wps">
            <w:drawing>
              <wp:anchor distT="0" distB="0" distL="114300" distR="114300" simplePos="0" relativeHeight="252097024" behindDoc="0" locked="0" layoutInCell="1" allowOverlap="1" wp14:anchorId="0A3744AD" wp14:editId="05524BA3">
                <wp:simplePos x="0" y="0"/>
                <wp:positionH relativeFrom="column">
                  <wp:posOffset>1080770</wp:posOffset>
                </wp:positionH>
                <wp:positionV relativeFrom="paragraph">
                  <wp:posOffset>28946</wp:posOffset>
                </wp:positionV>
                <wp:extent cx="4714875" cy="0"/>
                <wp:effectExtent l="0" t="0" r="9525" b="19050"/>
                <wp:wrapNone/>
                <wp:docPr id="790"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F6F151" id="AutoShape 178" o:spid="_x0000_s1026" type="#_x0000_t32" style="position:absolute;margin-left:85.1pt;margin-top:2.3pt;width:371.25pt;height:0;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MAYsofbAAAABwEAAA8AAABkcnMvZG93bnJl&#10;di54bWxMjk1PwzAQRO9I/AdrK3FB1E4ELQ1xqgqJA8d+SFzdeElC43UUO03or2fLBY5PM5p5+Xpy&#10;rThjHxpPGpK5AoFUettQpeGwf3t4BhGiIWtaT6jhGwOsi9ub3GTWj7TF8y5WgkcoZEZDHWOXSRnK&#10;Gp0Jc98hcfbpe2ciY19J25uRx10rU6UW0pmG+KE2Hb7WWJ52g9OAYXhK1GblqsP7Zbz/SC9fY7fX&#10;+m42bV5ARJziXxmu+qwOBTsd/UA2iJZ5qVKuanhcgOB8laRLEMdflkUu//sXPwAAAP//AwBQSwEC&#10;LQAUAAYACAAAACEAtoM4kv4AAADhAQAAEwAAAAAAAAAAAAAAAAAAAAAAW0NvbnRlbnRfVHlwZXNd&#10;LnhtbFBLAQItABQABgAIAAAAIQA4/SH/1gAAAJQBAAALAAAAAAAAAAAAAAAAAC8BAABfcmVscy8u&#10;cmVsc1BLAQItABQABgAIAAAAIQBToVsZuQEAAFYDAAAOAAAAAAAAAAAAAAAAAC4CAABkcnMvZTJv&#10;RG9jLnhtbFBLAQItABQABgAIAAAAIQDAGLKH2wAAAAcBAAAPAAAAAAAAAAAAAAAAABMEAABkcnMv&#10;ZG93bnJldi54bWxQSwUGAAAAAAQABADzAAAAGwUAAAAA&#10;"/>
            </w:pict>
          </mc:Fallback>
        </mc:AlternateContent>
      </w:r>
      <w:r w:rsidRPr="00F33E0A">
        <w:rPr>
          <w:b/>
          <w:sz w:val="24"/>
          <w:szCs w:val="24"/>
        </w:rPr>
        <w:t>Datum:</w:t>
      </w:r>
    </w:p>
    <w:p w14:paraId="79AEAEEE" w14:textId="77777777" w:rsidR="001E7AEC" w:rsidRDefault="001E7AEC" w:rsidP="001E7AEC">
      <w:pPr>
        <w:pStyle w:val="KeinLeerraum"/>
        <w:jc w:val="both"/>
        <w:rPr>
          <w:sz w:val="24"/>
          <w:szCs w:val="24"/>
        </w:rPr>
      </w:pPr>
    </w:p>
    <w:p w14:paraId="3D79DB69" w14:textId="77777777" w:rsidR="001E7AEC" w:rsidRDefault="001E7AEC" w:rsidP="001E7AEC">
      <w:pPr>
        <w:pStyle w:val="KeinLeerraum"/>
        <w:jc w:val="both"/>
        <w:rPr>
          <w:sz w:val="24"/>
          <w:szCs w:val="24"/>
        </w:rPr>
      </w:pPr>
    </w:p>
    <w:p w14:paraId="06E3188D" w14:textId="77777777" w:rsidR="001E7AEC" w:rsidRDefault="00892A47" w:rsidP="001E7AEC">
      <w:pPr>
        <w:pStyle w:val="KeinLeerraum"/>
        <w:jc w:val="both"/>
        <w:rPr>
          <w:sz w:val="24"/>
          <w:szCs w:val="24"/>
        </w:rPr>
      </w:pPr>
      <w:r>
        <w:rPr>
          <w:noProof/>
          <w:sz w:val="24"/>
          <w:szCs w:val="24"/>
          <w:lang w:eastAsia="de-CH"/>
        </w:rPr>
        <mc:AlternateContent>
          <mc:Choice Requires="wps">
            <w:drawing>
              <wp:anchor distT="0" distB="0" distL="114300" distR="114300" simplePos="0" relativeHeight="252123648" behindDoc="0" locked="0" layoutInCell="1" allowOverlap="1" wp14:anchorId="412C54D4" wp14:editId="5CBF0DB9">
                <wp:simplePos x="0" y="0"/>
                <wp:positionH relativeFrom="column">
                  <wp:posOffset>2042795</wp:posOffset>
                </wp:positionH>
                <wp:positionV relativeFrom="paragraph">
                  <wp:posOffset>5979</wp:posOffset>
                </wp:positionV>
                <wp:extent cx="3648075" cy="314325"/>
                <wp:effectExtent l="0" t="0" r="28575" b="28575"/>
                <wp:wrapNone/>
                <wp:docPr id="849"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5B0AADA3" w14:textId="77777777" w:rsidR="006C12FF" w:rsidRDefault="006C12FF" w:rsidP="001E7A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C54D4" id="_x0000_s1154" type="#_x0000_t202" style="position:absolute;left:0;text-align:left;margin-left:160.85pt;margin-top:.45pt;width:287.25pt;height:24.75pt;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Ey9GwIAADQ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dEcp5ojsRuoToStQiDdOmp0aYB/M5ZR7Ituf+2F6g4M+8sjedmPJtFnSdjNr+ekIGX&#10;nu2lR1hJUCUPnA3bTRjext6h3jWUaRCEhTWNtNaJ7eeqTg2QNNMQTs8oav/STlHPj331AwAA//8D&#10;AFBLAwQUAAYACAAAACEAwEUzWd4AAAAHAQAADwAAAGRycy9kb3ducmV2LnhtbEyOwU7DMBBE70j8&#10;g7VIXBB1GkrbhGwqhAQS4kILaq9uvMQR8TqKnSb9e8wJjqMZvXnFZrKtOFHvG8cI81kCgrhyuuEa&#10;4fPj+XYNwgfFWrWOCeFMHjbl5UWhcu1G3tJpF2oRIexzhWBC6HIpfWXIKj9zHXHsvlxvVYixr6Xu&#10;1RjhtpVpkiylVQ3HB6M6ejJUfe8Gi3AYKn0zGvle0yp7eVvI7f78ahCvr6bHBxCBpvA3hl/9qA5l&#10;dDq6gbUXLcJdOl/FKUIGItbrbJmCOCLcJwuQZSH/+5c/AAAA//8DAFBLAQItABQABgAIAAAAIQC2&#10;gziS/gAAAOEBAAATAAAAAAAAAAAAAAAAAAAAAABbQ29udGVudF9UeXBlc10ueG1sUEsBAi0AFAAG&#10;AAgAAAAhADj9If/WAAAAlAEAAAsAAAAAAAAAAAAAAAAALwEAAF9yZWxzLy5yZWxzUEsBAi0AFAAG&#10;AAgAAAAhAGsQTL0bAgAANAQAAA4AAAAAAAAAAAAAAAAALgIAAGRycy9lMm9Eb2MueG1sUEsBAi0A&#10;FAAGAAgAAAAhAMBFM1neAAAABwEAAA8AAAAAAAAAAAAAAAAAdQQAAGRycy9kb3ducmV2LnhtbFBL&#10;BQYAAAAABAAEAPMAAACABQAAAAA=&#10;" fillcolor="#a5a5a5">
                <v:textbox>
                  <w:txbxContent>
                    <w:p w14:paraId="5B0AADA3" w14:textId="77777777" w:rsidR="006C12FF" w:rsidRDefault="006C12FF" w:rsidP="001E7AEC"/>
                  </w:txbxContent>
                </v:textbox>
              </v:shape>
            </w:pict>
          </mc:Fallback>
        </mc:AlternateContent>
      </w:r>
    </w:p>
    <w:p w14:paraId="51317EB0" w14:textId="77777777" w:rsidR="001E7AEC" w:rsidRDefault="001E7AEC" w:rsidP="001E7AEC">
      <w:pPr>
        <w:pStyle w:val="KeinLeerraum"/>
        <w:jc w:val="both"/>
        <w:rPr>
          <w:sz w:val="24"/>
          <w:szCs w:val="24"/>
        </w:rPr>
      </w:pPr>
    </w:p>
    <w:p w14:paraId="72D5F8E1" w14:textId="77777777" w:rsidR="001E7AEC" w:rsidRPr="00F33E0A" w:rsidRDefault="001E7AEC" w:rsidP="001E7AEC">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91904" behindDoc="0" locked="0" layoutInCell="1" allowOverlap="1" wp14:anchorId="287E61B4" wp14:editId="1376F4A9">
                <wp:simplePos x="0" y="0"/>
                <wp:positionH relativeFrom="column">
                  <wp:posOffset>1089304</wp:posOffset>
                </wp:positionH>
                <wp:positionV relativeFrom="paragraph">
                  <wp:posOffset>1194</wp:posOffset>
                </wp:positionV>
                <wp:extent cx="4600575" cy="892454"/>
                <wp:effectExtent l="0" t="0" r="9525" b="3175"/>
                <wp:wrapNone/>
                <wp:docPr id="791"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892454"/>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E7CC1B" w14:textId="77777777" w:rsidR="006C12FF" w:rsidRDefault="006C12FF" w:rsidP="001E7AEC">
                            <w:pPr>
                              <w:jc w:val="both"/>
                            </w:pPr>
                            <w:r>
                              <w:rPr>
                                <w:b/>
                              </w:rPr>
                              <w:t>1. Runde</w:t>
                            </w:r>
                            <w:r>
                              <w:rPr>
                                <w:b/>
                              </w:rPr>
                              <w:tab/>
                              <w:t>13:30</w:t>
                            </w:r>
                            <w:r w:rsidRPr="000E5F6A">
                              <w:rPr>
                                <w:b/>
                              </w:rPr>
                              <w:t>-1</w:t>
                            </w:r>
                            <w:r>
                              <w:rPr>
                                <w:b/>
                              </w:rPr>
                              <w:t>7</w:t>
                            </w:r>
                            <w:r w:rsidRPr="000E5F6A">
                              <w:rPr>
                                <w:b/>
                              </w:rPr>
                              <w:t>:00h</w:t>
                            </w:r>
                            <w:r>
                              <w:rPr>
                                <w:b/>
                              </w:rPr>
                              <w:br/>
                              <w:t>2. Runde</w:t>
                            </w:r>
                            <w:r>
                              <w:rPr>
                                <w:b/>
                              </w:rPr>
                              <w:tab/>
                              <w:t>13:30-17:00h</w:t>
                            </w:r>
                            <w:r>
                              <w:rPr>
                                <w:b/>
                              </w:rPr>
                              <w:br/>
                              <w:t>Einzelspiel</w:t>
                            </w:r>
                            <w:r>
                              <w:rPr>
                                <w:b/>
                              </w:rPr>
                              <w:tab/>
                              <w:t>19:30-21:00h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7E61B4" id="_x0000_s1155" type="#_x0000_t202" style="position:absolute;left:0;text-align:left;margin-left:85.75pt;margin-top:.1pt;width:362.25pt;height:70.25pt;z-index:2520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HDN+wEAANMDAAAOAAAAZHJzL2Uyb0RvYy54bWysU9Fu2zAMfB+wfxD0vtgJnDY14hRdgg4D&#10;unVAtw+QZdkWZosapcTOvn6UnKbZ9lYUBgRRlI6843l9O/YdOyh0GkzB57OUM2UkVNo0Bf/x/f7D&#10;ijPnhalEB0YV/Kgcv928f7cebK4W0EJXKWQEYlw+2IK33ts8SZxsVS/cDKwylKwBe+EpxCapUAyE&#10;3nfJIk2vkgGwsghSOUenuynJNxG/rpX0j3XtlGddwak3H1eMaxnWZLMWeYPCtlqe2hCv6KIX2lDR&#10;M9ROeMH2qP+D6rVEcFD7mYQ+gbrWUkUOxGae/sPmqRVWRS4kjrNnmdzbwcqvhyf7DZkfP8JIA4wk&#10;nH0A+dMxA9tWmEbdIcLQKlFR4XmQLBmsy09Pg9QudwGkHL5ARUMWew8RaKyxD6oQT0boNIDjWXQ1&#10;eibpMLtK0+X1kjNJudXNIltmsYTIn19bdP6Tgp6FTcGRhhrRxeHB+dCNyJ+vhGIOOl3d666LATbl&#10;tkN2EGSA3Sp8J/S/rnUmXDYQnk2I4STSDMwmjn4sR6Yr0iBdBJDAu4TqSMwRJmfRn0CbFvA3ZwO5&#10;quDu116g4qz7bEi9m3mWBRvGIFteLyjAy0x5mRFGElTBPWfTdusn6+4t6qalStO8DNyR4rWOYrx0&#10;dSJAzokanVwerHkZx1sv/+LmDwAAAP//AwBQSwMEFAAGAAgAAAAhAPm4a+HcAAAACAEAAA8AAABk&#10;cnMvZG93bnJldi54bWxMj8FOwzAQRO9I/IO1SNyo3QraEuJUqIC4IQiIsxtv4kC8DrHTpnw9ywmO&#10;szOafZNvJt+JPQ6xDaRhPlMgkKpgW2o0vL0+XKxBxGTImi4QajhihE1xepKbzIYDveC+TI3gEoqZ&#10;0eBS6jMpY+XQmzgLPRJ7dRi8SSyHRtrBHLjcd3Kh1FJ60xJ/cKbHrcPqsxy9Bqz9fVLbY/n+YR6f&#10;x6f6+8vRndbnZ9PtDYiEU/oLwy8+o0PBTLswko2iY72aX3FUwwIE2+vrJU/b8f1SrUAWufw/oPgB&#10;AAD//wMAUEsBAi0AFAAGAAgAAAAhALaDOJL+AAAA4QEAABMAAAAAAAAAAAAAAAAAAAAAAFtDb250&#10;ZW50X1R5cGVzXS54bWxQSwECLQAUAAYACAAAACEAOP0h/9YAAACUAQAACwAAAAAAAAAAAAAAAAAv&#10;AQAAX3JlbHMvLnJlbHNQSwECLQAUAAYACAAAACEASnBwzfsBAADTAwAADgAAAAAAAAAAAAAAAAAu&#10;AgAAZHJzL2Uyb0RvYy54bWxQSwECLQAUAAYACAAAACEA+bhr4dwAAAAIAQAADwAAAAAAAAAAAAAA&#10;AABVBAAAZHJzL2Rvd25yZXYueG1sUEsFBgAAAAAEAAQA8wAAAF4FAAAAAA==&#10;" fillcolor="#d8d8d8" stroked="f">
                <v:textbox>
                  <w:txbxContent>
                    <w:p w14:paraId="72E7CC1B" w14:textId="77777777" w:rsidR="006C12FF" w:rsidRDefault="006C12FF" w:rsidP="001E7AEC">
                      <w:pPr>
                        <w:jc w:val="both"/>
                      </w:pPr>
                      <w:r>
                        <w:rPr>
                          <w:b/>
                        </w:rPr>
                        <w:t>1. Runde</w:t>
                      </w:r>
                      <w:r>
                        <w:rPr>
                          <w:b/>
                        </w:rPr>
                        <w:tab/>
                        <w:t>13:30</w:t>
                      </w:r>
                      <w:r w:rsidRPr="000E5F6A">
                        <w:rPr>
                          <w:b/>
                        </w:rPr>
                        <w:t>-1</w:t>
                      </w:r>
                      <w:r>
                        <w:rPr>
                          <w:b/>
                        </w:rPr>
                        <w:t>7</w:t>
                      </w:r>
                      <w:r w:rsidRPr="000E5F6A">
                        <w:rPr>
                          <w:b/>
                        </w:rPr>
                        <w:t>:00h</w:t>
                      </w:r>
                      <w:r>
                        <w:rPr>
                          <w:b/>
                        </w:rPr>
                        <w:br/>
                        <w:t>2. Runde</w:t>
                      </w:r>
                      <w:r>
                        <w:rPr>
                          <w:b/>
                        </w:rPr>
                        <w:tab/>
                        <w:t>13:30-17:00h</w:t>
                      </w:r>
                      <w:r>
                        <w:rPr>
                          <w:b/>
                        </w:rPr>
                        <w:br/>
                        <w:t>Einzelspiel</w:t>
                      </w:r>
                      <w:r>
                        <w:rPr>
                          <w:b/>
                        </w:rPr>
                        <w:tab/>
                        <w:t>19:30-21:00h</w:t>
                      </w:r>
                    </w:p>
                  </w:txbxContent>
                </v:textbox>
              </v:shape>
            </w:pict>
          </mc:Fallback>
        </mc:AlternateContent>
      </w:r>
      <w:r>
        <w:rPr>
          <w:noProof/>
          <w:sz w:val="24"/>
          <w:szCs w:val="24"/>
          <w:lang w:eastAsia="de-CH"/>
        </w:rPr>
        <mc:AlternateContent>
          <mc:Choice Requires="wps">
            <w:drawing>
              <wp:anchor distT="0" distB="0" distL="114300" distR="114300" simplePos="0" relativeHeight="252100096" behindDoc="0" locked="0" layoutInCell="1" allowOverlap="1" wp14:anchorId="5594A8B2" wp14:editId="4318A26F">
                <wp:simplePos x="0" y="0"/>
                <wp:positionH relativeFrom="column">
                  <wp:posOffset>1090295</wp:posOffset>
                </wp:positionH>
                <wp:positionV relativeFrom="paragraph">
                  <wp:posOffset>-1270</wp:posOffset>
                </wp:positionV>
                <wp:extent cx="4714875" cy="0"/>
                <wp:effectExtent l="0" t="0" r="9525" b="19050"/>
                <wp:wrapNone/>
                <wp:docPr id="792"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7F08F5" id="AutoShape 190" o:spid="_x0000_s1026" type="#_x0000_t32" style="position:absolute;margin-left:85.85pt;margin-top:-.1pt;width:371.25pt;height:0;z-index:2521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FYBJITaAAAABwEAAA8AAABkcnMvZG93bnJl&#10;di54bWxMjkFPg0AQhe8m/ofNmHgx7QJRa5GlaUw8eLRt4nXKjoCys4RdCvbXO3rR23x5L2++YjO7&#10;Tp1oCK1nA+kyAUVcedtybeCwf148gAoR2WLnmQx8UYBNeXlRYG79xK902sVayQiHHA00Mfa51qFq&#10;yGFY+p5Ysnc/OIyCQ63tgJOMu05nSXKvHbYsHxrs6amh6nM3OgMUxrs02a5dfXg5Tzdv2flj6vfG&#10;XF/N20dQkeb4V4YffVGHUpyOfmQbVCe8SldSNbDIQEm+Tm/lOP6yLgv937/8BgAA//8DAFBLAQIt&#10;ABQABgAIAAAAIQC2gziS/gAAAOEBAAATAAAAAAAAAAAAAAAAAAAAAABbQ29udGVudF9UeXBlc10u&#10;eG1sUEsBAi0AFAAGAAgAAAAhADj9If/WAAAAlAEAAAsAAAAAAAAAAAAAAAAALwEAAF9yZWxzLy5y&#10;ZWxzUEsBAi0AFAAGAAgAAAAhAFOhWxm5AQAAVgMAAA4AAAAAAAAAAAAAAAAALgIAAGRycy9lMm9E&#10;b2MueG1sUEsBAi0AFAAGAAgAAAAhAFYBJITaAAAABwEAAA8AAAAAAAAAAAAAAAAAEwQAAGRycy9k&#10;b3ducmV2LnhtbFBLBQYAAAAABAAEAPMAAAAaBQAAAAA=&#10;"/>
            </w:pict>
          </mc:Fallback>
        </mc:AlternateContent>
      </w:r>
      <w:r w:rsidRPr="00F33E0A">
        <w:rPr>
          <w:b/>
          <w:sz w:val="24"/>
          <w:szCs w:val="24"/>
        </w:rPr>
        <w:t>Uhrzeit:</w:t>
      </w:r>
    </w:p>
    <w:p w14:paraId="15B9D2DE" w14:textId="77777777" w:rsidR="001E7AEC" w:rsidRDefault="001E7AEC" w:rsidP="001E7AEC">
      <w:pPr>
        <w:pStyle w:val="KeinLeerraum"/>
        <w:jc w:val="both"/>
        <w:rPr>
          <w:b/>
          <w:sz w:val="24"/>
          <w:szCs w:val="24"/>
        </w:rPr>
      </w:pPr>
    </w:p>
    <w:p w14:paraId="14DB3D55" w14:textId="77777777" w:rsidR="001E7AEC" w:rsidRDefault="001E7AEC" w:rsidP="001E7AEC">
      <w:pPr>
        <w:pStyle w:val="KeinLeerraum"/>
        <w:jc w:val="both"/>
        <w:rPr>
          <w:b/>
          <w:sz w:val="24"/>
          <w:szCs w:val="24"/>
        </w:rPr>
      </w:pPr>
    </w:p>
    <w:p w14:paraId="39CC9F93" w14:textId="77777777" w:rsidR="001E7AEC" w:rsidRDefault="001E7AEC" w:rsidP="001E7AEC">
      <w:pPr>
        <w:pStyle w:val="KeinLeerraum"/>
        <w:jc w:val="both"/>
        <w:rPr>
          <w:b/>
          <w:sz w:val="24"/>
          <w:szCs w:val="24"/>
        </w:rPr>
      </w:pPr>
    </w:p>
    <w:p w14:paraId="7A129EFE" w14:textId="77777777" w:rsidR="001E7AEC" w:rsidRPr="00F33E0A" w:rsidRDefault="001E7AEC" w:rsidP="001E7AEC">
      <w:pPr>
        <w:pStyle w:val="KeinLeerraum"/>
        <w:jc w:val="both"/>
        <w:rPr>
          <w:b/>
          <w:sz w:val="24"/>
          <w:szCs w:val="24"/>
        </w:rPr>
      </w:pPr>
    </w:p>
    <w:p w14:paraId="376A7940" w14:textId="77777777" w:rsidR="001E7AEC" w:rsidRPr="00F33E0A" w:rsidRDefault="001E7AEC" w:rsidP="001E7AEC">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90880" behindDoc="0" locked="0" layoutInCell="1" allowOverlap="1" wp14:anchorId="231C5A23" wp14:editId="11BAB414">
                <wp:simplePos x="0" y="0"/>
                <wp:positionH relativeFrom="column">
                  <wp:posOffset>1090295</wp:posOffset>
                </wp:positionH>
                <wp:positionV relativeFrom="paragraph">
                  <wp:posOffset>21920</wp:posOffset>
                </wp:positionV>
                <wp:extent cx="4600575" cy="969010"/>
                <wp:effectExtent l="0" t="0" r="9525" b="2540"/>
                <wp:wrapNone/>
                <wp:docPr id="793"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96901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ED0C15" w14:textId="77777777" w:rsidR="006C12FF" w:rsidRPr="00291DED" w:rsidRDefault="006C12FF" w:rsidP="00D848D5">
                            <w:pPr>
                              <w:spacing w:line="240" w:lineRule="auto"/>
                              <w:jc w:val="both"/>
                              <w:rPr>
                                <w:b/>
                              </w:rPr>
                            </w:pPr>
                            <w:r>
                              <w:rPr>
                                <w:b/>
                              </w:rPr>
                              <w:t>1. Runde</w:t>
                            </w:r>
                            <w:r>
                              <w:rPr>
                                <w:b/>
                              </w:rPr>
                              <w:tab/>
                            </w:r>
                            <w:r w:rsidRPr="00D848D5">
                              <w:rPr>
                                <w:b/>
                              </w:rPr>
                              <w:t>Primarschulhaus</w:t>
                            </w:r>
                            <w:r>
                              <w:rPr>
                                <w:b/>
                              </w:rPr>
                              <w:t xml:space="preserve">, </w:t>
                            </w:r>
                            <w:r w:rsidRPr="00D848D5">
                              <w:rPr>
                                <w:b/>
                              </w:rPr>
                              <w:t>Schulhausstrasse 5 , 3257 Grossaffoltern</w:t>
                            </w:r>
                            <w:r>
                              <w:rPr>
                                <w:b/>
                              </w:rPr>
                              <w:br/>
                              <w:t>2. Runde</w:t>
                            </w:r>
                            <w:r>
                              <w:rPr>
                                <w:b/>
                              </w:rPr>
                              <w:tab/>
                            </w:r>
                            <w:r w:rsidRPr="000A3988">
                              <w:rPr>
                                <w:b/>
                              </w:rPr>
                              <w:t>Turnhalle Lerbermatte, Kirchstrasse 72</w:t>
                            </w:r>
                            <w:r>
                              <w:rPr>
                                <w:b/>
                              </w:rPr>
                              <w:t>-76, 3084 Wabern</w:t>
                            </w:r>
                            <w:r>
                              <w:rPr>
                                <w:b/>
                              </w:rPr>
                              <w:br/>
                              <w:t>Einzelspiel</w:t>
                            </w:r>
                            <w:r>
                              <w:rPr>
                                <w:b/>
                              </w:rPr>
                              <w:tab/>
                              <w:t>Unsere Halle</w:t>
                            </w:r>
                            <w:r>
                              <w:rPr>
                                <w:b/>
                              </w:rPr>
                              <w:tab/>
                            </w:r>
                            <w:r>
                              <w:rPr>
                                <w:b/>
                              </w:rPr>
                              <w:br/>
                            </w:r>
                          </w:p>
                          <w:p w14:paraId="5AF53E52" w14:textId="77777777" w:rsidR="006C12FF" w:rsidRDefault="006C12FF" w:rsidP="001E7AEC">
                            <w:pPr>
                              <w:spacing w:line="240" w:lineRule="auto"/>
                              <w:jc w:val="both"/>
                              <w:rPr>
                                <w:b/>
                              </w:rPr>
                            </w:pPr>
                            <w:r>
                              <w:rPr>
                                <w:b/>
                              </w:rPr>
                              <w:br/>
                            </w:r>
                          </w:p>
                          <w:p w14:paraId="0D64AE94" w14:textId="77777777" w:rsidR="006C12FF" w:rsidRPr="000A3988" w:rsidRDefault="006C12FF" w:rsidP="001E7AEC">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C5A23" id="_x0000_s1156" type="#_x0000_t202" style="position:absolute;left:0;text-align:left;margin-left:85.85pt;margin-top:1.75pt;width:362.25pt;height:76.3pt;z-index:2520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dlk+gEAANMDAAAOAAAAZHJzL2Uyb0RvYy54bWysU9uO0zAQfUfiHyy/06Sl7W6jpqul1SKk&#10;5SItfIDjOIlF4jFjt0n5esZOtlvgDaFIlsdjn5lz5mR7N3QtOyl0GkzO57OUM2UklNrUOf/29eHN&#10;LWfOC1OKFozK+Vk5frd7/Wrb20wtoIG2VMgIxListzlvvLdZkjjZqE64GVhlKFkBdsJTiHVSougJ&#10;vWuTRZqukx6wtAhSOUenhzHJdxG/qpT0n6vKKc/anFNvPq4Y1yKsyW4rshqFbbSc2hD/0EUntKGi&#10;F6iD8IIdUf8F1WmJ4KDyMwldAlWlpYociM08/YPNUyOsilxIHGcvMrn/Bys/nZ7sF2R+eAcDDTCS&#10;cPYR5HfHDOwbYWp1jwh9o0RJhedBsqS3LpueBqld5gJI0X+EkoYsjh4i0FBhF1QhnozQaQDni+hq&#10;8EzS4XKdpqubFWeScpv1hmSIJUT2/Nqi8+8VdCxsco401IguTo/Oh25E9nwlFHPQ6vJBt20MsC72&#10;LbKTIAMcbsM3of92rTXhsoHwbEQMJ5FmYDZy9EMxMF2SBunbABJ4F1CeiTnC6Cz6E2jTAP7krCdX&#10;5dz9OApUnLUfDKm3mS+XwYYxWK5uFhTgdaa4zggjCSrnnrNxu/ejdY8Wdd1QpXFeBu5J8UpHMV66&#10;mgiQc6JGk8uDNa/jeOvlX9z9AgAA//8DAFBLAwQUAAYACAAAACEAJlBbs94AAAAJAQAADwAAAGRy&#10;cy9kb3ducmV2LnhtbEyPy07DMBBF90j8gzVI7KiToqYlxKlQAbFDJVRdu/HkAfE4xE6b8vUMK1he&#10;nas7Z7L1ZDtxxMG3jhTEswgEUulMS7WC3fvzzQqED5qM7hyhgjN6WOeXF5lOjTvRGx6LUAseIZ9q&#10;BU0IfSqlLxu02s9cj8SscoPVgeNQSzPoE4/bTs6jKJFWt8QXGt3jpsHysxitAqzsU4g252L/oV+2&#10;42v1/dXQo1LXV9PDPYiAU/grw68+q0POTgc3kvGi47yMl1xVcLsAwXx1l8xBHBgskhhknsn/H+Q/&#10;AAAA//8DAFBLAQItABQABgAIAAAAIQC2gziS/gAAAOEBAAATAAAAAAAAAAAAAAAAAAAAAABbQ29u&#10;dGVudF9UeXBlc10ueG1sUEsBAi0AFAAGAAgAAAAhADj9If/WAAAAlAEAAAsAAAAAAAAAAAAAAAAA&#10;LwEAAF9yZWxzLy5yZWxzUEsBAi0AFAAGAAgAAAAhAHwh2WT6AQAA0wMAAA4AAAAAAAAAAAAAAAAA&#10;LgIAAGRycy9lMm9Eb2MueG1sUEsBAi0AFAAGAAgAAAAhACZQW7PeAAAACQEAAA8AAAAAAAAAAAAA&#10;AAAAVAQAAGRycy9kb3ducmV2LnhtbFBLBQYAAAAABAAEAPMAAABfBQAAAAA=&#10;" fillcolor="#d8d8d8" stroked="f">
                <v:textbox>
                  <w:txbxContent>
                    <w:p w14:paraId="02ED0C15" w14:textId="77777777" w:rsidR="006C12FF" w:rsidRPr="00291DED" w:rsidRDefault="006C12FF" w:rsidP="00D848D5">
                      <w:pPr>
                        <w:spacing w:line="240" w:lineRule="auto"/>
                        <w:jc w:val="both"/>
                        <w:rPr>
                          <w:b/>
                        </w:rPr>
                      </w:pPr>
                      <w:r>
                        <w:rPr>
                          <w:b/>
                        </w:rPr>
                        <w:t>1. Runde</w:t>
                      </w:r>
                      <w:r>
                        <w:rPr>
                          <w:b/>
                        </w:rPr>
                        <w:tab/>
                      </w:r>
                      <w:r w:rsidRPr="00D848D5">
                        <w:rPr>
                          <w:b/>
                        </w:rPr>
                        <w:t>Primarschulhaus</w:t>
                      </w:r>
                      <w:r>
                        <w:rPr>
                          <w:b/>
                        </w:rPr>
                        <w:t xml:space="preserve">, </w:t>
                      </w:r>
                      <w:r w:rsidRPr="00D848D5">
                        <w:rPr>
                          <w:b/>
                        </w:rPr>
                        <w:t>Schulhausstrasse 5 , 3257 Grossaffoltern</w:t>
                      </w:r>
                      <w:r>
                        <w:rPr>
                          <w:b/>
                        </w:rPr>
                        <w:br/>
                        <w:t>2. Runde</w:t>
                      </w:r>
                      <w:r>
                        <w:rPr>
                          <w:b/>
                        </w:rPr>
                        <w:tab/>
                      </w:r>
                      <w:r w:rsidRPr="000A3988">
                        <w:rPr>
                          <w:b/>
                        </w:rPr>
                        <w:t>Turnhalle Lerbermatte, Kirchstrasse 72</w:t>
                      </w:r>
                      <w:r>
                        <w:rPr>
                          <w:b/>
                        </w:rPr>
                        <w:t>-76, 3084 Wabern</w:t>
                      </w:r>
                      <w:r>
                        <w:rPr>
                          <w:b/>
                        </w:rPr>
                        <w:br/>
                        <w:t>Einzelspiel</w:t>
                      </w:r>
                      <w:r>
                        <w:rPr>
                          <w:b/>
                        </w:rPr>
                        <w:tab/>
                        <w:t>Unsere Halle</w:t>
                      </w:r>
                      <w:r>
                        <w:rPr>
                          <w:b/>
                        </w:rPr>
                        <w:tab/>
                      </w:r>
                      <w:r>
                        <w:rPr>
                          <w:b/>
                        </w:rPr>
                        <w:br/>
                      </w:r>
                    </w:p>
                    <w:p w14:paraId="5AF53E52" w14:textId="77777777" w:rsidR="006C12FF" w:rsidRDefault="006C12FF" w:rsidP="001E7AEC">
                      <w:pPr>
                        <w:spacing w:line="240" w:lineRule="auto"/>
                        <w:jc w:val="both"/>
                        <w:rPr>
                          <w:b/>
                        </w:rPr>
                      </w:pPr>
                      <w:r>
                        <w:rPr>
                          <w:b/>
                        </w:rPr>
                        <w:br/>
                      </w:r>
                    </w:p>
                    <w:p w14:paraId="0D64AE94" w14:textId="77777777" w:rsidR="006C12FF" w:rsidRPr="000A3988" w:rsidRDefault="006C12FF" w:rsidP="001E7AEC">
                      <w:pPr>
                        <w:spacing w:line="240" w:lineRule="auto"/>
                        <w:jc w:val="both"/>
                        <w:rPr>
                          <w:b/>
                        </w:rPr>
                      </w:pPr>
                    </w:p>
                  </w:txbxContent>
                </v:textbox>
              </v:shape>
            </w:pict>
          </mc:Fallback>
        </mc:AlternateContent>
      </w:r>
      <w:r>
        <w:rPr>
          <w:noProof/>
          <w:sz w:val="24"/>
          <w:szCs w:val="24"/>
          <w:lang w:eastAsia="de-CH"/>
        </w:rPr>
        <mc:AlternateContent>
          <mc:Choice Requires="wps">
            <w:drawing>
              <wp:anchor distT="0" distB="0" distL="114300" distR="114300" simplePos="0" relativeHeight="252092928" behindDoc="0" locked="0" layoutInCell="1" allowOverlap="1" wp14:anchorId="429B220E" wp14:editId="5476552B">
                <wp:simplePos x="0" y="0"/>
                <wp:positionH relativeFrom="column">
                  <wp:posOffset>1090295</wp:posOffset>
                </wp:positionH>
                <wp:positionV relativeFrom="paragraph">
                  <wp:posOffset>-2540</wp:posOffset>
                </wp:positionV>
                <wp:extent cx="4714875" cy="0"/>
                <wp:effectExtent l="0" t="0" r="9525" b="19050"/>
                <wp:wrapNone/>
                <wp:docPr id="794"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5D75AD" id="AutoShape 175" o:spid="_x0000_s1026" type="#_x0000_t32" style="position:absolute;margin-left:85.85pt;margin-top:-.2pt;width:371.25pt;height:0;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DZwL9XbAAAABwEAAA8AAABkcnMvZG93bnJl&#10;di54bWxMjk1vwjAQRO+V+h+sReqlAicRLSXEQahSDz3yIfVq4m0SiNdR7JCUX8+2l3J8mtHMy9aj&#10;bcQFO187UhDPIhBIhTM1lQoO+4/pGwgfNBndOEIFP+hhnT8+ZDo1bqAtXnahFDxCPtUKqhDaVEpf&#10;VGi1n7kWibNv11kdGLtSmk4PPG4bmUTRq7S6Jn6odIvvFRbnXW8VoO9f4miztOXh8zo8fyXX09Du&#10;lXqajJsViIBj+C/Drz6rQ85OR9eT8aJhXsQLriqYzkFwvoznCYjjH8s8k/f++Q0AAP//AwBQSwEC&#10;LQAUAAYACAAAACEAtoM4kv4AAADhAQAAEwAAAAAAAAAAAAAAAAAAAAAAW0NvbnRlbnRfVHlwZXNd&#10;LnhtbFBLAQItABQABgAIAAAAIQA4/SH/1gAAAJQBAAALAAAAAAAAAAAAAAAAAC8BAABfcmVscy8u&#10;cmVsc1BLAQItABQABgAIAAAAIQBToVsZuQEAAFYDAAAOAAAAAAAAAAAAAAAAAC4CAABkcnMvZTJv&#10;RG9jLnhtbFBLAQItABQABgAIAAAAIQA2cC/V2wAAAAcBAAAPAAAAAAAAAAAAAAAAABMEAABkcnMv&#10;ZG93bnJldi54bWxQSwUGAAAAAAQABADzAAAAGwUAAAAA&#10;"/>
            </w:pict>
          </mc:Fallback>
        </mc:AlternateContent>
      </w:r>
      <w:r w:rsidRPr="00F33E0A">
        <w:rPr>
          <w:b/>
          <w:sz w:val="24"/>
          <w:szCs w:val="24"/>
        </w:rPr>
        <w:t>Spielort:</w:t>
      </w:r>
    </w:p>
    <w:p w14:paraId="0ABA5336" w14:textId="77777777" w:rsidR="001E7AEC" w:rsidRDefault="001E7AEC" w:rsidP="001E7AEC">
      <w:pPr>
        <w:pStyle w:val="KeinLeerraum"/>
        <w:jc w:val="both"/>
        <w:rPr>
          <w:b/>
          <w:sz w:val="24"/>
          <w:szCs w:val="24"/>
        </w:rPr>
      </w:pPr>
    </w:p>
    <w:p w14:paraId="2916F29F" w14:textId="77777777" w:rsidR="001E7AEC" w:rsidRDefault="001E7AEC" w:rsidP="001E7AEC">
      <w:pPr>
        <w:pStyle w:val="KeinLeerraum"/>
        <w:jc w:val="both"/>
        <w:rPr>
          <w:b/>
          <w:sz w:val="24"/>
          <w:szCs w:val="24"/>
        </w:rPr>
      </w:pPr>
    </w:p>
    <w:p w14:paraId="7066737C" w14:textId="77777777" w:rsidR="001E7AEC" w:rsidRDefault="001E7AEC" w:rsidP="001E7AEC">
      <w:pPr>
        <w:pStyle w:val="KeinLeerraum"/>
        <w:jc w:val="both"/>
        <w:rPr>
          <w:b/>
          <w:sz w:val="24"/>
          <w:szCs w:val="24"/>
        </w:rPr>
      </w:pPr>
    </w:p>
    <w:p w14:paraId="25693EF4" w14:textId="77777777" w:rsidR="001E7AEC" w:rsidRPr="00F33E0A" w:rsidRDefault="001E7AEC" w:rsidP="001E7AEC">
      <w:pPr>
        <w:pStyle w:val="KeinLeerraum"/>
        <w:jc w:val="both"/>
        <w:rPr>
          <w:b/>
          <w:sz w:val="24"/>
          <w:szCs w:val="24"/>
        </w:rPr>
      </w:pPr>
    </w:p>
    <w:p w14:paraId="51A0E77D" w14:textId="77777777" w:rsidR="001E7AEC" w:rsidRPr="00F33E0A" w:rsidRDefault="001E7AEC" w:rsidP="001E7AEC">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2093952" behindDoc="0" locked="0" layoutInCell="1" allowOverlap="1" wp14:anchorId="5AAE238B" wp14:editId="65966BED">
                <wp:simplePos x="0" y="0"/>
                <wp:positionH relativeFrom="column">
                  <wp:posOffset>1092200</wp:posOffset>
                </wp:positionH>
                <wp:positionV relativeFrom="paragraph">
                  <wp:posOffset>20320</wp:posOffset>
                </wp:positionV>
                <wp:extent cx="4600575" cy="1207135"/>
                <wp:effectExtent l="0" t="0" r="9525" b="0"/>
                <wp:wrapNone/>
                <wp:docPr id="823"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0575" cy="12071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D25E5D" w14:textId="77777777" w:rsidR="006C12FF" w:rsidRPr="00291DED" w:rsidRDefault="006C12FF" w:rsidP="001E7AEC">
                            <w:pPr>
                              <w:rPr>
                                <w:b/>
                              </w:rPr>
                            </w:pPr>
                            <w:r>
                              <w:rPr>
                                <w:b/>
                              </w:rPr>
                              <w:t>1. Runde</w:t>
                            </w:r>
                            <w:r>
                              <w:rPr>
                                <w:b/>
                              </w:rPr>
                              <w:br/>
                            </w:r>
                            <w:r>
                              <w:rPr>
                                <w:b/>
                              </w:rPr>
                              <w:tab/>
                            </w:r>
                            <w:r>
                              <w:rPr>
                                <w:b/>
                              </w:rPr>
                              <w:br/>
                              <w:t>2. Runde</w:t>
                            </w:r>
                            <w:r>
                              <w:rPr>
                                <w:b/>
                              </w:rPr>
                              <w:br/>
                            </w:r>
                            <w:r>
                              <w:rPr>
                                <w:b/>
                              </w:rPr>
                              <w:br/>
                              <w:t>Einzelspiel</w:t>
                            </w:r>
                            <w:r>
                              <w:rPr>
                                <w:b/>
                              </w:rPr>
                              <w:tab/>
                              <w:t>18:50h, Unsere Halle</w:t>
                            </w:r>
                          </w:p>
                          <w:p w14:paraId="317AFD90" w14:textId="77777777" w:rsidR="006C12FF" w:rsidRPr="000A3988" w:rsidRDefault="006C12FF" w:rsidP="001E7AEC">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E238B" id="_x0000_s1157" type="#_x0000_t202" style="position:absolute;left:0;text-align:left;margin-left:86pt;margin-top:1.6pt;width:362.25pt;height:95.05pt;z-index:2520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QXs+wEAANQDAAAOAAAAZHJzL2Uyb0RvYy54bWysU2Fv0zAQ/Y7Ef7D8nSYp7TqiptNoNYQ0&#10;BtLYD3AcJ7FIfObsNim/nrPTdYV9QyiS5fPZ7+69e1nfjH3HDgqdBlPwbJZypoyESpum4E/f795d&#10;c+a8MJXowKiCH5XjN5u3b9aDzdUcWugqhYxAjMsHW/DWe5sniZOt6oWbgVWGkjVgLzyF2CQVioHQ&#10;+y6Zp+lVMgBWFkEq5+h0NyX5JuLXtZL+a1075VlXcOrNxxXjWoY12axF3qCwrZanNsQ/dNELbajo&#10;GWonvGB71K+gei0RHNR+JqFPoK61VJEDscnSv9g8tsKqyIXEcfYsk/t/sPLh8Gi/IfPjRxhpgJGE&#10;s/cgfzhmYNsK06hbRBhaJSoqnAXJksG6/PQ0SO1yF0DK4QtUNGSx9xCBxhr7oArxZIROAzieRVej&#10;Z5IOF1dpulwtOZOUy+bpKnu/jDVE/vzcovOfFPQsbAqONNUILw73zod2RP58JVRz0OnqTnddDLAp&#10;tx2ygyAH7K7Dd0L/41pnwmUD4dmEGE4iz0BtIunHcmS6ojbTRQAJxEuojkQdYbIW/Qq0aQF/cTaQ&#10;rQrufu4FKs66z4bk+5AtFsGHMVgsV3MK8DJTXmaEkQRVcM/ZtN36ybt7i7ppqdI0MAO3JHmtoxgv&#10;XZ0IkHWiRiebB29exvHWy8+4+Q0AAP//AwBQSwMEFAAGAAgAAAAhADLGRgLdAAAACQEAAA8AAABk&#10;cnMvZG93bnJldi54bWxMj8FOwzAQRO9I/IO1SNyoQyJKG+JUqIC4IQiIsxtv4kC8DrHTpnw9ywmO&#10;o7eafVNsZteLPY6h86TgcpGAQKq96ahV8Pb6cLECEaImo3tPqOCIATbl6Umhc+MP9IL7KraCSyjk&#10;WoGNccilDLVFp8PCD0jMGj86HTmOrTSjPnC562WaJEvpdEf8weoBtxbrz2pyCrBx9zHZHqv3D/34&#10;PD0131+W7pQ6P5tvb0BEnOPfMfzqszqU7LTzE5kges7XKW+JCrIUBPPVenkFYsdgnWUgy0L+X1D+&#10;AAAA//8DAFBLAQItABQABgAIAAAAIQC2gziS/gAAAOEBAAATAAAAAAAAAAAAAAAAAAAAAABbQ29u&#10;dGVudF9UeXBlc10ueG1sUEsBAi0AFAAGAAgAAAAhADj9If/WAAAAlAEAAAsAAAAAAAAAAAAAAAAA&#10;LwEAAF9yZWxzLy5yZWxzUEsBAi0AFAAGAAgAAAAhAHmlBez7AQAA1AMAAA4AAAAAAAAAAAAAAAAA&#10;LgIAAGRycy9lMm9Eb2MueG1sUEsBAi0AFAAGAAgAAAAhADLGRgLdAAAACQEAAA8AAAAAAAAAAAAA&#10;AAAAVQQAAGRycy9kb3ducmV2LnhtbFBLBQYAAAAABAAEAPMAAABfBQAAAAA=&#10;" fillcolor="#d8d8d8" stroked="f">
                <v:textbox>
                  <w:txbxContent>
                    <w:p w14:paraId="50D25E5D" w14:textId="77777777" w:rsidR="006C12FF" w:rsidRPr="00291DED" w:rsidRDefault="006C12FF" w:rsidP="001E7AEC">
                      <w:pPr>
                        <w:rPr>
                          <w:b/>
                        </w:rPr>
                      </w:pPr>
                      <w:r>
                        <w:rPr>
                          <w:b/>
                        </w:rPr>
                        <w:t>1. Runde</w:t>
                      </w:r>
                      <w:r>
                        <w:rPr>
                          <w:b/>
                        </w:rPr>
                        <w:br/>
                      </w:r>
                      <w:r>
                        <w:rPr>
                          <w:b/>
                        </w:rPr>
                        <w:tab/>
                      </w:r>
                      <w:r>
                        <w:rPr>
                          <w:b/>
                        </w:rPr>
                        <w:br/>
                        <w:t>2. Runde</w:t>
                      </w:r>
                      <w:r>
                        <w:rPr>
                          <w:b/>
                        </w:rPr>
                        <w:br/>
                      </w:r>
                      <w:r>
                        <w:rPr>
                          <w:b/>
                        </w:rPr>
                        <w:br/>
                        <w:t>Einzelspiel</w:t>
                      </w:r>
                      <w:r>
                        <w:rPr>
                          <w:b/>
                        </w:rPr>
                        <w:tab/>
                        <w:t>18:50h, Unsere Halle</w:t>
                      </w:r>
                    </w:p>
                    <w:p w14:paraId="317AFD90" w14:textId="77777777" w:rsidR="006C12FF" w:rsidRPr="000A3988" w:rsidRDefault="006C12FF" w:rsidP="001E7AEC">
                      <w:pPr>
                        <w:spacing w:line="240" w:lineRule="auto"/>
                        <w:jc w:val="both"/>
                        <w:rPr>
                          <w:b/>
                        </w:rPr>
                      </w:pPr>
                    </w:p>
                  </w:txbxContent>
                </v:textbox>
              </v:shape>
            </w:pict>
          </mc:Fallback>
        </mc:AlternateContent>
      </w:r>
      <w:r>
        <w:rPr>
          <w:noProof/>
          <w:sz w:val="24"/>
          <w:szCs w:val="24"/>
          <w:lang w:eastAsia="de-CH"/>
        </w:rPr>
        <mc:AlternateContent>
          <mc:Choice Requires="wps">
            <w:drawing>
              <wp:anchor distT="0" distB="0" distL="114300" distR="114300" simplePos="0" relativeHeight="252098048" behindDoc="0" locked="0" layoutInCell="1" allowOverlap="1" wp14:anchorId="56B75A88" wp14:editId="531901C6">
                <wp:simplePos x="0" y="0"/>
                <wp:positionH relativeFrom="column">
                  <wp:posOffset>2042795</wp:posOffset>
                </wp:positionH>
                <wp:positionV relativeFrom="paragraph">
                  <wp:posOffset>46685</wp:posOffset>
                </wp:positionV>
                <wp:extent cx="3648075" cy="314325"/>
                <wp:effectExtent l="0" t="0" r="28575" b="28575"/>
                <wp:wrapNone/>
                <wp:docPr id="84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79CCC129" w14:textId="77777777" w:rsidR="006C12FF" w:rsidRDefault="006C12FF" w:rsidP="001E7A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B75A88" id="_x0000_s1158" type="#_x0000_t202" style="position:absolute;left:0;text-align:left;margin-left:160.85pt;margin-top:3.7pt;width:287.25pt;height:24.75pt;z-index:2520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nu4GwIAADQEAAAOAAAAZHJzL2Uyb0RvYy54bWysU9tu2zAMfR+wfxD0vti5takRp8jSdRjQ&#10;XYBuH6DIcixMFjVKiZ19/Sg5TbML9jDMBgRRpA7Jw6Plbd8adlDoNdiSj0c5Z8pKqLTdlfzL5/tX&#10;C858ELYSBqwq+VF5frt6+WLZuUJNoAFTKWQEYn3RuZI3Ibgiy7xsVCv8CJyy5KwBWxHIxF1WoegI&#10;vTXZJM+vsg6wcghSeU+nd4OTrxJ+XSsZPta1V4GZklNtIa2Y1m1cs9VSFDsUrtHyVIb4hypaoS0l&#10;PUPdiSDYHvVvUK2WCB7qMJLQZlDXWqrUA3Uzzn/p5rERTqVeiBzvzjT5/wcrPxwe3SdkoX8NPQ0w&#10;NeHdA8ivnlnYNMLu1BoRukaJihKPI2VZ53xxuhqp9oWPINvuPVQ0ZLEPkID6GtvICvXJCJ0GcDyT&#10;rvrAJB1Or2aL/HrOmSTfdDybTuYphSiebjv04a2ClsVNyZGGmtDF4cGHWI0onkJiMg9GV/famGTg&#10;brsxyA6CBLCex/+E/lOYsawr+c2ccv8dIk/fnyBaHUjJRrclX5yDRBFpe2OrpLMgtBn2VLKxJx4j&#10;dQOJod/2TFdEcp6qjMRuoToStQiDdOmp0aYB/M5ZR7Ituf+2F6g4M+8sjedmPJtFnSdjNr+ekIGX&#10;nu2lR1hJUCUPnA3bTRjext6h3jWUaRCEhTWNtNaJ7eeqTg2QNNMQTs8oav/STlHPj331AwAA//8D&#10;AFBLAwQUAAYACAAAACEArt8oHN8AAAAIAQAADwAAAGRycy9kb3ducmV2LnhtbEyPQUvDQBSE74L/&#10;YXmCF7Gbxpo0MS9FBAXxYqvodZt9ZoPZtyG7adp/73rS4zDDzDfV5mh7caDRd44RlosEBHHjdMct&#10;wvvb4/UahA+KteodE8KJPGzq87NKldrNvKXDLrQilrAvFYIJYSil9I0hq/zCDcTR+3KjVSHKsZV6&#10;VHMst71MkySTVnUcF4wa6MFQ872bLMLn1Oir2cjXlvLi6WUltx+nZ4N4eXG8vwMR6Bj+wvCLH9Gh&#10;jkx7N7H2oke4SZd5jCLkKxDRXxdZCmKPcJsVIOtK/j9Q/wAAAP//AwBQSwECLQAUAAYACAAAACEA&#10;toM4kv4AAADhAQAAEwAAAAAAAAAAAAAAAAAAAAAAW0NvbnRlbnRfVHlwZXNdLnhtbFBLAQItABQA&#10;BgAIAAAAIQA4/SH/1gAAAJQBAAALAAAAAAAAAAAAAAAAAC8BAABfcmVscy8ucmVsc1BLAQItABQA&#10;BgAIAAAAIQBpJnu4GwIAADQEAAAOAAAAAAAAAAAAAAAAAC4CAABkcnMvZTJvRG9jLnhtbFBLAQIt&#10;ABQABgAIAAAAIQCu3ygc3wAAAAgBAAAPAAAAAAAAAAAAAAAAAHUEAABkcnMvZG93bnJldi54bWxQ&#10;SwUGAAAAAAQABADzAAAAgQUAAAAA&#10;" fillcolor="#a5a5a5">
                <v:textbox>
                  <w:txbxContent>
                    <w:p w14:paraId="79CCC129" w14:textId="77777777" w:rsidR="006C12FF" w:rsidRDefault="006C12FF" w:rsidP="001E7AEC"/>
                  </w:txbxContent>
                </v:textbox>
              </v:shape>
            </w:pict>
          </mc:Fallback>
        </mc:AlternateContent>
      </w:r>
      <w:r>
        <w:rPr>
          <w:noProof/>
          <w:sz w:val="24"/>
          <w:szCs w:val="24"/>
          <w:lang w:eastAsia="de-CH"/>
        </w:rPr>
        <mc:AlternateContent>
          <mc:Choice Requires="wps">
            <w:drawing>
              <wp:anchor distT="0" distB="0" distL="114300" distR="114300" simplePos="0" relativeHeight="252094976" behindDoc="0" locked="0" layoutInCell="1" allowOverlap="1" wp14:anchorId="0165F821" wp14:editId="3FECAC61">
                <wp:simplePos x="0" y="0"/>
                <wp:positionH relativeFrom="column">
                  <wp:posOffset>1080770</wp:posOffset>
                </wp:positionH>
                <wp:positionV relativeFrom="paragraph">
                  <wp:posOffset>-1600</wp:posOffset>
                </wp:positionV>
                <wp:extent cx="4714875" cy="0"/>
                <wp:effectExtent l="0" t="0" r="9525" b="19050"/>
                <wp:wrapNone/>
                <wp:docPr id="850"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48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1A152F" id="AutoShape 176" o:spid="_x0000_s1026" type="#_x0000_t32" style="position:absolute;margin-left:85.1pt;margin-top:-.15pt;width:371.25pt;height:0;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sZuQEAAFYDAAAOAAAAZHJzL2Uyb0RvYy54bWysU8Fu2zAMvQ/YPwi6L46DZu2MOD2k6y7d&#10;FqDdBzCSbAuTRYFU4uTvJ6lJVmy3YT4IlEg+Pj7Sq/vj6MTBEFv0raxncymMV6it71v54+Xxw50U&#10;HMFrcOhNK0+G5f36/bvVFBqzwAGdNiQSiOdmCq0cYgxNVbEazAg8w2B8cnZII8R0pb7SBFNCH121&#10;mM8/VhOSDoTKMKfXh1enXBf8rjMqfu86NlG4ViZusZxUzl0+q/UKmp4gDFadacA/sBjB+lT0CvUA&#10;EcSe7F9Qo1WEjF2cKRwr7DqrTOkhdVPP/+jmeYBgSi9JHA5Xmfj/wapvh43fUqaujv45PKH6ycLj&#10;ZgDfm0Lg5RTS4OosVTUFbq4p+cJhS2I3fUWdYmAfsahw7GjMkKk/cSxin65im2MUKj3e3NY3d7dL&#10;KdTFV0FzSQzE8YvBUWSjlRwJbD/EDXqfRopUlzJweOKYaUFzSchVPT5a58pknRdTKz8tF8uSwOis&#10;zs4cxtTvNo7EAfJulK/0mDxvwwj3XhewwYD+fLYjWPdqp+LOn6XJauTV42aH+rSli2RpeIXledHy&#10;dry9l+zfv8P6FwAAAP//AwBQSwMEFAAGAAgAAAAhACaQ1+LbAAAABwEAAA8AAABkcnMvZG93bnJl&#10;di54bWxMjsFOwzAQRO9I/QdrK/WCWjtBUBriVFUlDhxpK3F14yUJxOsodprQr2fhAsenGc28fDu5&#10;VlywD40nDclKgUAqvW2o0nA6Pi8fQYRoyJrWE2r4wgDbYnaTm8z6kV7xcoiV4BEKmdFQx9hlUoay&#10;RmfCyndInL373pnI2FfS9mbkcdfKVKkH6UxD/FCbDvc1lp+HwWnAMNwnardx1enlOt6+pdePsTtq&#10;vZhPuycQEaf4V4YffVaHgp3OfiAbRMu8VilXNSzvQHC+SdI1iPMvyyKX//2LbwAAAP//AwBQSwEC&#10;LQAUAAYACAAAACEAtoM4kv4AAADhAQAAEwAAAAAAAAAAAAAAAAAAAAAAW0NvbnRlbnRfVHlwZXNd&#10;LnhtbFBLAQItABQABgAIAAAAIQA4/SH/1gAAAJQBAAALAAAAAAAAAAAAAAAAAC8BAABfcmVscy8u&#10;cmVsc1BLAQItABQABgAIAAAAIQBToVsZuQEAAFYDAAAOAAAAAAAAAAAAAAAAAC4CAABkcnMvZTJv&#10;RG9jLnhtbFBLAQItABQABgAIAAAAIQAmkNfi2wAAAAcBAAAPAAAAAAAAAAAAAAAAABMEAABkcnMv&#10;ZG93bnJldi54bWxQSwUGAAAAAAQABADzAAAAGwUAAAAA&#10;"/>
            </w:pict>
          </mc:Fallback>
        </mc:AlternateContent>
      </w:r>
      <w:r w:rsidRPr="00F33E0A">
        <w:rPr>
          <w:b/>
          <w:sz w:val="24"/>
          <w:szCs w:val="24"/>
        </w:rPr>
        <w:t>Treffpunkt:</w:t>
      </w:r>
    </w:p>
    <w:p w14:paraId="24DD7FE0" w14:textId="77777777" w:rsidR="001E7AEC" w:rsidRDefault="001E7AEC" w:rsidP="001E7AEC">
      <w:pPr>
        <w:pStyle w:val="KeinLeerraum"/>
        <w:jc w:val="both"/>
        <w:rPr>
          <w:sz w:val="24"/>
          <w:szCs w:val="24"/>
        </w:rPr>
      </w:pPr>
    </w:p>
    <w:p w14:paraId="607F8991" w14:textId="77777777" w:rsidR="001E7AEC" w:rsidRDefault="001E7AEC" w:rsidP="001E7AEC">
      <w:pPr>
        <w:pStyle w:val="KeinLeerraum"/>
        <w:jc w:val="both"/>
        <w:rPr>
          <w:b/>
          <w:color w:val="C00000"/>
          <w:sz w:val="24"/>
          <w:szCs w:val="24"/>
        </w:rPr>
      </w:pPr>
      <w:r>
        <w:rPr>
          <w:noProof/>
          <w:sz w:val="24"/>
          <w:szCs w:val="24"/>
          <w:lang w:eastAsia="de-CH"/>
        </w:rPr>
        <mc:AlternateContent>
          <mc:Choice Requires="wps">
            <w:drawing>
              <wp:anchor distT="0" distB="0" distL="114300" distR="114300" simplePos="0" relativeHeight="252099072" behindDoc="0" locked="0" layoutInCell="1" allowOverlap="1" wp14:anchorId="759DED63" wp14:editId="46A8E6B3">
                <wp:simplePos x="0" y="0"/>
                <wp:positionH relativeFrom="column">
                  <wp:posOffset>2042795</wp:posOffset>
                </wp:positionH>
                <wp:positionV relativeFrom="paragraph">
                  <wp:posOffset>33985</wp:posOffset>
                </wp:positionV>
                <wp:extent cx="3648075" cy="314325"/>
                <wp:effectExtent l="0" t="0" r="28575" b="28575"/>
                <wp:wrapNone/>
                <wp:docPr id="851"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14325"/>
                        </a:xfrm>
                        <a:prstGeom prst="rect">
                          <a:avLst/>
                        </a:prstGeom>
                        <a:solidFill>
                          <a:srgbClr val="A5A5A5"/>
                        </a:solidFill>
                        <a:ln w="9525">
                          <a:solidFill>
                            <a:srgbClr val="000000"/>
                          </a:solidFill>
                          <a:miter lim="800000"/>
                          <a:headEnd/>
                          <a:tailEnd/>
                        </a:ln>
                      </wps:spPr>
                      <wps:txbx>
                        <w:txbxContent>
                          <w:p w14:paraId="10F7CB1C" w14:textId="77777777" w:rsidR="006C12FF" w:rsidRDefault="006C12FF" w:rsidP="001E7A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9DED63" id="_x0000_s1159" type="#_x0000_t202" style="position:absolute;left:0;text-align:left;margin-left:160.85pt;margin-top:2.7pt;width:287.25pt;height:24.75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xVWHAIAADQEAAAOAAAAZHJzL2Uyb0RvYy54bWysU9tu2zAMfR+wfxD0vti5NjXiFFm6DgO6&#10;C9DtAxRZjoXJokYpsbuvHyWnaXbBHobZgCCK1CF5eLS66VvDjgq9Blvy8SjnTFkJlbb7kn/5fPdq&#10;yZkPwlbCgFUlf1Se36xfvlh1rlATaMBUChmBWF90ruRNCK7IMi8b1Qo/AqcsOWvAVgQycZ9VKDpC&#10;b002yfNF1gFWDkEq7+n0dnDydcKvayXDx7r2KjBTcqotpBXTuotrtl6JYo/CNVqeyhD/UEUrtKWk&#10;Z6hbEQQ7oP4NqtUSwUMdRhLaDOpaS5V6oG7G+S/dPDTCqdQLkePdmSb//2Dlh+OD+4Qs9K+hpwGm&#10;Jry7B/nVMwvbRti92iBC1yhRUeJxpCzrnC9OVyPVvvARZNe9h4qGLA4BElBfYxtZoT4ZodMAHs+k&#10;qz4wSYfTxWyZX805k+SbjmfTyTylEMXTbYc+vFXQsrgpOdJQE7o43vsQqxHFU0hM5sHo6k4bkwzc&#10;77YG2VGQADbz+J/QfwozlnUlv55T7r9D5On7E0SrAynZ6Lbky3OQKCJtb2yVdBaENsOeSjb2xGOk&#10;biAx9Lue6YpIzhcxRSR2B9UjUYswSJeeGm0awO+cdSTbkvtvB4GKM/PO0niux7NZ1HkyZvOrCRl4&#10;6dldeoSVBFXywNmw3YbhbRwc6n1DmQZBWNjQSGud2H6u6tQASTMN4fSMovYv7RT1/NjXPwAAAP//&#10;AwBQSwMEFAAGAAgAAAAhAF2BdwzeAAAACAEAAA8AAABkcnMvZG93bnJldi54bWxMj0FLw0AUhO+C&#10;/2F5ghexm8baNjGbIoKC9GKr6PU1+8wGs29DdtOk/97tSY/DDDPfFJvJtuJIvW8cK5jPEhDEldMN&#10;1wo+3p9v1yB8QNbYOiYFJ/KwKS8vCsy1G3lHx32oRSxhn6MCE0KXS+krQxb9zHXE0ft2vcUQZV9L&#10;3eMYy20r0yRZSosNxwWDHT0Zqn72g1XwNVT6ZjTyraZV9rJdyN3n6dUodX01PT6ACDSFvzCc8SM6&#10;lJHp4AbWXrQK7tL5KkYV3C9ARH+dLVMQh7POQJaF/H+g/AUAAP//AwBQSwECLQAUAAYACAAAACEA&#10;toM4kv4AAADhAQAAEwAAAAAAAAAAAAAAAAAAAAAAW0NvbnRlbnRfVHlwZXNdLnhtbFBLAQItABQA&#10;BgAIAAAAIQA4/SH/1gAAAJQBAAALAAAAAAAAAAAAAAAAAC8BAABfcmVscy8ucmVsc1BLAQItABQA&#10;BgAIAAAAIQDI8xVWHAIAADQEAAAOAAAAAAAAAAAAAAAAAC4CAABkcnMvZTJvRG9jLnhtbFBLAQIt&#10;ABQABgAIAAAAIQBdgXcM3gAAAAgBAAAPAAAAAAAAAAAAAAAAAHYEAABkcnMvZG93bnJldi54bWxQ&#10;SwUGAAAAAAQABADzAAAAgQUAAAAA&#10;" fillcolor="#a5a5a5">
                <v:textbox>
                  <w:txbxContent>
                    <w:p w14:paraId="10F7CB1C" w14:textId="77777777" w:rsidR="006C12FF" w:rsidRDefault="006C12FF" w:rsidP="001E7AEC"/>
                  </w:txbxContent>
                </v:textbox>
              </v:shape>
            </w:pict>
          </mc:Fallback>
        </mc:AlternateContent>
      </w:r>
    </w:p>
    <w:p w14:paraId="17CD6DAC" w14:textId="77777777" w:rsidR="001E7AEC" w:rsidRDefault="001E7AEC" w:rsidP="001E7AEC">
      <w:pPr>
        <w:pStyle w:val="KeinLeerraum"/>
        <w:jc w:val="both"/>
        <w:rPr>
          <w:b/>
          <w:color w:val="C00000"/>
          <w:sz w:val="24"/>
          <w:szCs w:val="24"/>
        </w:rPr>
      </w:pPr>
    </w:p>
    <w:p w14:paraId="3EF52BD6" w14:textId="77777777" w:rsidR="001E7AEC" w:rsidRDefault="001E7AEC" w:rsidP="001E7AEC">
      <w:pPr>
        <w:pStyle w:val="KeinLeerraum"/>
        <w:jc w:val="both"/>
        <w:rPr>
          <w:b/>
          <w:color w:val="C00000"/>
          <w:sz w:val="24"/>
          <w:szCs w:val="24"/>
        </w:rPr>
      </w:pPr>
    </w:p>
    <w:p w14:paraId="5E9F8E1A" w14:textId="77777777" w:rsidR="001E7AEC" w:rsidRDefault="001E7AEC" w:rsidP="001E7AEC">
      <w:pPr>
        <w:pStyle w:val="KeinLeerraum"/>
        <w:jc w:val="both"/>
        <w:rPr>
          <w:b/>
          <w:color w:val="C00000"/>
          <w:sz w:val="24"/>
          <w:szCs w:val="24"/>
        </w:rPr>
      </w:pPr>
    </w:p>
    <w:p w14:paraId="2A1B61B9" w14:textId="77777777" w:rsidR="001E7AEC" w:rsidRDefault="001E7AEC" w:rsidP="001E7AEC">
      <w:pPr>
        <w:pStyle w:val="KeinLeerraum"/>
        <w:jc w:val="both"/>
        <w:rPr>
          <w:b/>
          <w:color w:val="C00000"/>
          <w:sz w:val="24"/>
          <w:szCs w:val="24"/>
        </w:rPr>
      </w:pPr>
    </w:p>
    <w:p w14:paraId="7780CDB8" w14:textId="77777777" w:rsidR="001E7AEC" w:rsidRDefault="001E7AEC" w:rsidP="001E7AEC">
      <w:pPr>
        <w:pStyle w:val="KeinLeerraum"/>
        <w:jc w:val="both"/>
        <w:rPr>
          <w:b/>
          <w:color w:val="C00000"/>
          <w:sz w:val="24"/>
          <w:szCs w:val="24"/>
        </w:rPr>
      </w:pPr>
    </w:p>
    <w:p w14:paraId="2361120B" w14:textId="77777777" w:rsidR="001E7AEC" w:rsidRDefault="001E7AEC" w:rsidP="001E7AEC">
      <w:pPr>
        <w:pStyle w:val="KeinLeerraum"/>
        <w:jc w:val="both"/>
        <w:rPr>
          <w:b/>
          <w:color w:val="C00000"/>
          <w:sz w:val="24"/>
          <w:szCs w:val="24"/>
        </w:rPr>
      </w:pPr>
    </w:p>
    <w:p w14:paraId="5DFDEFC2" w14:textId="77777777" w:rsidR="001E7AEC" w:rsidRDefault="001E7AEC" w:rsidP="001E7AEC">
      <w:pPr>
        <w:pStyle w:val="KeinLeerraum"/>
        <w:jc w:val="both"/>
        <w:rPr>
          <w:b/>
          <w:color w:val="C00000"/>
          <w:sz w:val="24"/>
          <w:szCs w:val="24"/>
        </w:rPr>
      </w:pPr>
    </w:p>
    <w:p w14:paraId="71E3D56B" w14:textId="77777777" w:rsidR="001E7AEC" w:rsidRDefault="001E7AEC" w:rsidP="001E7AEC">
      <w:pPr>
        <w:pStyle w:val="KeinLeerraum"/>
        <w:jc w:val="both"/>
        <w:rPr>
          <w:b/>
          <w:color w:val="C00000"/>
          <w:sz w:val="24"/>
          <w:szCs w:val="24"/>
        </w:rPr>
      </w:pPr>
    </w:p>
    <w:p w14:paraId="4C7F51F2" w14:textId="77777777" w:rsidR="001E7AEC" w:rsidRDefault="001E7AEC" w:rsidP="001E7AEC">
      <w:pPr>
        <w:pStyle w:val="KeinLeerraum"/>
        <w:jc w:val="both"/>
        <w:rPr>
          <w:b/>
          <w:color w:val="C00000"/>
          <w:sz w:val="24"/>
          <w:szCs w:val="24"/>
        </w:rPr>
      </w:pPr>
    </w:p>
    <w:p w14:paraId="4B77964B" w14:textId="77777777" w:rsidR="001E7AEC" w:rsidRDefault="001E7AEC" w:rsidP="001E7AEC">
      <w:pPr>
        <w:pStyle w:val="KeinLeerraum"/>
        <w:jc w:val="both"/>
        <w:rPr>
          <w:b/>
          <w:color w:val="C00000"/>
          <w:sz w:val="24"/>
          <w:szCs w:val="24"/>
        </w:rPr>
      </w:pPr>
    </w:p>
    <w:p w14:paraId="45CD8BDE" w14:textId="77777777" w:rsidR="001E7AEC" w:rsidRDefault="001E7AEC" w:rsidP="001E7AEC">
      <w:pPr>
        <w:pStyle w:val="KeinLeerraum"/>
        <w:jc w:val="both"/>
        <w:rPr>
          <w:b/>
          <w:color w:val="C00000"/>
          <w:sz w:val="24"/>
          <w:szCs w:val="24"/>
        </w:rPr>
      </w:pPr>
    </w:p>
    <w:p w14:paraId="797BAE91" w14:textId="77777777" w:rsidR="001E7AEC" w:rsidRDefault="001E7AEC" w:rsidP="001E7AEC">
      <w:pPr>
        <w:pStyle w:val="KeinLeerraum"/>
        <w:jc w:val="both"/>
        <w:rPr>
          <w:b/>
          <w:color w:val="C00000"/>
          <w:sz w:val="24"/>
          <w:szCs w:val="24"/>
        </w:rPr>
      </w:pPr>
    </w:p>
    <w:p w14:paraId="18E4F899" w14:textId="77777777" w:rsidR="001E7AEC" w:rsidRDefault="001E7AEC" w:rsidP="001E7AEC">
      <w:pPr>
        <w:pStyle w:val="KeinLeerraum"/>
        <w:jc w:val="both"/>
        <w:rPr>
          <w:b/>
          <w:color w:val="C00000"/>
          <w:sz w:val="24"/>
          <w:szCs w:val="24"/>
        </w:rPr>
      </w:pPr>
      <w:r>
        <w:rPr>
          <w:noProof/>
          <w:lang w:eastAsia="de-CH"/>
        </w:rPr>
        <w:drawing>
          <wp:anchor distT="0" distB="0" distL="114300" distR="114300" simplePos="0" relativeHeight="252104192" behindDoc="1" locked="0" layoutInCell="1" allowOverlap="1" wp14:anchorId="58A7450E" wp14:editId="241116BC">
            <wp:simplePos x="0" y="0"/>
            <wp:positionH relativeFrom="column">
              <wp:posOffset>151765</wp:posOffset>
            </wp:positionH>
            <wp:positionV relativeFrom="paragraph">
              <wp:posOffset>172720</wp:posOffset>
            </wp:positionV>
            <wp:extent cx="5760085" cy="1184275"/>
            <wp:effectExtent l="0" t="0" r="0" b="0"/>
            <wp:wrapNone/>
            <wp:docPr id="854" name="Grafik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5760085" cy="1184275"/>
                    </a:xfrm>
                    <a:prstGeom prst="rect">
                      <a:avLst/>
                    </a:prstGeom>
                  </pic:spPr>
                </pic:pic>
              </a:graphicData>
            </a:graphic>
            <wp14:sizeRelH relativeFrom="page">
              <wp14:pctWidth>0</wp14:pctWidth>
            </wp14:sizeRelH>
            <wp14:sizeRelV relativeFrom="page">
              <wp14:pctHeight>0</wp14:pctHeight>
            </wp14:sizeRelV>
          </wp:anchor>
        </w:drawing>
      </w:r>
    </w:p>
    <w:p w14:paraId="2321CC3E" w14:textId="77777777" w:rsidR="001E7AEC" w:rsidRDefault="001E7AEC" w:rsidP="001E7AEC">
      <w:pPr>
        <w:pStyle w:val="KeinLeerraum"/>
        <w:jc w:val="both"/>
        <w:rPr>
          <w:b/>
          <w:color w:val="C00000"/>
          <w:sz w:val="24"/>
          <w:szCs w:val="24"/>
        </w:rPr>
      </w:pPr>
    </w:p>
    <w:p w14:paraId="62A52503" w14:textId="77777777" w:rsidR="001E7AEC" w:rsidRDefault="001E7AEC" w:rsidP="001E7AEC">
      <w:pPr>
        <w:pStyle w:val="KeinLeerraum"/>
        <w:jc w:val="both"/>
        <w:rPr>
          <w:b/>
          <w:color w:val="C00000"/>
          <w:sz w:val="24"/>
          <w:szCs w:val="24"/>
        </w:rPr>
      </w:pPr>
    </w:p>
    <w:p w14:paraId="7489D0A8" w14:textId="77777777" w:rsidR="001E7AEC" w:rsidRDefault="001E7AEC" w:rsidP="001E7AEC">
      <w:pPr>
        <w:pStyle w:val="KeinLeerraum"/>
        <w:jc w:val="both"/>
        <w:rPr>
          <w:b/>
          <w:color w:val="C00000"/>
          <w:sz w:val="24"/>
          <w:szCs w:val="24"/>
        </w:rPr>
      </w:pPr>
    </w:p>
    <w:p w14:paraId="6616C4CD" w14:textId="77777777" w:rsidR="001E7AEC" w:rsidRDefault="001E7AEC" w:rsidP="001E7AEC">
      <w:pPr>
        <w:pStyle w:val="KeinLeerraum"/>
        <w:jc w:val="both"/>
        <w:rPr>
          <w:b/>
          <w:color w:val="C00000"/>
          <w:sz w:val="24"/>
          <w:szCs w:val="24"/>
        </w:rPr>
      </w:pPr>
    </w:p>
    <w:p w14:paraId="1288CB69" w14:textId="77777777" w:rsidR="001E7AEC" w:rsidRDefault="001E7AEC" w:rsidP="001E7AEC">
      <w:pPr>
        <w:pStyle w:val="KeinLeerraum"/>
        <w:jc w:val="both"/>
        <w:rPr>
          <w:b/>
          <w:color w:val="C00000"/>
          <w:sz w:val="24"/>
          <w:szCs w:val="24"/>
        </w:rPr>
      </w:pPr>
    </w:p>
    <w:p w14:paraId="24F033F1" w14:textId="77777777" w:rsidR="001E7AEC" w:rsidRDefault="001E7AEC" w:rsidP="001E7AEC">
      <w:pPr>
        <w:pStyle w:val="KeinLeerraum"/>
        <w:jc w:val="both"/>
        <w:rPr>
          <w:b/>
          <w:color w:val="C00000"/>
          <w:sz w:val="24"/>
          <w:szCs w:val="24"/>
        </w:rPr>
      </w:pPr>
    </w:p>
    <w:p w14:paraId="2E057241" w14:textId="77777777" w:rsidR="002C067D" w:rsidRDefault="002C067D" w:rsidP="009D000F">
      <w:pPr>
        <w:pStyle w:val="KeinLeerraum"/>
      </w:pPr>
    </w:p>
    <w:p w14:paraId="21FCE8F4" w14:textId="77777777" w:rsidR="002C067D" w:rsidRDefault="002C067D" w:rsidP="009D000F">
      <w:pPr>
        <w:pStyle w:val="KeinLeerraum"/>
      </w:pPr>
    </w:p>
    <w:p w14:paraId="7E819B19" w14:textId="77777777" w:rsidR="002C067D" w:rsidRDefault="002C067D" w:rsidP="009D000F">
      <w:pPr>
        <w:pStyle w:val="KeinLeerraum"/>
      </w:pPr>
    </w:p>
    <w:p w14:paraId="4D2812B4" w14:textId="77777777" w:rsidR="002C067D" w:rsidRPr="00354525" w:rsidRDefault="002C067D" w:rsidP="009D000F">
      <w:pPr>
        <w:pStyle w:val="KeinLeerraum"/>
      </w:pPr>
    </w:p>
    <w:p w14:paraId="156270B7" w14:textId="77777777" w:rsidR="0023226F" w:rsidRDefault="0023226F" w:rsidP="00004C5B">
      <w:pPr>
        <w:pStyle w:val="KeinLeerraum"/>
        <w:jc w:val="both"/>
        <w:rPr>
          <w:b/>
          <w:color w:val="C00000"/>
          <w:sz w:val="28"/>
          <w:szCs w:val="28"/>
        </w:rPr>
      </w:pPr>
    </w:p>
    <w:p w14:paraId="7C8AD07A" w14:textId="77777777" w:rsidR="00004C5B" w:rsidRDefault="00583500" w:rsidP="00004C5B">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14080" behindDoc="0" locked="0" layoutInCell="1" allowOverlap="1" wp14:anchorId="3EA1EC4F" wp14:editId="64F36D83">
                <wp:simplePos x="0" y="0"/>
                <wp:positionH relativeFrom="column">
                  <wp:posOffset>-100965</wp:posOffset>
                </wp:positionH>
                <wp:positionV relativeFrom="paragraph">
                  <wp:posOffset>-836666</wp:posOffset>
                </wp:positionV>
                <wp:extent cx="6133381" cy="603849"/>
                <wp:effectExtent l="0" t="0" r="0" b="6350"/>
                <wp:wrapNone/>
                <wp:docPr id="824" name="Textfeld 824"/>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46DF62" w14:textId="77777777" w:rsidR="006C12FF" w:rsidRDefault="006C12FF" w:rsidP="00276A68">
                            <w:r>
                              <w:rPr>
                                <w:rFonts w:ascii="Arial" w:hAnsi="Arial" w:cs="Arial"/>
                                <w:color w:val="C00000"/>
                                <w:sz w:val="56"/>
                                <w:szCs w:val="80"/>
                              </w:rPr>
                              <w:t>Lizenzierten Wettkämpfe</w:t>
                            </w:r>
                          </w:p>
                          <w:p w14:paraId="58F479A2" w14:textId="77777777" w:rsidR="006C12FF" w:rsidRDefault="006C12FF" w:rsidP="005835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A1EC4F" id="Textfeld 824" o:spid="_x0000_s1160" type="#_x0000_t202" style="position:absolute;left:0;text-align:left;margin-left:-7.95pt;margin-top:-65.9pt;width:482.95pt;height:47.55pt;z-index:25201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rFFbgIAAEYFAAAOAAAAZHJzL2Uyb0RvYy54bWysVE1v2zAMvQ/YfxB0X+189CuoU2QtOgwo&#10;2mLt0LMiS4kxWdQkJnb260fJdhJ0u3TYxabEpyeSj9TVdVsbtlU+VGALPjrJOVNWQlnZVcG/v9x9&#10;uuAsoLClMGBVwXcq8Ov5xw9XjZupMazBlMozIrFh1riCrxHdLMuCXKtahBNwypJTg68F0tKvstKL&#10;hthrk43z/CxrwJfOg1Qh0O5t5+TzxK+1kviodVDITMEpNkxfn77L+M3mV2K28sKtK9mHIf4hilpU&#10;li7dU90KFGzjqz+o6kp6CKDxREKdgdaVVCkHymaUv8nmeS2cSrlQcYLblyn8P1r5sH12T55h+xla&#10;EjAWpHFhFmgz5tNqX8c/RcrITyXc7cumWmSSNs9Gk8nkYsSZJN9ZPrmYXkaa7HDa+YBfFNQsGgX3&#10;JEuqltjeB+ygAyReZuGuMiZJYyxriHRymqcDew+RGxuxKonc0xwiTxbujIoYY78pzaoyJRA3Unup&#10;G+PZVlBjCCmVxZR74iV0RGkK4j0He/whqvcc7vIYbgaL+8N1ZcGn7N+EXf4YQtYdnmp+lHc0sV22&#10;lDgJm58P0i6h3JHiHrphCE7eVSTLvQj4JDx1P4lME42P9NEGqPzQW5ytwf/6237EU1OSl7OGpqng&#10;4edGeMWZ+WqpXS9H02kcv7SYnp6PaeGPPctjj93UN0C6UEtRdMmMeDSDqT3UrzT4i3gruYSVdHfB&#10;cTBvsJtxejikWiwSiAbOCby3z05G6ihTbLqX9lV413cmUk8/wDB3YvamQTtsPGlhsUHQVereWOmu&#10;qr0CNKyp//uHJb4Gx+uEOjx/898AAAD//wMAUEsDBBQABgAIAAAAIQAElKuI4wAAAAwBAAAPAAAA&#10;ZHJzL2Rvd25yZXYueG1sTI9BT8JAEIXvJv6HzZh4g20hRajdEtKEmBg9gFy8TbtD29jdrd0Fqr/e&#10;4YS3mXkvb76XrUfTiTMNvnVWQTyNQJCtnG5treDwsZ0sQfiAVmPnLCn4IQ/r/P4uw1S7i93ReR9q&#10;wSHWp6igCaFPpfRVQwb91PVkWTu6wWDgdailHvDC4aaTsyhaSIOt5Q8N9lQ0VH3tT0bBa7F9x105&#10;M8vfrnh5O27678NnotTjw7h5BhFoDDczXPEZHXJmKt3Jai86BZM4WbH1OsxjLsGWVRJxvZJP88UT&#10;yDyT/0vkfwAAAP//AwBQSwECLQAUAAYACAAAACEAtoM4kv4AAADhAQAAEwAAAAAAAAAAAAAAAAAA&#10;AAAAW0NvbnRlbnRfVHlwZXNdLnhtbFBLAQItABQABgAIAAAAIQA4/SH/1gAAAJQBAAALAAAAAAAA&#10;AAAAAAAAAC8BAABfcmVscy8ucmVsc1BLAQItABQABgAIAAAAIQBi3rFFbgIAAEYFAAAOAAAAAAAA&#10;AAAAAAAAAC4CAABkcnMvZTJvRG9jLnhtbFBLAQItABQABgAIAAAAIQAElKuI4wAAAAwBAAAPAAAA&#10;AAAAAAAAAAAAAMgEAABkcnMvZG93bnJldi54bWxQSwUGAAAAAAQABADzAAAA2AUAAAAA&#10;" filled="f" stroked="f" strokeweight=".5pt">
                <v:textbox>
                  <w:txbxContent>
                    <w:p w14:paraId="2B46DF62" w14:textId="77777777" w:rsidR="006C12FF" w:rsidRDefault="006C12FF" w:rsidP="00276A68">
                      <w:r>
                        <w:rPr>
                          <w:rFonts w:ascii="Arial" w:hAnsi="Arial" w:cs="Arial"/>
                          <w:color w:val="C00000"/>
                          <w:sz w:val="56"/>
                          <w:szCs w:val="80"/>
                        </w:rPr>
                        <w:t>Lizenzierten Wettkämpfe</w:t>
                      </w:r>
                    </w:p>
                    <w:p w14:paraId="58F479A2" w14:textId="77777777" w:rsidR="006C12FF" w:rsidRDefault="006C12FF" w:rsidP="00583500"/>
                  </w:txbxContent>
                </v:textbox>
              </v:shape>
            </w:pict>
          </mc:Fallback>
        </mc:AlternateContent>
      </w:r>
      <w:r w:rsidR="00004C5B">
        <w:rPr>
          <w:b/>
          <w:color w:val="C00000"/>
          <w:sz w:val="28"/>
          <w:szCs w:val="28"/>
        </w:rPr>
        <w:t>Nachwuchs Ranglistenturniere (Regional – MTTV)</w:t>
      </w:r>
    </w:p>
    <w:p w14:paraId="746CDAC5" w14:textId="77777777" w:rsidR="00004C5B" w:rsidRDefault="00004C5B" w:rsidP="00004C5B">
      <w:pPr>
        <w:pStyle w:val="KeinLeerraum"/>
        <w:jc w:val="both"/>
        <w:rPr>
          <w:color w:val="C00000"/>
          <w:sz w:val="24"/>
          <w:szCs w:val="24"/>
        </w:rPr>
      </w:pPr>
    </w:p>
    <w:p w14:paraId="0F119A8D" w14:textId="77777777" w:rsidR="00200C68" w:rsidRDefault="00200C68" w:rsidP="00004C5B">
      <w:pPr>
        <w:pStyle w:val="KeinLeerraum"/>
        <w:jc w:val="both"/>
        <w:rPr>
          <w:sz w:val="24"/>
          <w:szCs w:val="24"/>
        </w:rPr>
      </w:pPr>
      <w:r>
        <w:rPr>
          <w:sz w:val="24"/>
          <w:szCs w:val="24"/>
        </w:rPr>
        <w:t>Wenn es für Nachwuchsspieler eine Möglichkeit gibt möglichst gegen viele unterschiedliche Spieler aus anderen Vereinen zu spielen, dann sind es die Nachwuchs Ranglistenturniere</w:t>
      </w:r>
      <w:r w:rsidR="000E5F6A">
        <w:rPr>
          <w:sz w:val="24"/>
          <w:szCs w:val="24"/>
        </w:rPr>
        <w:t xml:space="preserve"> MTTV</w:t>
      </w:r>
      <w:r>
        <w:rPr>
          <w:sz w:val="24"/>
          <w:szCs w:val="24"/>
        </w:rPr>
        <w:t xml:space="preserve">. </w:t>
      </w:r>
    </w:p>
    <w:p w14:paraId="3162C4C0" w14:textId="77777777" w:rsidR="00200C68" w:rsidRDefault="00200C68" w:rsidP="007E0A73">
      <w:pPr>
        <w:pStyle w:val="KeinLeerraum"/>
        <w:jc w:val="both"/>
        <w:rPr>
          <w:sz w:val="24"/>
          <w:szCs w:val="24"/>
        </w:rPr>
      </w:pPr>
    </w:p>
    <w:p w14:paraId="3522D610" w14:textId="77777777" w:rsidR="00200C68" w:rsidRDefault="00200C68" w:rsidP="007E0A73">
      <w:pPr>
        <w:pStyle w:val="KeinLeerraum"/>
        <w:jc w:val="both"/>
        <w:rPr>
          <w:sz w:val="24"/>
          <w:szCs w:val="24"/>
        </w:rPr>
      </w:pPr>
      <w:r>
        <w:rPr>
          <w:sz w:val="24"/>
          <w:szCs w:val="24"/>
        </w:rPr>
        <w:t xml:space="preserve">Die Turniere sind in zwei Quali-Turniere, einer Halbfinal-/Klassierungsrunde und der Finalrunde dem Top8 eingeteilt. </w:t>
      </w:r>
      <w:r w:rsidRPr="00200C68">
        <w:rPr>
          <w:sz w:val="24"/>
          <w:szCs w:val="24"/>
        </w:rPr>
        <w:t>Gespielt wird in den Kategorien U13, U15 und U18. Es wird in 7ner oder 8er Gruppen gespielt. In jeder der beiden Quali-Runden kann man sich für den Halbfinal qualifizieren. Wenn sich ein Spieler bei der ersten Quali-Runde bereits für den Halbfinal qualifiziert</w:t>
      </w:r>
      <w:r>
        <w:rPr>
          <w:sz w:val="24"/>
          <w:szCs w:val="24"/>
        </w:rPr>
        <w:t>,</w:t>
      </w:r>
      <w:r w:rsidRPr="00200C68">
        <w:rPr>
          <w:sz w:val="24"/>
          <w:szCs w:val="24"/>
        </w:rPr>
        <w:t xml:space="preserve"> nimmt er an der zweiten Runde nicht mehr teil. Beim Halbfinal wird in </w:t>
      </w:r>
      <w:r w:rsidR="00400CFC">
        <w:rPr>
          <w:sz w:val="24"/>
          <w:szCs w:val="24"/>
        </w:rPr>
        <w:t xml:space="preserve">zwei </w:t>
      </w:r>
      <w:r w:rsidRPr="00200C68">
        <w:rPr>
          <w:sz w:val="24"/>
          <w:szCs w:val="24"/>
        </w:rPr>
        <w:t>8er Gruppen gesp</w:t>
      </w:r>
      <w:r w:rsidR="00400CFC">
        <w:rPr>
          <w:sz w:val="24"/>
          <w:szCs w:val="24"/>
        </w:rPr>
        <w:t>ielt. Die besten 4 pro Gruppe qualifizieren</w:t>
      </w:r>
      <w:r w:rsidRPr="00200C68">
        <w:rPr>
          <w:sz w:val="24"/>
          <w:szCs w:val="24"/>
        </w:rPr>
        <w:t xml:space="preserve"> sich für die Finalrunde</w:t>
      </w:r>
      <w:r>
        <w:rPr>
          <w:sz w:val="24"/>
          <w:szCs w:val="24"/>
        </w:rPr>
        <w:t xml:space="preserve"> (Top8)</w:t>
      </w:r>
      <w:r w:rsidRPr="00200C68">
        <w:rPr>
          <w:sz w:val="24"/>
          <w:szCs w:val="24"/>
        </w:rPr>
        <w:t>. Jene Spieler welche sich in den beiden Quali-Runden nicht qualifizieren konnten spielen in einer Klassierungsrunde mit ebenfalls 8er Gruppen mit.</w:t>
      </w:r>
    </w:p>
    <w:p w14:paraId="147AF543" w14:textId="77777777" w:rsidR="00200C68" w:rsidRDefault="00200C68" w:rsidP="007E0A73">
      <w:pPr>
        <w:pStyle w:val="KeinLeerraum"/>
        <w:jc w:val="both"/>
        <w:rPr>
          <w:sz w:val="24"/>
          <w:szCs w:val="24"/>
        </w:rPr>
      </w:pPr>
    </w:p>
    <w:p w14:paraId="4C1FCFD3" w14:textId="77777777" w:rsidR="00004C5B" w:rsidRPr="0062538E" w:rsidRDefault="000E5F6A" w:rsidP="00004C5B">
      <w:pPr>
        <w:pStyle w:val="KeinLeerraum"/>
        <w:jc w:val="both"/>
        <w:rPr>
          <w:color w:val="C00000"/>
          <w:sz w:val="24"/>
          <w:szCs w:val="24"/>
        </w:rPr>
      </w:pPr>
      <w:r>
        <w:rPr>
          <w:b/>
          <w:color w:val="C00000"/>
          <w:sz w:val="28"/>
          <w:szCs w:val="28"/>
        </w:rPr>
        <w:t>1. Quali Runde, Nachwuchs Ranglistenturnier MTTV</w:t>
      </w:r>
    </w:p>
    <w:p w14:paraId="7B74AC3D" w14:textId="77777777" w:rsidR="00004C5B" w:rsidRDefault="00004C5B" w:rsidP="00004C5B">
      <w:pPr>
        <w:pStyle w:val="KeinLeerraum"/>
        <w:jc w:val="both"/>
        <w:rPr>
          <w:sz w:val="24"/>
          <w:szCs w:val="24"/>
        </w:rPr>
      </w:pPr>
    </w:p>
    <w:p w14:paraId="46009127" w14:textId="77777777" w:rsidR="00004C5B" w:rsidRPr="00F33E0A" w:rsidRDefault="0062538E" w:rsidP="00004C5B">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83680" behindDoc="0" locked="0" layoutInCell="1" allowOverlap="1" wp14:anchorId="69BD1A1F" wp14:editId="16A007CF">
                <wp:simplePos x="0" y="0"/>
                <wp:positionH relativeFrom="column">
                  <wp:posOffset>1098550</wp:posOffset>
                </wp:positionH>
                <wp:positionV relativeFrom="paragraph">
                  <wp:posOffset>-5080</wp:posOffset>
                </wp:positionV>
                <wp:extent cx="4679950" cy="388620"/>
                <wp:effectExtent l="0" t="0" r="25400" b="11430"/>
                <wp:wrapNone/>
                <wp:docPr id="736"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17CB6C0B" w14:textId="77777777" w:rsidR="006C12FF" w:rsidRPr="000E5F6A" w:rsidRDefault="006C12FF" w:rsidP="0062538E">
                            <w:pPr>
                              <w:rPr>
                                <w:b/>
                              </w:rPr>
                            </w:pPr>
                            <w:r>
                              <w:rPr>
                                <w:b/>
                              </w:rPr>
                              <w:t>24.11.2018</w:t>
                            </w:r>
                          </w:p>
                          <w:p w14:paraId="71FC9EE9" w14:textId="77777777" w:rsidR="006C12FF" w:rsidRPr="005A334D" w:rsidRDefault="006C12FF" w:rsidP="00004C5B">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BD1A1F" id="_x0000_s1161" type="#_x0000_t202" style="position:absolute;left:0;text-align:left;margin-left:86.5pt;margin-top:-.4pt;width:368.5pt;height:30.6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EYzIwIAADMEAAAOAAAAZHJzL2Uyb0RvYy54bWysk92O2jAQhe8r9R0s35cECixEhNUWulWl&#10;7Y+07QMYxyFWHY87NiT06Tt2WJZu76omkmVnnOOZb45Xt31r2FGh12BLPh7lnCkrodJ2X/Lv3+7f&#10;LDjzQdhKGLCq5Cfl+e369atV5wo1gQZMpZCRiPVF50rehOCKLPOyUa3wI3DKUrAGbEWgJe6zCkVH&#10;6q3JJnk+zzrAyiFI5T193Q5Bvk76da1k+FLXXgVmSk65hTRiGndxzNYrUexRuEbLcxriH7JohbZ0&#10;6EVqK4JgB9R/SbVaIniow0hCm0Fda6lSDVTNOH9RzWMjnEq1EBzvLpj8/5OVn4+P7iuy0L+DnhqY&#10;ivDuAeQPzyxsGmH36g4RukaJig4eR2RZ53xx/jWi9oWPIrvuE1TUZHEIkIT6GttIhepkpE4NOF2g&#10;qz4wSR+n85vlckYhSbG3i8V8krqSieLpb4c+fFDQsjgpOVJTk7o4PvgQsxHF05Z4mAejq3ttTFrg&#10;frcxyI6CDLBdxDcV8GKbsawr+XI2mQ0A/pCIXlQXkdAPCF4otDqQkY1uS77I4zNYK1J7b6tksyC0&#10;GeaUsbFnjJHcwDD0u57pihjnKcnIdQfVicgiDM6lm0aTBvAXZx25tuT+50Gg4sx8tNSd5Xg6jTZP&#10;i+nshlgyvI7sriPCSpIqeeBsmG7CcDUODvW+oZMGP1i4o47WOsF+zupcADkz9eB8i6L1r9dp1/Nd&#10;X/8GAAD//wMAUEsDBBQABgAIAAAAIQBY1RWS3gAAAAgBAAAPAAAAZHJzL2Rvd25yZXYueG1sTI/B&#10;TsMwEETvSPyDtUhcImoXUCkhToWKECcQLUiFmxubONReR7abhr9ne4LjaFaz71WL0Ts2mJi6gBKm&#10;EwHMYBN0h62E97fHizmwlBVq5QIaCT8mwaI+PalUqcMBV2ZY55bRCKZSSbA59yXnqbHGqzQJvUHq&#10;vkL0KlOMLddRHWjcO34pxIx71SF9sKo3S2ua3XrvJbjN9+rlqXlevhYf8/g5PBS7jS2kPD8b7++A&#10;ZTPmv2M44hM61MS0DXvUiTnKN1fkkiUcDai/nQrKWwkzcQ28rvh/gfoXAAD//wMAUEsBAi0AFAAG&#10;AAgAAAAhALaDOJL+AAAA4QEAABMAAAAAAAAAAAAAAAAAAAAAAFtDb250ZW50X1R5cGVzXS54bWxQ&#10;SwECLQAUAAYACAAAACEAOP0h/9YAAACUAQAACwAAAAAAAAAAAAAAAAAvAQAAX3JlbHMvLnJlbHNQ&#10;SwECLQAUAAYACAAAACEAqXxGMyMCAAAzBAAADgAAAAAAAAAAAAAAAAAuAgAAZHJzL2Uyb0RvYy54&#10;bWxQSwECLQAUAAYACAAAACEAWNUVkt4AAAAIAQAADwAAAAAAAAAAAAAAAAB9BAAAZHJzL2Rvd25y&#10;ZXYueG1sUEsFBgAAAAAEAAQA8wAAAIgFAAAAAA==&#10;" fillcolor="#d8d8d8" strokecolor="black [3213]">
                <v:textbox>
                  <w:txbxContent>
                    <w:p w14:paraId="17CB6C0B" w14:textId="77777777" w:rsidR="006C12FF" w:rsidRPr="000E5F6A" w:rsidRDefault="006C12FF" w:rsidP="0062538E">
                      <w:pPr>
                        <w:rPr>
                          <w:b/>
                        </w:rPr>
                      </w:pPr>
                      <w:r>
                        <w:rPr>
                          <w:b/>
                        </w:rPr>
                        <w:t>24.11.2018</w:t>
                      </w:r>
                    </w:p>
                    <w:p w14:paraId="71FC9EE9" w14:textId="77777777" w:rsidR="006C12FF" w:rsidRPr="005A334D" w:rsidRDefault="006C12FF" w:rsidP="00004C5B">
                      <w:pPr>
                        <w:jc w:val="both"/>
                        <w:rPr>
                          <w:b/>
                        </w:rPr>
                      </w:pPr>
                    </w:p>
                  </w:txbxContent>
                </v:textbox>
              </v:shape>
            </w:pict>
          </mc:Fallback>
        </mc:AlternateContent>
      </w:r>
      <w:r>
        <w:rPr>
          <w:noProof/>
          <w:sz w:val="24"/>
          <w:szCs w:val="24"/>
          <w:lang w:eastAsia="de-CH"/>
        </w:rPr>
        <mc:AlternateContent>
          <mc:Choice Requires="wps">
            <w:drawing>
              <wp:anchor distT="0" distB="0" distL="114300" distR="114300" simplePos="0" relativeHeight="251781632" behindDoc="0" locked="0" layoutInCell="1" allowOverlap="1" wp14:anchorId="14583CEF" wp14:editId="18266129">
                <wp:simplePos x="0" y="0"/>
                <wp:positionH relativeFrom="column">
                  <wp:posOffset>1098550</wp:posOffset>
                </wp:positionH>
                <wp:positionV relativeFrom="paragraph">
                  <wp:posOffset>-5554</wp:posOffset>
                </wp:positionV>
                <wp:extent cx="4679950" cy="2024380"/>
                <wp:effectExtent l="0" t="0" r="25400" b="13970"/>
                <wp:wrapNone/>
                <wp:docPr id="737"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2024380"/>
                        </a:xfrm>
                        <a:prstGeom prst="rect">
                          <a:avLst/>
                        </a:prstGeom>
                        <a:solidFill>
                          <a:srgbClr val="D8D8D8"/>
                        </a:solidFill>
                        <a:ln w="9525">
                          <a:solidFill>
                            <a:srgbClr val="000000"/>
                          </a:solidFill>
                          <a:miter lim="800000"/>
                          <a:headEnd/>
                          <a:tailEnd/>
                        </a:ln>
                      </wps:spPr>
                      <wps:txbx>
                        <w:txbxContent>
                          <w:p w14:paraId="786F5C19" w14:textId="77777777" w:rsidR="006C12FF" w:rsidRDefault="006C12FF" w:rsidP="00004C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583CEF" id="_x0000_s1162" type="#_x0000_t202" style="position:absolute;left:0;text-align:left;margin-left:86.5pt;margin-top:-.45pt;width:368.5pt;height:159.4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9ZaHwIAADUEAAAOAAAAZHJzL2Uyb0RvYy54bWysU9tu2zAMfR+wfxD0vtjJkjYx4hRdsg4D&#10;ugvQ7QMUWY6FyaJGKbGzry8lp2nQbS/DbEAQReqQPDxa3vStYQeFXoMt+XiUc6ashErbXcm/f7t7&#10;M+fMB2ErYcCqkh+V5zer16+WnSvUBBowlUJGINYXnSt5E4IrsszLRrXCj8ApS84asBWBTNxlFYqO&#10;0FuTTfL8KusAK4cglfd0uhmcfJXw61rJ8KWuvQrMlJxqC2nFtG7jmq2WotihcI2WpzLEP1TRCm0p&#10;6RlqI4Jge9S/QbVaIniow0hCm0Fda6lSD9TNOH/RzUMjnEq9EDnenWny/w9Wfj48uK/IQv8Oehpg&#10;asK7e5A/PLOwboTdqVtE6BolKko8jpRlnfPF6Wqk2hc+gmy7T1DRkMU+QALqa2wjK9QnI3QawPFM&#10;uuoDk3Q4vbpeLGbkkuSb5JPp23kaSyaKp+sOffigoGVxU3KkqSZ4cbj3IZYjiqeQmM2D0dWdNiYZ&#10;uNuuDbKDIAVs5vFPHbwIM5Z1JV/MJrOBgb9C5On7E0SrA0nZ6Lbk83OQKCJv722VhBaENsOeSjb2&#10;RGTkbmAx9Nue6YpYzhcxRWR2C9WRuEUYtEtvjTYN4C/OOtJtyf3PvUDFmfloaT6L8XQahZ6M6ex6&#10;QgZeeraXHmElQZU8cDZs12F4HHuHetdQpkERFm5pprVObD9XdWqAtJmGcHpHUfyXdop6fu2rRwAA&#10;AP//AwBQSwMEFAAGAAgAAAAhAKPiuZreAAAACQEAAA8AAABkcnMvZG93bnJldi54bWxMj8tOwzAQ&#10;RfdI/IM1SGxQ64QAJWmcqqpUQdn18QHTeJpE+BHFbpv+PcMKlkd3dOfccjFaIy40hM47Bek0AUGu&#10;9rpzjYLDfj15BxEiOo3GO1JwowCL6v6uxEL7q9vSZRcbwSUuFKigjbEvpAx1SxbD1PfkODv5wWJk&#10;HBqpB7xyuTXyOUnepMXO8YcWe1q1VH/vzlaBXpmn9UuNn8tD3HyFWza+7j+2Sj0+jMs5iEhj/DuG&#10;X31Wh4qdjv7sdBCGeZbxlqhgkoPgPE8T5qOCLJ3lIKtS/l9Q/QAAAP//AwBQSwECLQAUAAYACAAA&#10;ACEAtoM4kv4AAADhAQAAEwAAAAAAAAAAAAAAAAAAAAAAW0NvbnRlbnRfVHlwZXNdLnhtbFBLAQIt&#10;ABQABgAIAAAAIQA4/SH/1gAAAJQBAAALAAAAAAAAAAAAAAAAAC8BAABfcmVscy8ucmVsc1BLAQIt&#10;ABQABgAIAAAAIQDc79ZaHwIAADUEAAAOAAAAAAAAAAAAAAAAAC4CAABkcnMvZTJvRG9jLnhtbFBL&#10;AQItABQABgAIAAAAIQCj4rma3gAAAAkBAAAPAAAAAAAAAAAAAAAAAHkEAABkcnMvZG93bnJldi54&#10;bWxQSwUGAAAAAAQABADzAAAAhAUAAAAA&#10;" fillcolor="#d8d8d8">
                <v:textbox>
                  <w:txbxContent>
                    <w:p w14:paraId="786F5C19" w14:textId="77777777" w:rsidR="006C12FF" w:rsidRDefault="006C12FF" w:rsidP="00004C5B"/>
                  </w:txbxContent>
                </v:textbox>
              </v:shape>
            </w:pict>
          </mc:Fallback>
        </mc:AlternateContent>
      </w:r>
      <w:r w:rsidR="00004C5B" w:rsidRPr="00F33E0A">
        <w:rPr>
          <w:b/>
          <w:sz w:val="24"/>
          <w:szCs w:val="24"/>
        </w:rPr>
        <w:t>Datum:</w:t>
      </w:r>
    </w:p>
    <w:p w14:paraId="1ECD5BB6" w14:textId="77777777" w:rsidR="00004C5B" w:rsidRDefault="00004C5B" w:rsidP="00004C5B">
      <w:pPr>
        <w:pStyle w:val="KeinLeerraum"/>
        <w:jc w:val="both"/>
        <w:rPr>
          <w:sz w:val="24"/>
          <w:szCs w:val="24"/>
        </w:rPr>
      </w:pPr>
    </w:p>
    <w:p w14:paraId="47442717" w14:textId="77777777" w:rsidR="00004C5B" w:rsidRPr="00F33E0A" w:rsidRDefault="00004C5B" w:rsidP="00004C5B">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85728" behindDoc="0" locked="0" layoutInCell="1" allowOverlap="1" wp14:anchorId="136A2E8D" wp14:editId="6B8883BA">
                <wp:simplePos x="0" y="0"/>
                <wp:positionH relativeFrom="column">
                  <wp:posOffset>1098967</wp:posOffset>
                </wp:positionH>
                <wp:positionV relativeFrom="paragraph">
                  <wp:posOffset>-143</wp:posOffset>
                </wp:positionV>
                <wp:extent cx="4679950" cy="375313"/>
                <wp:effectExtent l="0" t="0" r="25400" b="24765"/>
                <wp:wrapNone/>
                <wp:docPr id="738"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56780620" w14:textId="77777777" w:rsidR="006C12FF" w:rsidRDefault="006C12FF" w:rsidP="0062538E">
                            <w:pPr>
                              <w:jc w:val="both"/>
                            </w:pPr>
                            <w:r w:rsidRPr="000E5F6A">
                              <w:rPr>
                                <w:b/>
                              </w:rPr>
                              <w:t>13:30-18:00h</w:t>
                            </w:r>
                          </w:p>
                          <w:p w14:paraId="558FDFFA" w14:textId="77777777" w:rsidR="006C12FF" w:rsidRPr="005A334D" w:rsidRDefault="006C12FF" w:rsidP="00004C5B">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6A2E8D" id="_x0000_s1163" type="#_x0000_t202" style="position:absolute;left:0;text-align:left;margin-left:86.55pt;margin-top:0;width:368.5pt;height:29.5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OdzIwIAADMEAAAOAAAAZHJzL2Uyb0RvYy54bWysU9tu2zAMfR+wfxD0vjjOpUmMOEWXrMOA&#10;7gJ0+wBZlm1hsqhJSuzs60fJbpp2b8NsQBBF6ZA8PNze9q0iJ2GdBJ3TdDKlRGgOpdR1Tn98v3+3&#10;psR5pkumQIucnoWjt7u3b7adycQMGlClsARBtMs6k9PGe5MlieONaJmbgBEanRXYlnk0bZ2UlnWI&#10;3qpkNp3eJB3Y0ljgwjk8PQxOuov4VSW4/1pVTniicoq5+bjauBZhTXZbltWWmUbyMQ32D1m0TGoM&#10;eoE6MM/I0cq/oFrJLTio/IRDm0BVSS5iDVhNOn1VzWPDjIi1IDnOXGhy/w+Wfzk9mm+W+P499NjA&#10;WIQzD8B/OqJh3zBdiztroWsEKzFwGihLOuOy8Wmg2mUugBTdZyixyezoIQL1lW0DK1gnQXRswPlC&#10;uug94Xi4uFltNkt0cfTNV8t5Oo8hWPb02ljnPwpoSdjk1GJTIzo7PTgfsmHZ05UQzIGS5b1UKhq2&#10;LvbKkhNDARzW4R/RX1xTmnQ53Sxny4GAFxBBi+IC4vuBgleBWulRyEq2OV1PwzdIK7D2QZdRZp5J&#10;NewxY6VHGgNzA4e+L3oiS+Q4ja8DrwWUZ2TWwqBcnDTcNGB/U9KhanPqfh2ZFZSoTxq7s0kXiyDz&#10;aCyWqxka9tpTXHuY5giVU0/JsN37YTSOxsq6wUiDHjTcYUcrGcl+zmosAJUZezBOUZD+tR1vPc/6&#10;7g8AAAD//wMAUEsDBBQABgAIAAAAIQCJ7lZY3gAAAAcBAAAPAAAAZHJzL2Rvd25yZXYueG1sTI/B&#10;TsMwEETvSPyDtUhcotYJCGhDnAoVIU5UtEUq3NzYxKH2OrLdNPw9ywmOTzOafVstRmfZoEPsPAoo&#10;pjkwjY1XHbYC3rZPkxmwmCQqaT1qAd86wqI+P6tkqfwJ13rYpJbRCMZSCjAp9SXnsTHayTj1vUbK&#10;Pn1wMhGGlqsgTzTuLL/K81vuZId0wcheL41uDpujE2B3X+vVc/OyfM3eZ+FjeMwOO5MJcXkxPtwD&#10;S3pMf2X41Sd1qMlp74+oIrPEd9cFVQXQRxTPi5xwL+BmXgCvK/7fv/4BAAD//wMAUEsBAi0AFAAG&#10;AAgAAAAhALaDOJL+AAAA4QEAABMAAAAAAAAAAAAAAAAAAAAAAFtDb250ZW50X1R5cGVzXS54bWxQ&#10;SwECLQAUAAYACAAAACEAOP0h/9YAAACUAQAACwAAAAAAAAAAAAAAAAAvAQAAX3JlbHMvLnJlbHNQ&#10;SwECLQAUAAYACAAAACEA3NzncyMCAAAzBAAADgAAAAAAAAAAAAAAAAAuAgAAZHJzL2Uyb0RvYy54&#10;bWxQSwECLQAUAAYACAAAACEAie5WWN4AAAAHAQAADwAAAAAAAAAAAAAAAAB9BAAAZHJzL2Rvd25y&#10;ZXYueG1sUEsFBgAAAAAEAAQA8wAAAIgFAAAAAA==&#10;" fillcolor="#d8d8d8" strokecolor="black [3213]">
                <v:textbox>
                  <w:txbxContent>
                    <w:p w14:paraId="56780620" w14:textId="77777777" w:rsidR="006C12FF" w:rsidRDefault="006C12FF" w:rsidP="0062538E">
                      <w:pPr>
                        <w:jc w:val="both"/>
                      </w:pPr>
                      <w:r w:rsidRPr="000E5F6A">
                        <w:rPr>
                          <w:b/>
                        </w:rPr>
                        <w:t>13:30-18:00h</w:t>
                      </w:r>
                    </w:p>
                    <w:p w14:paraId="558FDFFA" w14:textId="77777777" w:rsidR="006C12FF" w:rsidRPr="005A334D" w:rsidRDefault="006C12FF" w:rsidP="00004C5B">
                      <w:pPr>
                        <w:jc w:val="both"/>
                        <w:rPr>
                          <w:b/>
                        </w:rPr>
                      </w:pPr>
                    </w:p>
                  </w:txbxContent>
                </v:textbox>
              </v:shape>
            </w:pict>
          </mc:Fallback>
        </mc:AlternateContent>
      </w:r>
      <w:r w:rsidRPr="00F33E0A">
        <w:rPr>
          <w:b/>
          <w:sz w:val="24"/>
          <w:szCs w:val="24"/>
        </w:rPr>
        <w:t>Uhrzeit:</w:t>
      </w:r>
    </w:p>
    <w:p w14:paraId="1C9C6C42" w14:textId="77777777" w:rsidR="00004C5B" w:rsidRPr="00F33E0A" w:rsidRDefault="00004C5B" w:rsidP="00004C5B">
      <w:pPr>
        <w:pStyle w:val="KeinLeerraum"/>
        <w:jc w:val="both"/>
        <w:rPr>
          <w:b/>
          <w:sz w:val="24"/>
          <w:szCs w:val="24"/>
        </w:rPr>
      </w:pPr>
    </w:p>
    <w:p w14:paraId="37F1DDB8" w14:textId="77777777" w:rsidR="00004C5B" w:rsidRPr="00F33E0A" w:rsidRDefault="00004C5B" w:rsidP="00004C5B">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82656" behindDoc="0" locked="0" layoutInCell="1" allowOverlap="1" wp14:anchorId="6F3272B9" wp14:editId="7D6822A8">
                <wp:simplePos x="0" y="0"/>
                <wp:positionH relativeFrom="column">
                  <wp:posOffset>1098967</wp:posOffset>
                </wp:positionH>
                <wp:positionV relativeFrom="paragraph">
                  <wp:posOffset>3061</wp:posOffset>
                </wp:positionV>
                <wp:extent cx="4679950" cy="552735"/>
                <wp:effectExtent l="0" t="0" r="25400" b="19050"/>
                <wp:wrapNone/>
                <wp:docPr id="73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735"/>
                        </a:xfrm>
                        <a:prstGeom prst="rect">
                          <a:avLst/>
                        </a:prstGeom>
                        <a:solidFill>
                          <a:srgbClr val="D8D8D8"/>
                        </a:solidFill>
                        <a:ln w="9525">
                          <a:solidFill>
                            <a:schemeClr val="tx1"/>
                          </a:solidFill>
                          <a:miter lim="800000"/>
                          <a:headEnd/>
                          <a:tailEnd/>
                        </a:ln>
                      </wps:spPr>
                      <wps:txbx>
                        <w:txbxContent>
                          <w:p w14:paraId="3B98840C" w14:textId="77777777" w:rsidR="006C12FF" w:rsidRDefault="006C12FF" w:rsidP="0062538E">
                            <w:pPr>
                              <w:jc w:val="both"/>
                            </w:pPr>
                            <w:r>
                              <w:rPr>
                                <w:b/>
                              </w:rPr>
                              <w:t xml:space="preserve">Alle lizenzierten Spieler des TTC Bern </w:t>
                            </w:r>
                          </w:p>
                          <w:p w14:paraId="650EA6C9" w14:textId="77777777" w:rsidR="006C12FF" w:rsidRDefault="006C12FF" w:rsidP="00004C5B">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3272B9" id="_x0000_s1164" type="#_x0000_t202" style="position:absolute;left:0;text-align:left;margin-left:86.55pt;margin-top:.25pt;width:368.5pt;height:43.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MhPIgIAADMEAAAOAAAAZHJzL2Uyb0RvYy54bWysU9tu2zAMfR+wfxD0vjjJ4jYx4hRdsg4D&#10;ugvQ7QMUWY6FyaJGKbGzry8lp2navQ2zAUEUpUPy8HB507eGHRR6Dbbkk9GYM2UlVNruSv7zx927&#10;OWc+CFsJA1aV/Kg8v1m9fbPsXKGm0ICpFDICsb7oXMmbEFyRZV42qhV+BE5ZctaArQhk4i6rUHSE&#10;3ppsOh5fZR1g5RCk8p5ON4OTrxJ+XSsZvtW1V4GZklNuIa2Y1m1cs9VSFDsUrtHylIb4hyxaoS0F&#10;PUNtRBBsj/ovqFZLBA91GEloM6hrLVWqgaqZjF9V89AIp1ItRI53Z5r8/4OVXw8P7juy0H+AnhqY&#10;ivDuHuQvzyysG2F36hYRukaJigJPImVZ53xxehqp9oWPINvuC1TUZLEPkID6GtvICtXJCJ0acDyT&#10;rvrAJB3Orq4Xi5xcknx5Pr1+n6cQonh67dCHTwpaFjclR2pqQheHex9iNqJ4uhKDeTC6utPGJAN3&#10;27VBdhAkgM08/if0F9eMZV3JF/k0Hwh4ARG1qM4goR8oeBWo1YGEbHRb8vk4foO0ImsfbZVkFoQ2&#10;w54yNvZEY2Ru4DD0257pijiepBCR1y1UR2IWYVAuTRptGsA/nHWk2pL733uBijPz2VJ3FpPZLMo8&#10;GbP8ekoGXnq2lx5hJUGVPHA2bNdhGI29Q71rKNKgBwu31NFaJ7KfszoVQMpMPThNUZT+pZ1uPc/6&#10;6hEAAP//AwBQSwMEFAAGAAgAAAAhAF2qN63eAAAABwEAAA8AAABkcnMvZG93bnJldi54bWxMjsFO&#10;wzAQRO9I/IO1SFwi6gRUGkKcChUhTiBakAo3NzZxqL2ObDcNf89yguPTjGZevZycZaMOsfcooJjl&#10;wDS2XvXYCXh7fbgogcUkUUnrUQv41hGWzelJLSvlj7jW4yZ1jEYwVlKASWmoOI+t0U7GmR80Uvbp&#10;g5OJMHRcBXmkcWf5ZZ5fcyd7pAcjB70yut1vDk6A3X6tnx/bp9VL9l6Gj/E+229NJsT52XR3Cyzp&#10;Kf2V4Vef1KEhp50/oIrMEi+uCqoKmAOj+KbICXcCysUceFPz//7NDwAAAP//AwBQSwECLQAUAAYA&#10;CAAAACEAtoM4kv4AAADhAQAAEwAAAAAAAAAAAAAAAAAAAAAAW0NvbnRlbnRfVHlwZXNdLnhtbFBL&#10;AQItABQABgAIAAAAIQA4/SH/1gAAAJQBAAALAAAAAAAAAAAAAAAAAC8BAABfcmVscy8ucmVsc1BL&#10;AQItABQABgAIAAAAIQDDDMhPIgIAADMEAAAOAAAAAAAAAAAAAAAAAC4CAABkcnMvZTJvRG9jLnht&#10;bFBLAQItABQABgAIAAAAIQBdqjet3gAAAAcBAAAPAAAAAAAAAAAAAAAAAHwEAABkcnMvZG93bnJl&#10;di54bWxQSwUGAAAAAAQABADzAAAAhwUAAAAA&#10;" fillcolor="#d8d8d8" strokecolor="black [3213]">
                <v:textbox>
                  <w:txbxContent>
                    <w:p w14:paraId="3B98840C" w14:textId="77777777" w:rsidR="006C12FF" w:rsidRDefault="006C12FF" w:rsidP="0062538E">
                      <w:pPr>
                        <w:jc w:val="both"/>
                      </w:pPr>
                      <w:r>
                        <w:rPr>
                          <w:b/>
                        </w:rPr>
                        <w:t xml:space="preserve">Alle lizenzierten Spieler des TTC Bern </w:t>
                      </w:r>
                    </w:p>
                    <w:p w14:paraId="650EA6C9" w14:textId="77777777" w:rsidR="006C12FF" w:rsidRDefault="006C12FF" w:rsidP="00004C5B">
                      <w:pPr>
                        <w:jc w:val="both"/>
                      </w:pPr>
                    </w:p>
                  </w:txbxContent>
                </v:textbox>
              </v:shape>
            </w:pict>
          </mc:Fallback>
        </mc:AlternateContent>
      </w:r>
      <w:r w:rsidRPr="00F33E0A">
        <w:rPr>
          <w:b/>
          <w:sz w:val="24"/>
          <w:szCs w:val="24"/>
        </w:rPr>
        <w:t>Spieler:</w:t>
      </w:r>
    </w:p>
    <w:p w14:paraId="54D3A918" w14:textId="77777777" w:rsidR="00004C5B" w:rsidRDefault="00004C5B" w:rsidP="00004C5B">
      <w:pPr>
        <w:pStyle w:val="KeinLeerraum"/>
        <w:jc w:val="both"/>
        <w:rPr>
          <w:b/>
          <w:sz w:val="24"/>
          <w:szCs w:val="24"/>
        </w:rPr>
      </w:pPr>
    </w:p>
    <w:p w14:paraId="570AE1F9" w14:textId="77777777" w:rsidR="00004C5B" w:rsidRPr="00F33E0A" w:rsidRDefault="00004C5B" w:rsidP="00004C5B">
      <w:pPr>
        <w:pStyle w:val="KeinLeerraum"/>
        <w:jc w:val="both"/>
        <w:rPr>
          <w:b/>
          <w:sz w:val="24"/>
          <w:szCs w:val="24"/>
        </w:rPr>
      </w:pPr>
    </w:p>
    <w:p w14:paraId="578BE8A5" w14:textId="77777777" w:rsidR="00004C5B" w:rsidRPr="00F33E0A" w:rsidRDefault="00004C5B" w:rsidP="00004C5B">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784704" behindDoc="0" locked="0" layoutInCell="1" allowOverlap="1" wp14:anchorId="1F068630" wp14:editId="58569C5A">
                <wp:simplePos x="0" y="0"/>
                <wp:positionH relativeFrom="column">
                  <wp:posOffset>1098550</wp:posOffset>
                </wp:positionH>
                <wp:positionV relativeFrom="paragraph">
                  <wp:posOffset>-1905</wp:posOffset>
                </wp:positionV>
                <wp:extent cx="4679950" cy="374400"/>
                <wp:effectExtent l="0" t="0" r="25400" b="26035"/>
                <wp:wrapNone/>
                <wp:docPr id="74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5F65C38C" w14:textId="77777777" w:rsidR="006C12FF" w:rsidRPr="000A3988" w:rsidRDefault="006C12FF" w:rsidP="00004C5B">
                            <w:pPr>
                              <w:spacing w:line="240" w:lineRule="auto"/>
                              <w:jc w:val="both"/>
                              <w:rPr>
                                <w:b/>
                              </w:rPr>
                            </w:pPr>
                            <w:r w:rsidRPr="000E5F6A">
                              <w:rPr>
                                <w:b/>
                              </w:rPr>
                              <w:t>Sporthalle Schulhaus Staffel III</w:t>
                            </w:r>
                            <w:r>
                              <w:rPr>
                                <w:b/>
                              </w:rPr>
                              <w:t xml:space="preserve">, </w:t>
                            </w:r>
                            <w:r w:rsidRPr="000E5F6A">
                              <w:rPr>
                                <w:b/>
                              </w:rPr>
                              <w:t>Schulhaus</w:t>
                            </w:r>
                            <w:r>
                              <w:rPr>
                                <w:b/>
                              </w:rPr>
                              <w:t>strasse 23-25, 3302 Moosseedorf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68630" id="_x0000_s1165" type="#_x0000_t202" style="position:absolute;left:0;text-align:left;margin-left:86.5pt;margin-top:-.15pt;width:368.5pt;height:29.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IdzIw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7Hk3g78rqF6kjMIgzKpUkjowH8xVlHqi25/7kXqDgzHy11ZzEm/kjm&#10;yZnObifk4GVkexkRVhJUyQNng7kOw2jsHepdQy8NerBwTx2tdSL7JatTAaTM1IPTFEXpX/rp1Mus&#10;r34DAAD//wMAUEsDBBQABgAIAAAAIQBwzcbD4AAAAAgBAAAPAAAAZHJzL2Rvd25yZXYueG1sTI/L&#10;TsMwEEX3SPyDNUhsotYpFTSEOBUqQqyoaEEq7Nx4iEP9iGw3DX/PsILl0R3dObdajtawAUPsvBMw&#10;m+bA0DVeda4V8Pb6OCmAxSSdksY7FPCNEZb1+VklS+VPboPDNrWMSlwspQCdUl9yHhuNVsap79FR&#10;9umDlYkwtFwFeaJya/hVnt9wKztHH7TscaWxOWyPVoDZfW3WT83z6iV7L8LH8JAddjoT4vJivL8D&#10;lnBMf8fwq0/qUJPT3h+diswQL+a0JQmYzIFRfjvLifcCrosF8Lri/wfUPwAAAP//AwBQSwECLQAU&#10;AAYACAAAACEAtoM4kv4AAADhAQAAEwAAAAAAAAAAAAAAAAAAAAAAW0NvbnRlbnRfVHlwZXNdLnht&#10;bFBLAQItABQABgAIAAAAIQA4/SH/1gAAAJQBAAALAAAAAAAAAAAAAAAAAC8BAABfcmVscy8ucmVs&#10;c1BLAQItABQABgAIAAAAIQC4WIdzIwIAADMEAAAOAAAAAAAAAAAAAAAAAC4CAABkcnMvZTJvRG9j&#10;LnhtbFBLAQItABQABgAIAAAAIQBwzcbD4AAAAAgBAAAPAAAAAAAAAAAAAAAAAH0EAABkcnMvZG93&#10;bnJldi54bWxQSwUGAAAAAAQABADzAAAAigUAAAAA&#10;" fillcolor="#d8d8d8" strokecolor="black [3213]">
                <v:textbox>
                  <w:txbxContent>
                    <w:p w14:paraId="5F65C38C" w14:textId="77777777" w:rsidR="006C12FF" w:rsidRPr="000A3988" w:rsidRDefault="006C12FF" w:rsidP="00004C5B">
                      <w:pPr>
                        <w:spacing w:line="240" w:lineRule="auto"/>
                        <w:jc w:val="both"/>
                        <w:rPr>
                          <w:b/>
                        </w:rPr>
                      </w:pPr>
                      <w:r w:rsidRPr="000E5F6A">
                        <w:rPr>
                          <w:b/>
                        </w:rPr>
                        <w:t>Sporthalle Schulhaus Staffel III</w:t>
                      </w:r>
                      <w:r>
                        <w:rPr>
                          <w:b/>
                        </w:rPr>
                        <w:t xml:space="preserve">, </w:t>
                      </w:r>
                      <w:r w:rsidRPr="000E5F6A">
                        <w:rPr>
                          <w:b/>
                        </w:rPr>
                        <w:t>Schulhaus</w:t>
                      </w:r>
                      <w:r>
                        <w:rPr>
                          <w:b/>
                        </w:rPr>
                        <w:t>strasse 23-25, 3302 Moosseedorf</w:t>
                      </w:r>
                    </w:p>
                  </w:txbxContent>
                </v:textbox>
              </v:shape>
            </w:pict>
          </mc:Fallback>
        </mc:AlternateContent>
      </w:r>
      <w:r w:rsidRPr="00F33E0A">
        <w:rPr>
          <w:b/>
          <w:sz w:val="24"/>
          <w:szCs w:val="24"/>
        </w:rPr>
        <w:t>Spielort:</w:t>
      </w:r>
    </w:p>
    <w:p w14:paraId="2D68DDF4" w14:textId="77777777" w:rsidR="00004C5B" w:rsidRPr="00F33E0A" w:rsidRDefault="00004C5B" w:rsidP="00004C5B">
      <w:pPr>
        <w:pStyle w:val="KeinLeerraum"/>
        <w:jc w:val="both"/>
        <w:rPr>
          <w:b/>
          <w:sz w:val="24"/>
          <w:szCs w:val="24"/>
        </w:rPr>
      </w:pPr>
    </w:p>
    <w:p w14:paraId="2B17B594" w14:textId="77777777" w:rsidR="00004C5B" w:rsidRPr="00F33E0A" w:rsidRDefault="0062538E" w:rsidP="00004C5B">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62528" behindDoc="0" locked="0" layoutInCell="1" allowOverlap="1" wp14:anchorId="0DB91C63" wp14:editId="1182C6D4">
                <wp:simplePos x="0" y="0"/>
                <wp:positionH relativeFrom="column">
                  <wp:posOffset>1098967</wp:posOffset>
                </wp:positionH>
                <wp:positionV relativeFrom="paragraph">
                  <wp:posOffset>1829</wp:posOffset>
                </wp:positionV>
                <wp:extent cx="4679950" cy="345706"/>
                <wp:effectExtent l="0" t="0" r="25400" b="16510"/>
                <wp:wrapNone/>
                <wp:docPr id="796"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706"/>
                        </a:xfrm>
                        <a:prstGeom prst="rect">
                          <a:avLst/>
                        </a:prstGeom>
                        <a:solidFill>
                          <a:srgbClr val="A5A5A5"/>
                        </a:solidFill>
                        <a:ln w="9525">
                          <a:solidFill>
                            <a:srgbClr val="000000"/>
                          </a:solidFill>
                          <a:miter lim="800000"/>
                          <a:headEnd/>
                          <a:tailEnd/>
                        </a:ln>
                      </wps:spPr>
                      <wps:txbx>
                        <w:txbxContent>
                          <w:p w14:paraId="02BAED33" w14:textId="77777777" w:rsidR="006C12FF" w:rsidRDefault="006C12FF" w:rsidP="0023226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91C63" id="_x0000_s1166" type="#_x0000_t202" style="position:absolute;left:0;text-align:left;margin-left:86.55pt;margin-top:.15pt;width:368.5pt;height:27.2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966HQIAADQEAAAOAAAAZHJzL2Uyb0RvYy54bWysU9tu2zAMfR+wfxD0vthJk7Qx4hRZug4D&#10;ugvQ7QMUWY6FyaJGKbGzrx8lp2l2exlmA4IoUofk4dHytm8NOyj0GmzJx6OcM2UlVNruSv7l8/2r&#10;G858ELYSBqwq+VF5frt6+WLZuUJNoAFTKWQEYn3RuZI3Ibgiy7xsVCv8CJyy5KwBWxHIxF1WoegI&#10;vTXZJM/nWQdYOQSpvKfTu8HJVwm/rpUMH+vaq8BMyam2kFZM6zau2Wopih0K12h5KkP8QxWt0JaS&#10;nqHuRBBsj/o3qFZLBA91GEloM6hrLVXqgboZ579089gIp1IvRI53Z5r8/4OVHw6P7hOy0L+GngaY&#10;mvDuAeRXzyxsGmF3ao0IXaNERYnHkbKsc744XY1U+8JHkG33HioastgHSEB9jW1khfpkhE4DOJ5J&#10;V31gkg6n8+vFYkYuSb6r6ew6n6cUoni67dCHtwpaFjclRxpqQheHBx9iNaJ4ConJPBhd3WtjkoG7&#10;7cYgOwgSwHoW/xP6T2HGsq7ki9lkNhDwV4g8fX+CaHUgJRvdlvzmHCSKSNsbWyWdBaHNsKeSjT3x&#10;GKkbSAz9tme6IpLHVzFFJHYL1ZGoRRikS0+NNg3gd846km3J/be9QMWZeWdpPIvxdBp1ngwic0IG&#10;Xnq2lx5hJUGVPHA2bDdheBt7h3rXUKZBEBbWNNJaJ7afqzo1QNJMQzg9o6j9SztFPT/21Q8AAAD/&#10;/wMAUEsDBBQABgAIAAAAIQBxR6nx3AAAAAcBAAAPAAAAZHJzL2Rvd25yZXYueG1sTI5NT8MwEETv&#10;SP0P1lbigqgT+hEa4lQICSTEhRYEVzde4oh4HcVOk/57lhMcn2Y084rd5Fpxwj40nhSkiwQEUuVN&#10;Q7WC97fH61sQIWoyuvWECs4YYFfOLgqdGz/SHk+HWAseoZBrBTbGLpcyVBadDgvfIXH25XunI2Nf&#10;S9PrkcddK2+SZCOdbogfrO7wwWL1fRicgs+hMlejla81Ztunl5Xcf5yfrVKX8+n+DkTEKf6V4Vef&#10;1aFkp6MfyATRMmfLlKsKliA43qYJ41HBepWBLAv537/8AQAA//8DAFBLAQItABQABgAIAAAAIQC2&#10;gziS/gAAAOEBAAATAAAAAAAAAAAAAAAAAAAAAABbQ29udGVudF9UeXBlc10ueG1sUEsBAi0AFAAG&#10;AAgAAAAhADj9If/WAAAAlAEAAAsAAAAAAAAAAAAAAAAALwEAAF9yZWxzLy5yZWxzUEsBAi0AFAAG&#10;AAgAAAAhAHJb3rodAgAANAQAAA4AAAAAAAAAAAAAAAAALgIAAGRycy9lMm9Eb2MueG1sUEsBAi0A&#10;FAAGAAgAAAAhAHFHqfHcAAAABwEAAA8AAAAAAAAAAAAAAAAAdwQAAGRycy9kb3ducmV2LnhtbFBL&#10;BQYAAAAABAAEAPMAAACABQAAAAA=&#10;" fillcolor="#a5a5a5">
                <v:textbox>
                  <w:txbxContent>
                    <w:p w14:paraId="02BAED33" w14:textId="77777777" w:rsidR="006C12FF" w:rsidRDefault="006C12FF" w:rsidP="0023226F"/>
                  </w:txbxContent>
                </v:textbox>
              </v:shape>
            </w:pict>
          </mc:Fallback>
        </mc:AlternateContent>
      </w:r>
      <w:r w:rsidR="00004C5B" w:rsidRPr="00F33E0A">
        <w:rPr>
          <w:b/>
          <w:sz w:val="24"/>
          <w:szCs w:val="24"/>
        </w:rPr>
        <w:t>Treffpunkt:</w:t>
      </w:r>
    </w:p>
    <w:p w14:paraId="479DC3BC" w14:textId="77777777" w:rsidR="00004C5B" w:rsidRDefault="00004C5B" w:rsidP="00004C5B">
      <w:pPr>
        <w:pStyle w:val="KeinLeerraum"/>
        <w:jc w:val="both"/>
        <w:rPr>
          <w:sz w:val="24"/>
          <w:szCs w:val="24"/>
        </w:rPr>
      </w:pPr>
    </w:p>
    <w:p w14:paraId="0A6ADC64" w14:textId="77777777" w:rsidR="00004C5B" w:rsidRDefault="00004C5B" w:rsidP="00004C5B">
      <w:pPr>
        <w:pStyle w:val="KeinLeerraum"/>
        <w:jc w:val="both"/>
        <w:rPr>
          <w:sz w:val="24"/>
          <w:szCs w:val="24"/>
        </w:rPr>
      </w:pPr>
    </w:p>
    <w:p w14:paraId="40959AAE" w14:textId="77777777" w:rsidR="000E5F6A" w:rsidRDefault="000E5F6A" w:rsidP="000E5F6A">
      <w:pPr>
        <w:pStyle w:val="KeinLeerraum"/>
        <w:jc w:val="both"/>
        <w:rPr>
          <w:sz w:val="24"/>
          <w:szCs w:val="24"/>
        </w:rPr>
      </w:pPr>
    </w:p>
    <w:p w14:paraId="465BE173" w14:textId="77777777" w:rsidR="000E5F6A" w:rsidRDefault="000E5F6A" w:rsidP="000E5F6A">
      <w:pPr>
        <w:pStyle w:val="KeinLeerraum"/>
        <w:jc w:val="both"/>
        <w:rPr>
          <w:color w:val="C00000"/>
          <w:sz w:val="24"/>
          <w:szCs w:val="24"/>
        </w:rPr>
      </w:pPr>
      <w:r>
        <w:rPr>
          <w:b/>
          <w:color w:val="C00000"/>
          <w:sz w:val="28"/>
          <w:szCs w:val="28"/>
        </w:rPr>
        <w:t>2. Quali Runde, Nachwuchs Ranglistenturnier MTTV</w:t>
      </w:r>
    </w:p>
    <w:p w14:paraId="4DE4C341" w14:textId="77777777" w:rsidR="000E5F6A" w:rsidRDefault="000E5F6A" w:rsidP="000E5F6A">
      <w:pPr>
        <w:pStyle w:val="KeinLeerraum"/>
        <w:jc w:val="both"/>
        <w:rPr>
          <w:sz w:val="24"/>
          <w:szCs w:val="24"/>
        </w:rPr>
      </w:pPr>
    </w:p>
    <w:p w14:paraId="5C238395" w14:textId="77777777" w:rsidR="000B0DA9" w:rsidRPr="00F33E0A" w:rsidRDefault="000B0DA9" w:rsidP="000B0DA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594237" behindDoc="0" locked="0" layoutInCell="1" allowOverlap="1" wp14:anchorId="611263B8" wp14:editId="1988663C">
                <wp:simplePos x="0" y="0"/>
                <wp:positionH relativeFrom="column">
                  <wp:posOffset>1098550</wp:posOffset>
                </wp:positionH>
                <wp:positionV relativeFrom="paragraph">
                  <wp:posOffset>635</wp:posOffset>
                </wp:positionV>
                <wp:extent cx="4679950" cy="2024380"/>
                <wp:effectExtent l="0" t="0" r="25400" b="13970"/>
                <wp:wrapNone/>
                <wp:docPr id="79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2024380"/>
                        </a:xfrm>
                        <a:prstGeom prst="rect">
                          <a:avLst/>
                        </a:prstGeom>
                        <a:solidFill>
                          <a:srgbClr val="D8D8D8"/>
                        </a:solidFill>
                        <a:ln w="9525">
                          <a:solidFill>
                            <a:srgbClr val="000000"/>
                          </a:solidFill>
                          <a:miter lim="800000"/>
                          <a:headEnd/>
                          <a:tailEnd/>
                        </a:ln>
                      </wps:spPr>
                      <wps:txbx>
                        <w:txbxContent>
                          <w:p w14:paraId="70F2F161" w14:textId="77777777" w:rsidR="006C12FF" w:rsidRDefault="006C12FF" w:rsidP="000B0D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263B8" id="_x0000_s1167" type="#_x0000_t202" style="position:absolute;left:0;text-align:left;margin-left:86.5pt;margin-top:.05pt;width:368.5pt;height:159.4pt;z-index:251594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BvHwIAADUEAAAOAAAAZHJzL2Uyb0RvYy54bWysU9tu2zAMfR+wfxD0vtjxnDYx4hRdsg4D&#10;ugvQ7QNkWbaFyaImKbGzry8lp2nQbS/DbEAQReqQPDxa34y9IgdhnQRd0vkspURoDrXUbUm/f7t7&#10;s6TEeaZrpkCLkh6Fozeb16/WgylEBh2oWliCINoVgylp570pksTxTvTMzcAIjc4GbM88mrZNassG&#10;RO9VkqXpVTKArY0FLpzD093kpJuI3zSC+y9N44QnqqRYm4+rjWsV1mSzZkVrmekkP5XB/qGKnkmN&#10;Sc9QO+YZ2Vv5G1QvuQUHjZ9x6BNoGslF7AG7macvunnomBGxFyTHmTNN7v/B8s+HB/PVEj++gxEH&#10;GJtw5h74D0c0bDumW3FrLQydYDUmngfKksG44nQ1UO0KF0Cq4RPUOGS29xCBxsb2gRXskyA6DuB4&#10;Jl2MnnA8zK+uV6sFujj6sjTL3y7jWBJWPF031vkPAnoSNiW1ONUIzw73zodyWPEUErI5ULK+k0pF&#10;w7bVVllyYKiA3TL8sYMXYUqToaSrRbaYGPgrRBq/P0H00qOUlexLujwHsSLw9l7XUWieSTXtsWSl&#10;T0QG7iYW/ViNRNbI8jwPKQKzFdRH5NbCpF18a7jpwP6iZEDdltT93DMrKFEfNc5nNc/zIPRo5Ivr&#10;DA176akuPUxzhCqpp2Tabv30OPbGyrbDTJMiNNziTBsZ2X6u6tQAajMO4fSOgvgv7Rj1/No3jwAA&#10;AP//AwBQSwMEFAAGAAgAAAAhAHJjWWHdAAAACAEAAA8AAABkcnMvZG93bnJldi54bWxMj8tOwzAQ&#10;RfdI/IM1SGwQdUJ4tCFOVVWqoOz6+IBpPCQR8TiK3Tb9e6YrWB7d0Z1zi/noOnWiIbSeDaSTBBRx&#10;5W3LtYH9bvU4BRUissXOMxm4UIB5eXtTYG79mTd02sZaSQmHHA00Mfa51qFqyGGY+J5Ysm8/OIyC&#10;Q63tgGcpd51+SpJX7bBl+dBgT8uGqp/t0Rmwy+5h9Vzh52If11/hko0vu4+NMfd34+IdVKQx/h3D&#10;VV/UoRSngz+yDaoTfstkS7wGSuJZmggeDGTpdAa6LPT/AeUvAAAA//8DAFBLAQItABQABgAIAAAA&#10;IQC2gziS/gAAAOEBAAATAAAAAAAAAAAAAAAAAAAAAABbQ29udGVudF9UeXBlc10ueG1sUEsBAi0A&#10;FAAGAAgAAAAhADj9If/WAAAAlAEAAAsAAAAAAAAAAAAAAAAALwEAAF9yZWxzLy5yZWxzUEsBAi0A&#10;FAAGAAgAAAAhANytQG8fAgAANQQAAA4AAAAAAAAAAAAAAAAALgIAAGRycy9lMm9Eb2MueG1sUEsB&#10;Ai0AFAAGAAgAAAAhAHJjWWHdAAAACAEAAA8AAAAAAAAAAAAAAAAAeQQAAGRycy9kb3ducmV2Lnht&#10;bFBLBQYAAAAABAAEAPMAAACDBQAAAAA=&#10;" fillcolor="#d8d8d8">
                <v:textbox>
                  <w:txbxContent>
                    <w:p w14:paraId="70F2F161" w14:textId="77777777" w:rsidR="006C12FF" w:rsidRDefault="006C12FF" w:rsidP="000B0DA9"/>
                  </w:txbxContent>
                </v:textbox>
              </v:shape>
            </w:pict>
          </mc:Fallback>
        </mc:AlternateContent>
      </w:r>
      <w:r>
        <w:rPr>
          <w:noProof/>
          <w:sz w:val="24"/>
          <w:szCs w:val="24"/>
          <w:lang w:eastAsia="de-CH"/>
        </w:rPr>
        <mc:AlternateContent>
          <mc:Choice Requires="wps">
            <w:drawing>
              <wp:anchor distT="0" distB="0" distL="114300" distR="114300" simplePos="0" relativeHeight="251866624" behindDoc="0" locked="0" layoutInCell="1" allowOverlap="1" wp14:anchorId="20C6BDDA" wp14:editId="036E1490">
                <wp:simplePos x="0" y="0"/>
                <wp:positionH relativeFrom="column">
                  <wp:posOffset>1098550</wp:posOffset>
                </wp:positionH>
                <wp:positionV relativeFrom="paragraph">
                  <wp:posOffset>1744</wp:posOffset>
                </wp:positionV>
                <wp:extent cx="4679950" cy="388620"/>
                <wp:effectExtent l="0" t="0" r="25400" b="11430"/>
                <wp:wrapNone/>
                <wp:docPr id="79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5FDF4FBC" w14:textId="77777777" w:rsidR="006C12FF" w:rsidRPr="000E5F6A" w:rsidRDefault="006C12FF" w:rsidP="000B0DA9">
                            <w:pPr>
                              <w:rPr>
                                <w:b/>
                              </w:rPr>
                            </w:pPr>
                            <w:r>
                              <w:rPr>
                                <w:b/>
                              </w:rPr>
                              <w:t>08.12.2018</w:t>
                            </w:r>
                          </w:p>
                          <w:p w14:paraId="1502D40A" w14:textId="77777777" w:rsidR="006C12FF" w:rsidRPr="005A334D" w:rsidRDefault="006C12FF" w:rsidP="000B0DA9">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C6BDDA" id="_x0000_s1168" type="#_x0000_t202" style="position:absolute;left:0;text-align:left;margin-left:86.5pt;margin-top:.15pt;width:368.5pt;height:30.6pt;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tAGJAIAADMEAAAOAAAAZHJzL2Uyb0RvYy54bWysk92O2jAQhe8r9R0s35cABRYiwmoL3arS&#10;9kfa9gEcxyFWHY87NiT06Tt2WJZu76qCZNkZ+3jmm+P1bd8adlToNdiCT0ZjzpSVUGm7L/j3b/dv&#10;lpz5IGwlDFhV8JPy/Hbz+tW6c7maQgOmUshIxPq8cwVvQnB5lnnZqFb4EThlKVgDtiLQEvdZhaIj&#10;9dZk0/F4kXWAlUOQynv6uhuCfJP061rJ8KWuvQrMFJxyC2nENJZxzDZrke9RuEbLcxriH7JohbZ0&#10;6UVqJ4JgB9R/SbVaIniow0hCm0Fda6lSDVTNZPyimsdGOJVqITjeXTD5/ycrPx8f3VdkoX8HPTUw&#10;FeHdA8gfnlnYNsLu1R0idI0SFV08iciyzvn8fDSi9rmPImX3CSpqsjgESEJ9jW2kQnUyUqcGnC7Q&#10;VR+YpI+zxc1qNaeQpNjb5XIxTV3JRP502qEPHxS0LE4KjtTUpC6ODz7EbET+tCVe5sHo6l4bkxa4&#10;L7cG2VGQAXbL+E8FvNhmLOsKvppP5wOAPySiF9VFJPQDghcKrQ5kZKPbgi/H8TdYK1J7b6tksyC0&#10;GeaUsbFnjJHcwDD0Zc90RYwn83g6ci2hOhFZhMG59NJo0gD+4qwj1xbc/zwIVJyZj5a6s5rMZtHm&#10;aTGb3xBLhteR8joirCSpggfOhuk2DE/j4FDvG7pp8IOFO+porRPs56zOBZAzUw/Oryha/3qddj2/&#10;9c1vAAAA//8DAFBLAwQUAAYACAAAACEAa1Ou/N8AAAAHAQAADwAAAGRycy9kb3ducmV2LnhtbEyP&#10;y07DMBBF90j8gzVIbCLqhIpSQpwKFSFWIPqQCjs3NnGoPY5sNw1/z7CC5dEd3XumWozOskGH2HkU&#10;UExyYBobrzpsBWw3T1dzYDFJVNJ61AK+dYRFfX5WyVL5E670sE4toxKMpRRgUupLzmNjtJNx4nuN&#10;lH364GQiDC1XQZ6o3Fl+necz7mSHtGBkr5dGN4f10Qmwu6/V63PzsnzL3ufhY3jMDjuTCXF5MT7c&#10;A0t6TH/H8KtP6lCT094fUUVmiW+n9EsSMAVG8V2RE+4FzIob4HXF//vXPwAAAP//AwBQSwECLQAU&#10;AAYACAAAACEAtoM4kv4AAADhAQAAEwAAAAAAAAAAAAAAAAAAAAAAW0NvbnRlbnRfVHlwZXNdLnht&#10;bFBLAQItABQABgAIAAAAIQA4/SH/1gAAAJQBAAALAAAAAAAAAAAAAAAAAC8BAABfcmVscy8ucmVs&#10;c1BLAQItABQABgAIAAAAIQCpPtAGJAIAADMEAAAOAAAAAAAAAAAAAAAAAC4CAABkcnMvZTJvRG9j&#10;LnhtbFBLAQItABQABgAIAAAAIQBrU6783wAAAAcBAAAPAAAAAAAAAAAAAAAAAH4EAABkcnMvZG93&#10;bnJldi54bWxQSwUGAAAAAAQABADzAAAAigUAAAAA&#10;" fillcolor="#d8d8d8" strokecolor="black [3213]">
                <v:textbox>
                  <w:txbxContent>
                    <w:p w14:paraId="5FDF4FBC" w14:textId="77777777" w:rsidR="006C12FF" w:rsidRPr="000E5F6A" w:rsidRDefault="006C12FF" w:rsidP="000B0DA9">
                      <w:pPr>
                        <w:rPr>
                          <w:b/>
                        </w:rPr>
                      </w:pPr>
                      <w:r>
                        <w:rPr>
                          <w:b/>
                        </w:rPr>
                        <w:t>08.12.2018</w:t>
                      </w:r>
                    </w:p>
                    <w:p w14:paraId="1502D40A" w14:textId="77777777" w:rsidR="006C12FF" w:rsidRPr="005A334D" w:rsidRDefault="006C12FF" w:rsidP="000B0DA9">
                      <w:pPr>
                        <w:jc w:val="both"/>
                        <w:rPr>
                          <w:b/>
                        </w:rPr>
                      </w:pPr>
                    </w:p>
                  </w:txbxContent>
                </v:textbox>
              </v:shape>
            </w:pict>
          </mc:Fallback>
        </mc:AlternateContent>
      </w:r>
      <w:r w:rsidRPr="00F33E0A">
        <w:rPr>
          <w:b/>
          <w:sz w:val="24"/>
          <w:szCs w:val="24"/>
        </w:rPr>
        <w:t>Datum:</w:t>
      </w:r>
    </w:p>
    <w:p w14:paraId="597BC557" w14:textId="77777777" w:rsidR="000B0DA9" w:rsidRDefault="000B0DA9" w:rsidP="000B0DA9">
      <w:pPr>
        <w:pStyle w:val="KeinLeerraum"/>
        <w:jc w:val="both"/>
        <w:rPr>
          <w:sz w:val="24"/>
          <w:szCs w:val="24"/>
        </w:rPr>
      </w:pPr>
    </w:p>
    <w:p w14:paraId="7C4E8F1E" w14:textId="77777777" w:rsidR="000B0DA9" w:rsidRPr="00F33E0A" w:rsidRDefault="000B0DA9" w:rsidP="000B0DA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68672" behindDoc="0" locked="0" layoutInCell="1" allowOverlap="1" wp14:anchorId="31178CEA" wp14:editId="6F85B41D">
                <wp:simplePos x="0" y="0"/>
                <wp:positionH relativeFrom="column">
                  <wp:posOffset>1098967</wp:posOffset>
                </wp:positionH>
                <wp:positionV relativeFrom="paragraph">
                  <wp:posOffset>-143</wp:posOffset>
                </wp:positionV>
                <wp:extent cx="4679950" cy="375313"/>
                <wp:effectExtent l="0" t="0" r="25400" b="24765"/>
                <wp:wrapNone/>
                <wp:docPr id="79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4C823F1A" w14:textId="77777777" w:rsidR="006C12FF" w:rsidRDefault="006C12FF" w:rsidP="000B0DA9">
                            <w:pPr>
                              <w:jc w:val="both"/>
                            </w:pPr>
                            <w:r w:rsidRPr="000E5F6A">
                              <w:rPr>
                                <w:b/>
                              </w:rPr>
                              <w:t>13:30-18:00h</w:t>
                            </w:r>
                          </w:p>
                          <w:p w14:paraId="3BBBAA14" w14:textId="77777777" w:rsidR="006C12FF" w:rsidRPr="005A334D" w:rsidRDefault="006C12FF" w:rsidP="000B0DA9">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178CEA" id="_x0000_s1169" type="#_x0000_t202" style="position:absolute;left:0;text-align:left;margin-left:86.55pt;margin-top:0;width:368.5pt;height:29.5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Ut0IwIAADMEAAAOAAAAZHJzL2Uyb0RvYy54bWysU9tu2zAMfR+wfxD0vjjOrYkRp+iSdRjQ&#10;XYBuHyDLsi1MFjVJiZ19/SjZTdPubZgNCKIoHZKHh9vbvlXkJKyToHOaTqaUCM2hlLrO6Y/v9+/W&#10;lDjPdMkUaJHTs3D0dvf2zbYzmZhBA6oUliCIdllnctp4b7IkcbwRLXMTMEKjswLbMo+mrZPSsg7R&#10;W5XMptNV0oEtjQUunMPTw+Cku4hfVYL7r1XlhCcqp5ibj6uNaxHWZLdlWW2ZaSQf02D/kEXLpMag&#10;F6gD84wcrfwLqpXcgoPKTzi0CVSV5CLWgNWk01fVPDbMiFgLkuPMhSb3/2D5l9Oj+WaJ799Djw2M&#10;RTjzAPynIxr2DdO1uLMWukawEgOngbKkMy4bnwaqXeYCSNF9hhKbzI4eIlBf2TawgnUSRMcGnC+k&#10;i94TjoeL1c1ms0QXR9/8ZjlP5zEEy55eG+v8RwEtCZucWmxqRGenB+dDNix7uhKCOVCyvJdKRcPW&#10;xV5ZcmIogMM6/CP6i2tKky6nm+VsORDwAiJoUVxAfD9Q8CpQKz0KWck2p+tp+AZpBdY+6DLKzDOp&#10;hj1mrPRIY2Bu4ND3RU9kiRynq/A68FpAeUZmLQzKxUnDTQP2NyUdqjan7teRWUGJ+qSxO5t0sQgy&#10;j8ZieTNDw157imsP0xyhcuopGbZ7P4zG0VhZNxhp0IOGO+xoJSPZz1mNBaAyYw/GKQrSv7bjredZ&#10;3/0BAAD//wMAUEsDBBQABgAIAAAAIQCJ7lZY3gAAAAcBAAAPAAAAZHJzL2Rvd25yZXYueG1sTI/B&#10;TsMwEETvSPyDtUhcotYJCGhDnAoVIU5UtEUq3NzYxKH2OrLdNPw9ywmOTzOafVstRmfZoEPsPAoo&#10;pjkwjY1XHbYC3rZPkxmwmCQqaT1qAd86wqI+P6tkqfwJ13rYpJbRCMZSCjAp9SXnsTHayTj1vUbK&#10;Pn1wMhGGlqsgTzTuLL/K81vuZId0wcheL41uDpujE2B3X+vVc/OyfM3eZ+FjeMwOO5MJcXkxPtwD&#10;S3pMf2X41Sd1qMlp74+oIrPEd9cFVQXQRxTPi5xwL+BmXgCvK/7fv/4BAAD//wMAUEsBAi0AFAAG&#10;AAgAAAAhALaDOJL+AAAA4QEAABMAAAAAAAAAAAAAAAAAAAAAAFtDb250ZW50X1R5cGVzXS54bWxQ&#10;SwECLQAUAAYACAAAACEAOP0h/9YAAACUAQAACwAAAAAAAAAAAAAAAAAvAQAAX3JlbHMvLnJlbHNQ&#10;SwECLQAUAAYACAAAACEA33FLdCMCAAAzBAAADgAAAAAAAAAAAAAAAAAuAgAAZHJzL2Uyb0RvYy54&#10;bWxQSwECLQAUAAYACAAAACEAie5WWN4AAAAHAQAADwAAAAAAAAAAAAAAAAB9BAAAZHJzL2Rvd25y&#10;ZXYueG1sUEsFBgAAAAAEAAQA8wAAAIgFAAAAAA==&#10;" fillcolor="#d8d8d8" strokecolor="black [3213]">
                <v:textbox>
                  <w:txbxContent>
                    <w:p w14:paraId="4C823F1A" w14:textId="77777777" w:rsidR="006C12FF" w:rsidRDefault="006C12FF" w:rsidP="000B0DA9">
                      <w:pPr>
                        <w:jc w:val="both"/>
                      </w:pPr>
                      <w:r w:rsidRPr="000E5F6A">
                        <w:rPr>
                          <w:b/>
                        </w:rPr>
                        <w:t>13:30-18:00h</w:t>
                      </w:r>
                    </w:p>
                    <w:p w14:paraId="3BBBAA14" w14:textId="77777777" w:rsidR="006C12FF" w:rsidRPr="005A334D" w:rsidRDefault="006C12FF" w:rsidP="000B0DA9">
                      <w:pPr>
                        <w:jc w:val="both"/>
                        <w:rPr>
                          <w:b/>
                        </w:rPr>
                      </w:pPr>
                    </w:p>
                  </w:txbxContent>
                </v:textbox>
              </v:shape>
            </w:pict>
          </mc:Fallback>
        </mc:AlternateContent>
      </w:r>
      <w:r w:rsidRPr="00F33E0A">
        <w:rPr>
          <w:b/>
          <w:sz w:val="24"/>
          <w:szCs w:val="24"/>
        </w:rPr>
        <w:t>Uhrzeit:</w:t>
      </w:r>
    </w:p>
    <w:p w14:paraId="6CD55D0B" w14:textId="77777777" w:rsidR="000B0DA9" w:rsidRPr="00F33E0A" w:rsidRDefault="000B0DA9" w:rsidP="000B0DA9">
      <w:pPr>
        <w:pStyle w:val="KeinLeerraum"/>
        <w:jc w:val="both"/>
        <w:rPr>
          <w:b/>
          <w:sz w:val="24"/>
          <w:szCs w:val="24"/>
        </w:rPr>
      </w:pPr>
    </w:p>
    <w:p w14:paraId="505F659B" w14:textId="77777777" w:rsidR="000B0DA9" w:rsidRPr="00F33E0A" w:rsidRDefault="000B0DA9" w:rsidP="000B0DA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65600" behindDoc="0" locked="0" layoutInCell="1" allowOverlap="1" wp14:anchorId="775BA4D5" wp14:editId="11CF7997">
                <wp:simplePos x="0" y="0"/>
                <wp:positionH relativeFrom="column">
                  <wp:posOffset>1098967</wp:posOffset>
                </wp:positionH>
                <wp:positionV relativeFrom="paragraph">
                  <wp:posOffset>3061</wp:posOffset>
                </wp:positionV>
                <wp:extent cx="4679950" cy="552735"/>
                <wp:effectExtent l="0" t="0" r="25400" b="19050"/>
                <wp:wrapNone/>
                <wp:docPr id="800"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735"/>
                        </a:xfrm>
                        <a:prstGeom prst="rect">
                          <a:avLst/>
                        </a:prstGeom>
                        <a:solidFill>
                          <a:srgbClr val="D8D8D8"/>
                        </a:solidFill>
                        <a:ln w="9525">
                          <a:solidFill>
                            <a:schemeClr val="tx1"/>
                          </a:solidFill>
                          <a:miter lim="800000"/>
                          <a:headEnd/>
                          <a:tailEnd/>
                        </a:ln>
                      </wps:spPr>
                      <wps:txbx>
                        <w:txbxContent>
                          <w:p w14:paraId="1108E1D3" w14:textId="77777777" w:rsidR="006C12FF" w:rsidRDefault="006C12FF" w:rsidP="000B0DA9">
                            <w:pPr>
                              <w:jc w:val="both"/>
                            </w:pPr>
                            <w:r>
                              <w:rPr>
                                <w:b/>
                              </w:rPr>
                              <w:t>Alle lizenzierten Spieler des TTC Bern (Ausnahme die Spieler, welche sich bereits in der ersten Quali Runde für das Halbfinale qualifiziert haben)</w:t>
                            </w:r>
                          </w:p>
                          <w:p w14:paraId="1CCC041E" w14:textId="77777777" w:rsidR="006C12FF" w:rsidRDefault="006C12FF" w:rsidP="000B0DA9">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5BA4D5" id="_x0000_s1170" type="#_x0000_t202" style="position:absolute;left:0;text-align:left;margin-left:86.55pt;margin-top:.25pt;width:368.5pt;height:43.5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WRIIwIAADMEAAAOAAAAZHJzL2Uyb0RvYy54bWysU9tu2zAMfR+wfxD0vjjJ4iYx4hRdsg4D&#10;ugvQ7QMUWY6FyaJGKbG7ry8lp2navQ2zAUEUpUPy8HB13beGHRV6Dbbkk9GYM2UlVNruS/7zx+27&#10;BWc+CFsJA1aV/EF5fr1++2bVuUJNoQFTKWQEYn3RuZI3Ibgiy7xsVCv8CJyy5KwBWxHIxH1WoegI&#10;vTXZdDy+yjrAyiFI5T2dbgcnXyf8ulYyfKtrrwIzJafcQloxrbu4ZuuVKPYoXKPlKQ3xD1m0QlsK&#10;eobaiiDYAfVfUK2WCB7qMJLQZlDXWqpUA1UzGb+q5r4RTqVaiBzvzjT5/wcrvx7v3Xdkof8APTUw&#10;FeHdHchfnlnYNMLu1Q0idI0SFQWeRMqyzvni9DRS7QsfQXbdF6ioyeIQIAH1NbaRFaqTETo14OFM&#10;uuoDk3Q4u5ovlzm5JPnyfDp/n6cQonh67dCHTwpaFjclR2pqQhfHOx9iNqJ4uhKDeTC6utXGJAP3&#10;u41BdhQkgO0i/if0F9eMZV3Jl/k0Hwh4ARG1qM4goR8oeBWo1YGEbHRb8sU4foO0ImsfbZVkFoQ2&#10;w54yNvZEY2Ru4DD0u57pijiezOPryOsOqgdiFmFQLk0abRrAP5x1pNqS+98HgYoz89lSd5aT2SzK&#10;PBmzfD4lAy89u0uPsJKgSh44G7abMIzGwaHeNxRp0IOFG+porRPZz1mdCiBlph6cpihK/9JOt55n&#10;ff0IAAD//wMAUEsDBBQABgAIAAAAIQBdqjet3gAAAAcBAAAPAAAAZHJzL2Rvd25yZXYueG1sTI7B&#10;TsMwEETvSPyDtUhcIuoEVBpCnAoVIU4gWpAKNzc2cai9jmw3DX/PcoLj04xmXr2cnGWjDrH3KKCY&#10;5cA0tl712Al4e324KIHFJFFJ61EL+NYRls3pSS0r5Y+41uMmdYxGMFZSgElpqDiPrdFOxpkfNFL2&#10;6YOTiTB0XAV5pHFn+WWeX3Mne6QHIwe9Mrrdbw5OgN1+rZ8f26fVS/Zeho/xPttvTSbE+dl0dwss&#10;6Sn9leFXn9ShIaedP6CKzBIvrgqqCpgDo/imyAl3AsrFHHhT8//+zQ8AAAD//wMAUEsBAi0AFAAG&#10;AAgAAAAhALaDOJL+AAAA4QEAABMAAAAAAAAAAAAAAAAAAAAAAFtDb250ZW50X1R5cGVzXS54bWxQ&#10;SwECLQAUAAYACAAAACEAOP0h/9YAAACUAQAACwAAAAAAAAAAAAAAAAAvAQAAX3JlbHMvLnJlbHNQ&#10;SwECLQAUAAYACAAAACEAwKFkSCMCAAAzBAAADgAAAAAAAAAAAAAAAAAuAgAAZHJzL2Uyb0RvYy54&#10;bWxQSwECLQAUAAYACAAAACEAXao3rd4AAAAHAQAADwAAAAAAAAAAAAAAAAB9BAAAZHJzL2Rvd25y&#10;ZXYueG1sUEsFBgAAAAAEAAQA8wAAAIgFAAAAAA==&#10;" fillcolor="#d8d8d8" strokecolor="black [3213]">
                <v:textbox>
                  <w:txbxContent>
                    <w:p w14:paraId="1108E1D3" w14:textId="77777777" w:rsidR="006C12FF" w:rsidRDefault="006C12FF" w:rsidP="000B0DA9">
                      <w:pPr>
                        <w:jc w:val="both"/>
                      </w:pPr>
                      <w:r>
                        <w:rPr>
                          <w:b/>
                        </w:rPr>
                        <w:t>Alle lizenzierten Spieler des TTC Bern (Ausnahme die Spieler, welche sich bereits in der ersten Quali Runde für das Halbfinale qualifiziert haben)</w:t>
                      </w:r>
                    </w:p>
                    <w:p w14:paraId="1CCC041E" w14:textId="77777777" w:rsidR="006C12FF" w:rsidRDefault="006C12FF" w:rsidP="000B0DA9">
                      <w:pPr>
                        <w:jc w:val="both"/>
                      </w:pPr>
                    </w:p>
                  </w:txbxContent>
                </v:textbox>
              </v:shape>
            </w:pict>
          </mc:Fallback>
        </mc:AlternateContent>
      </w:r>
      <w:r w:rsidRPr="00F33E0A">
        <w:rPr>
          <w:b/>
          <w:sz w:val="24"/>
          <w:szCs w:val="24"/>
        </w:rPr>
        <w:t>Spieler:</w:t>
      </w:r>
    </w:p>
    <w:p w14:paraId="76C9D9D3" w14:textId="77777777" w:rsidR="000B0DA9" w:rsidRDefault="000B0DA9" w:rsidP="000B0DA9">
      <w:pPr>
        <w:pStyle w:val="KeinLeerraum"/>
        <w:jc w:val="both"/>
        <w:rPr>
          <w:b/>
          <w:sz w:val="24"/>
          <w:szCs w:val="24"/>
        </w:rPr>
      </w:pPr>
    </w:p>
    <w:p w14:paraId="38B670C9" w14:textId="77777777" w:rsidR="000B0DA9" w:rsidRPr="00F33E0A" w:rsidRDefault="000B0DA9" w:rsidP="000B0DA9">
      <w:pPr>
        <w:pStyle w:val="KeinLeerraum"/>
        <w:jc w:val="both"/>
        <w:rPr>
          <w:b/>
          <w:sz w:val="24"/>
          <w:szCs w:val="24"/>
        </w:rPr>
      </w:pPr>
    </w:p>
    <w:p w14:paraId="4A118FAF" w14:textId="77777777" w:rsidR="000B0DA9" w:rsidRPr="00F33E0A" w:rsidRDefault="000B0DA9" w:rsidP="000B0DA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67648" behindDoc="0" locked="0" layoutInCell="1" allowOverlap="1" wp14:anchorId="5F785338" wp14:editId="261D827B">
                <wp:simplePos x="0" y="0"/>
                <wp:positionH relativeFrom="column">
                  <wp:posOffset>1098550</wp:posOffset>
                </wp:positionH>
                <wp:positionV relativeFrom="paragraph">
                  <wp:posOffset>-1905</wp:posOffset>
                </wp:positionV>
                <wp:extent cx="4679950" cy="374400"/>
                <wp:effectExtent l="0" t="0" r="25400" b="26035"/>
                <wp:wrapNone/>
                <wp:docPr id="801"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3567FCDC" w14:textId="77777777" w:rsidR="006C12FF" w:rsidRPr="000A3988" w:rsidRDefault="006C12FF" w:rsidP="000B0DA9">
                            <w:pPr>
                              <w:spacing w:line="240" w:lineRule="auto"/>
                              <w:jc w:val="both"/>
                              <w:rPr>
                                <w:b/>
                              </w:rPr>
                            </w:pPr>
                            <w:r w:rsidRPr="0013679E">
                              <w:rPr>
                                <w:b/>
                              </w:rPr>
                              <w:t>Turnhalle Schützenmatt</w:t>
                            </w:r>
                            <w:r>
                              <w:rPr>
                                <w:b/>
                              </w:rPr>
                              <w:t xml:space="preserve">, </w:t>
                            </w:r>
                            <w:r w:rsidRPr="0013679E">
                              <w:rPr>
                                <w:b/>
                              </w:rPr>
                              <w:t>Untere Sternengasse 24, 4500 Solothurn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785338" id="_x0000_s1171" type="#_x0000_t202" style="position:absolute;left:0;text-align:left;margin-left:86.5pt;margin-top:-.15pt;width:368.5pt;height:29.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3J7Ig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7HKcnI6xaqIzGLMCiXJo2MBvAXZx2ptuT+516g4sx8tNSdxZj4I5kn&#10;Zzq7nZCDl5HtZURYSVAlD5wN5joMo7F3qHcNvTTowcI9dbTWieyXrE4FkDJTD05TFKV/6adTL7O+&#10;+g0AAP//AwBQSwMEFAAGAAgAAAAhAHDNxsPgAAAACAEAAA8AAABkcnMvZG93bnJldi54bWxMj8tO&#10;wzAQRfdI/IM1SGyi1ikVNIQ4FSpCrKhoQSrs3HiIQ/2IbDcNf8+wguXRHd05t1qO1rABQ+y8EzCb&#10;5sDQNV51rhXw9vo4KYDFJJ2SxjsU8I0RlvX5WSVL5U9ug8M2tYxKXCylAJ1SX3IeG41Wxqnv0VH2&#10;6YOViTC0XAV5onJr+FWe33ArO0cftOxxpbE5bI9WgNl9bdZPzfPqJXsvwsfwkB12OhPi8mK8vwOW&#10;cEx/x/CrT+pQk9PeH52KzBAv5rQlCZjMgVF+O8uJ9wKuiwXwuuL/B9Q/AAAA//8DAFBLAQItABQA&#10;BgAIAAAAIQC2gziS/gAAAOEBAAATAAAAAAAAAAAAAAAAAAAAAABbQ29udGVudF9UeXBlc10ueG1s&#10;UEsBAi0AFAAGAAgAAAAhADj9If/WAAAAlAEAAAsAAAAAAAAAAAAAAAAALwEAAF9yZWxzLy5yZWxz&#10;UEsBAi0AFAAGAAgAAAAhAL2vcnsiAgAAMwQAAA4AAAAAAAAAAAAAAAAALgIAAGRycy9lMm9Eb2Mu&#10;eG1sUEsBAi0AFAAGAAgAAAAhAHDNxsPgAAAACAEAAA8AAAAAAAAAAAAAAAAAfAQAAGRycy9kb3du&#10;cmV2LnhtbFBLBQYAAAAABAAEAPMAAACJBQAAAAA=&#10;" fillcolor="#d8d8d8" strokecolor="black [3213]">
                <v:textbox>
                  <w:txbxContent>
                    <w:p w14:paraId="3567FCDC" w14:textId="77777777" w:rsidR="006C12FF" w:rsidRPr="000A3988" w:rsidRDefault="006C12FF" w:rsidP="000B0DA9">
                      <w:pPr>
                        <w:spacing w:line="240" w:lineRule="auto"/>
                        <w:jc w:val="both"/>
                        <w:rPr>
                          <w:b/>
                        </w:rPr>
                      </w:pPr>
                      <w:r w:rsidRPr="0013679E">
                        <w:rPr>
                          <w:b/>
                        </w:rPr>
                        <w:t>Turnhalle Schützenmatt</w:t>
                      </w:r>
                      <w:r>
                        <w:rPr>
                          <w:b/>
                        </w:rPr>
                        <w:t xml:space="preserve">, </w:t>
                      </w:r>
                      <w:r w:rsidRPr="0013679E">
                        <w:rPr>
                          <w:b/>
                        </w:rPr>
                        <w:t>Untere Sternengasse 24, 4500 Solothurn</w:t>
                      </w:r>
                    </w:p>
                  </w:txbxContent>
                </v:textbox>
              </v:shape>
            </w:pict>
          </mc:Fallback>
        </mc:AlternateContent>
      </w:r>
      <w:r w:rsidRPr="00F33E0A">
        <w:rPr>
          <w:b/>
          <w:sz w:val="24"/>
          <w:szCs w:val="24"/>
        </w:rPr>
        <w:t>Spielort:</w:t>
      </w:r>
    </w:p>
    <w:p w14:paraId="1EC1FD0D" w14:textId="77777777" w:rsidR="000B0DA9" w:rsidRPr="00F33E0A" w:rsidRDefault="000B0DA9" w:rsidP="000B0DA9">
      <w:pPr>
        <w:pStyle w:val="KeinLeerraum"/>
        <w:jc w:val="both"/>
        <w:rPr>
          <w:b/>
          <w:sz w:val="24"/>
          <w:szCs w:val="24"/>
        </w:rPr>
      </w:pPr>
    </w:p>
    <w:p w14:paraId="13159259" w14:textId="77777777" w:rsidR="000B0DA9" w:rsidRPr="00F33E0A" w:rsidRDefault="000B0DA9" w:rsidP="000B0DA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595262" behindDoc="0" locked="0" layoutInCell="1" allowOverlap="1" wp14:anchorId="55237B2E" wp14:editId="4D396D06">
                <wp:simplePos x="0" y="0"/>
                <wp:positionH relativeFrom="column">
                  <wp:posOffset>1098967</wp:posOffset>
                </wp:positionH>
                <wp:positionV relativeFrom="paragraph">
                  <wp:posOffset>1829</wp:posOffset>
                </wp:positionV>
                <wp:extent cx="4679950" cy="345706"/>
                <wp:effectExtent l="0" t="0" r="25400" b="16510"/>
                <wp:wrapNone/>
                <wp:docPr id="80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706"/>
                        </a:xfrm>
                        <a:prstGeom prst="rect">
                          <a:avLst/>
                        </a:prstGeom>
                        <a:solidFill>
                          <a:srgbClr val="A5A5A5"/>
                        </a:solidFill>
                        <a:ln w="9525">
                          <a:solidFill>
                            <a:srgbClr val="000000"/>
                          </a:solidFill>
                          <a:miter lim="800000"/>
                          <a:headEnd/>
                          <a:tailEnd/>
                        </a:ln>
                      </wps:spPr>
                      <wps:txbx>
                        <w:txbxContent>
                          <w:p w14:paraId="7B474465" w14:textId="77777777" w:rsidR="006C12FF" w:rsidRDefault="006C12FF" w:rsidP="000B0DA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237B2E" id="_x0000_s1172" type="#_x0000_t202" style="position:absolute;left:0;text-align:left;margin-left:86.55pt;margin-top:.15pt;width:368.5pt;height:27.2pt;z-index:251595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CuyHQIAADQEAAAOAAAAZHJzL2Uyb0RvYy54bWysU9tu2zAMfR+wfxD0vtjJkrQx4hRZug4D&#10;ugvQ7QMUWY6FyaJGKbGzry8lp2l2exlmA4IoUofk4dHypm8NOyj0GmzJx6OcM2UlVNruSv71y92r&#10;a858ELYSBqwq+VF5frN6+WLZuUJNoAFTKWQEYn3RuZI3Ibgiy7xsVCv8CJyy5KwBWxHIxF1WoegI&#10;vTXZJM/nWQdYOQSpvKfT28HJVwm/rpUMn+raq8BMyam2kFZM6zau2Wopih0K12h5KkP8QxWt0JaS&#10;nqFuRRBsj/o3qFZLBA91GEloM6hrLVXqgboZ579089AIp1IvRI53Z5r8/4OVHw8P7jOy0L+BngaY&#10;mvDuHuQ3zyxsGmF3ao0IXaNERYnHkbKsc744XY1U+8JHkG33ASoastgHSEB9jW1khfpkhE4DOJ5J&#10;V31gkg6n86vFYkYuSb7X09lVPk8pRPF026EP7xS0LG5KjjTUhC4O9z7EakTxFBKTeTC6utPGJAN3&#10;241BdhAkgPUs/if0n8KMZV3JF7PJbCDgrxB5+v4E0epASja6Lfn1OUgUkba3tko6C0KbYU8lG3vi&#10;MVI3kBj6bc90RSSPFzFFJHYL1ZGoRRikS0+NNg3gD846km3J/fe9QMWZeW9pPIvxdBp1ngwic0IG&#10;Xnq2lx5hJUGVPHA2bDdheBt7h3rXUKZBEBbWNNJaJ7afqzo1QNJMQzg9o6j9SztFPT/21SMAAAD/&#10;/wMAUEsDBBQABgAIAAAAIQBxR6nx3AAAAAcBAAAPAAAAZHJzL2Rvd25yZXYueG1sTI5NT8MwEETv&#10;SP0P1lbigqgT+hEa4lQICSTEhRYEVzde4oh4HcVOk/57lhMcn2Y084rd5Fpxwj40nhSkiwQEUuVN&#10;Q7WC97fH61sQIWoyuvWECs4YYFfOLgqdGz/SHk+HWAseoZBrBTbGLpcyVBadDgvfIXH25XunI2Nf&#10;S9PrkcddK2+SZCOdbogfrO7wwWL1fRicgs+hMlejla81Ztunl5Xcf5yfrVKX8+n+DkTEKf6V4Vef&#10;1aFkp6MfyATRMmfLlKsKliA43qYJ41HBepWBLAv537/8AQAA//8DAFBLAQItABQABgAIAAAAIQC2&#10;gziS/gAAAOEBAAATAAAAAAAAAAAAAAAAAAAAAABbQ29udGVudF9UeXBlc10ueG1sUEsBAi0AFAAG&#10;AAgAAAAhADj9If/WAAAAlAEAAAsAAAAAAAAAAAAAAAAALwEAAF9yZWxzLy5yZWxzUEsBAi0AFAAG&#10;AAgAAAAhAHesK7IdAgAANAQAAA4AAAAAAAAAAAAAAAAALgIAAGRycy9lMm9Eb2MueG1sUEsBAi0A&#10;FAAGAAgAAAAhAHFHqfHcAAAABwEAAA8AAAAAAAAAAAAAAAAAdwQAAGRycy9kb3ducmV2LnhtbFBL&#10;BQYAAAAABAAEAPMAAACABQAAAAA=&#10;" fillcolor="#a5a5a5">
                <v:textbox>
                  <w:txbxContent>
                    <w:p w14:paraId="7B474465" w14:textId="77777777" w:rsidR="006C12FF" w:rsidRDefault="006C12FF" w:rsidP="000B0DA9"/>
                  </w:txbxContent>
                </v:textbox>
              </v:shape>
            </w:pict>
          </mc:Fallback>
        </mc:AlternateContent>
      </w:r>
      <w:r w:rsidRPr="00F33E0A">
        <w:rPr>
          <w:b/>
          <w:sz w:val="24"/>
          <w:szCs w:val="24"/>
        </w:rPr>
        <w:t>Treffpunkt:</w:t>
      </w:r>
    </w:p>
    <w:p w14:paraId="3D9C23C5" w14:textId="77777777" w:rsidR="000B0DA9" w:rsidRDefault="000B0DA9" w:rsidP="000B0DA9">
      <w:pPr>
        <w:pStyle w:val="KeinLeerraum"/>
        <w:jc w:val="both"/>
        <w:rPr>
          <w:sz w:val="24"/>
          <w:szCs w:val="24"/>
        </w:rPr>
      </w:pPr>
    </w:p>
    <w:p w14:paraId="2A150254" w14:textId="77777777" w:rsidR="000B0DA9" w:rsidRDefault="000B0DA9" w:rsidP="000B0DA9">
      <w:pPr>
        <w:pStyle w:val="KeinLeerraum"/>
        <w:jc w:val="both"/>
        <w:rPr>
          <w:sz w:val="24"/>
          <w:szCs w:val="24"/>
        </w:rPr>
      </w:pPr>
    </w:p>
    <w:p w14:paraId="0307081E" w14:textId="77777777" w:rsidR="000B0DA9" w:rsidRDefault="000B0DA9" w:rsidP="000E5F6A">
      <w:pPr>
        <w:pStyle w:val="KeinLeerraum"/>
        <w:jc w:val="both"/>
        <w:rPr>
          <w:sz w:val="24"/>
          <w:szCs w:val="24"/>
        </w:rPr>
      </w:pPr>
    </w:p>
    <w:p w14:paraId="3FCF11D5" w14:textId="77777777" w:rsidR="005301A1" w:rsidRPr="0062538E" w:rsidRDefault="00862D4E" w:rsidP="005301A1">
      <w:pPr>
        <w:pStyle w:val="KeinLeerraum"/>
        <w:jc w:val="both"/>
        <w:rPr>
          <w:color w:val="C00000"/>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16128" behindDoc="0" locked="0" layoutInCell="1" allowOverlap="1" wp14:anchorId="2F186CCD" wp14:editId="5712C458">
                <wp:simplePos x="0" y="0"/>
                <wp:positionH relativeFrom="column">
                  <wp:posOffset>-96520</wp:posOffset>
                </wp:positionH>
                <wp:positionV relativeFrom="paragraph">
                  <wp:posOffset>-847461</wp:posOffset>
                </wp:positionV>
                <wp:extent cx="6133381" cy="603849"/>
                <wp:effectExtent l="0" t="0" r="0" b="6350"/>
                <wp:wrapNone/>
                <wp:docPr id="825" name="Textfeld 825"/>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45FBD7" w14:textId="77777777" w:rsidR="006C12FF" w:rsidRDefault="006C12FF" w:rsidP="00276A68">
                            <w:r>
                              <w:rPr>
                                <w:rFonts w:ascii="Arial" w:hAnsi="Arial" w:cs="Arial"/>
                                <w:color w:val="C00000"/>
                                <w:sz w:val="56"/>
                                <w:szCs w:val="80"/>
                              </w:rPr>
                              <w:t>Lizenzierten Wettkämpfe</w:t>
                            </w:r>
                          </w:p>
                          <w:p w14:paraId="6EDB2E5C" w14:textId="77777777" w:rsidR="006C12FF" w:rsidRDefault="006C12FF" w:rsidP="00862D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186CCD" id="Textfeld 825" o:spid="_x0000_s1173" type="#_x0000_t202" style="position:absolute;left:0;text-align:left;margin-left:-7.6pt;margin-top:-66.75pt;width:482.95pt;height:47.55pt;z-index:25201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2NZbAIAAEYFAAAOAAAAZHJzL2Uyb0RvYy54bWysVEtv2zAMvg/YfxB0X51XuzSoU2QpMgwo&#10;2mLp0LMiS4kxWdQkJnb260vJzgPdLh12kWnyI8XHR93cNpVhO+VDCTbn/YseZ8pKKEq7zvmP58Wn&#10;MWcBhS2EAatyvleB304/frip3UQNYAOmUJ5REBsmtcv5BtFNsizIjapEuACnLBk1+Eog/fp1VnhR&#10;U/TKZINe7yqrwRfOg1QhkPauNfJpiq+1kviodVDITM4pN0ynT+cqntn0RkzWXrhNKbs0xD9kUYnS&#10;0qXHUHcCBdv68o9QVSk9BNB4IaHKQOtSqlQDVdPvvalmuRFOpVqoOcEd2xT+X1j5sFu6J8+w+QIN&#10;DTA2pHZhEkgZ62m0r+KXMmVkpxbuj21TDTJJyqv+cDgc9zmTZLvqDcej6xgmO3k7H/CrgopFIeee&#10;xpK6JXb3AVvoARIvs7AojUmjMZbVFHR42UsORwsFNzZiVRpyF+aUeZJwb1TEGPtdaVYWqYCoSPRS&#10;c+PZThAxhJTKYqo9xSV0RGlK4j2OHf6U1Xuc2zoON4PFo3NVWvCp+jdpFz8PKesWTz0/qzuK2Kwa&#10;KpwGO0hcj7oVFHuauId2GYKTi5LGci8CPglP7Kch00bjIx3aALUfOomzDfjff9NHPJGSrJzVtE05&#10;D7+2wivOzDdLdL3uj0Zx/dLP6PIzZcP8uWV1brHbag40F6IUZZfEiEdzELWH6oUWfxZvJZOwku7O&#10;OR7EObY7Tg+HVLNZAtHCOYH3dulkDB3HFEn33LwI7zpmInH6AQ57JyZvCNpio6eF2RZBl4m9p652&#10;E6BlTfzvHpb4Gpz/J9Tp+Zu+AgAA//8DAFBLAwQUAAYACAAAACEAx/HIguMAAAAMAQAADwAAAGRy&#10;cy9kb3ducmV2LnhtbEyPPU/DMBCGdyT+g3VIbK3ThEAIcaoqUoVUwdDShe0Su0mEfQ6x24b+etwJ&#10;tvt49N5zxXIymp3U6HpLAhbzCJiixsqeWgH7j/UsA+Y8kkRtSQn4UQ6W5e1Ngbm0Z9qq0863LISQ&#10;y1FA5/2Qc+6aThl0czsoCruDHQ360I4tlyOeQ7jRPI6iR26wp3Chw0FVnWq+dkcjYFOt33Fbxya7&#10;6Or17bAavvefqRD3d9PqBZhXk/+D4aof1KEMTrU9knRMC5gt0jig1yJJUmABeU6jJ2B1GCXZA/Cy&#10;4P+fKH8BAAD//wMAUEsBAi0AFAAGAAgAAAAhALaDOJL+AAAA4QEAABMAAAAAAAAAAAAAAAAAAAAA&#10;AFtDb250ZW50X1R5cGVzXS54bWxQSwECLQAUAAYACAAAACEAOP0h/9YAAACUAQAACwAAAAAAAAAA&#10;AAAAAAAvAQAAX3JlbHMvLnJlbHNQSwECLQAUAAYACAAAACEAo4tjWWwCAABGBQAADgAAAAAAAAAA&#10;AAAAAAAuAgAAZHJzL2Uyb0RvYy54bWxQSwECLQAUAAYACAAAACEAx/HIguMAAAAMAQAADwAAAAAA&#10;AAAAAAAAAADGBAAAZHJzL2Rvd25yZXYueG1sUEsFBgAAAAAEAAQA8wAAANYFAAAAAA==&#10;" filled="f" stroked="f" strokeweight=".5pt">
                <v:textbox>
                  <w:txbxContent>
                    <w:p w14:paraId="4345FBD7" w14:textId="77777777" w:rsidR="006C12FF" w:rsidRDefault="006C12FF" w:rsidP="00276A68">
                      <w:r>
                        <w:rPr>
                          <w:rFonts w:ascii="Arial" w:hAnsi="Arial" w:cs="Arial"/>
                          <w:color w:val="C00000"/>
                          <w:sz w:val="56"/>
                          <w:szCs w:val="80"/>
                        </w:rPr>
                        <w:t>Lizenzierten Wettkämpfe</w:t>
                      </w:r>
                    </w:p>
                    <w:p w14:paraId="6EDB2E5C" w14:textId="77777777" w:rsidR="006C12FF" w:rsidRDefault="006C12FF" w:rsidP="00862D4E"/>
                  </w:txbxContent>
                </v:textbox>
              </v:shape>
            </w:pict>
          </mc:Fallback>
        </mc:AlternateContent>
      </w:r>
      <w:r w:rsidR="00AD0AB8">
        <w:rPr>
          <w:b/>
          <w:color w:val="C00000"/>
          <w:sz w:val="28"/>
          <w:szCs w:val="28"/>
        </w:rPr>
        <w:t>Halbfinal</w:t>
      </w:r>
      <w:r w:rsidR="00CB415F">
        <w:rPr>
          <w:b/>
          <w:color w:val="C00000"/>
          <w:sz w:val="28"/>
          <w:szCs w:val="28"/>
        </w:rPr>
        <w:t>/Klassierungsrunde</w:t>
      </w:r>
      <w:r w:rsidR="005301A1">
        <w:rPr>
          <w:b/>
          <w:color w:val="C00000"/>
          <w:sz w:val="28"/>
          <w:szCs w:val="28"/>
        </w:rPr>
        <w:t>, Nachwuchs Ranglistenturnier MTTV</w:t>
      </w:r>
    </w:p>
    <w:p w14:paraId="05EBF54C" w14:textId="77777777" w:rsidR="005301A1" w:rsidRDefault="00AC7DB3" w:rsidP="005301A1">
      <w:pPr>
        <w:pStyle w:val="KeinLeerraum"/>
        <w:jc w:val="both"/>
        <w:rPr>
          <w:sz w:val="24"/>
          <w:szCs w:val="24"/>
        </w:rPr>
      </w:pPr>
      <w:r>
        <w:rPr>
          <w:noProof/>
          <w:sz w:val="24"/>
          <w:szCs w:val="24"/>
          <w:lang w:eastAsia="de-CH"/>
        </w:rPr>
        <mc:AlternateContent>
          <mc:Choice Requires="wps">
            <w:drawing>
              <wp:anchor distT="0" distB="0" distL="114300" distR="114300" simplePos="0" relativeHeight="251872768" behindDoc="0" locked="0" layoutInCell="1" allowOverlap="1" wp14:anchorId="060355F0" wp14:editId="4904963A">
                <wp:simplePos x="0" y="0"/>
                <wp:positionH relativeFrom="column">
                  <wp:posOffset>1099820</wp:posOffset>
                </wp:positionH>
                <wp:positionV relativeFrom="paragraph">
                  <wp:posOffset>179070</wp:posOffset>
                </wp:positionV>
                <wp:extent cx="4679950" cy="1840865"/>
                <wp:effectExtent l="0" t="0" r="25400" b="26035"/>
                <wp:wrapNone/>
                <wp:docPr id="804"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40865"/>
                        </a:xfrm>
                        <a:prstGeom prst="rect">
                          <a:avLst/>
                        </a:prstGeom>
                        <a:solidFill>
                          <a:srgbClr val="D8D8D8"/>
                        </a:solidFill>
                        <a:ln w="9525">
                          <a:solidFill>
                            <a:srgbClr val="000000"/>
                          </a:solidFill>
                          <a:miter lim="800000"/>
                          <a:headEnd/>
                          <a:tailEnd/>
                        </a:ln>
                      </wps:spPr>
                      <wps:txbx>
                        <w:txbxContent>
                          <w:p w14:paraId="1944A026" w14:textId="77777777" w:rsidR="006C12FF" w:rsidRDefault="006C12FF" w:rsidP="005301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0355F0" id="_x0000_s1174" type="#_x0000_t202" style="position:absolute;left:0;text-align:left;margin-left:86.6pt;margin-top:14.1pt;width:368.5pt;height:144.9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sUZHQIAADUEAAAOAAAAZHJzL2Uyb0RvYy54bWysU9uO2jAQfa/Uf7D8XhIQsBARVlvoVpW2&#10;F2nbDzCOQ6w6HndsSOjXd+ywLL29VE0ky+MZn5k5c7y67VvDjgq9Blvy8SjnTFkJlbb7kn/5fP9q&#10;wZkPwlbCgFUlPynPb9cvX6w6V6gJNGAqhYxArC86V/ImBFdkmZeNaoUfgVOWnDVgKwKZuM8qFB2h&#10;tyab5Pk86wArhyCV93S6HZx8nfDrWsnwsa69CsyUnGoLacW07uKarVei2KNwjZbnMsQ/VNEKbSnp&#10;BWorgmAH1L9BtVoieKjDSEKbQV1rqVIP1M04/6Wbx0Y4lXohcry70OT/H6z8cHx0n5CF/jX0NMDU&#10;hHcPIL96ZmHTCLtXd4jQNUpUlHgcKcs654vz1Ui1L3wE2XXvoaIhi0OABNTX2EZWqE9G6DSA04V0&#10;1Qcm6XA6v1kuZ+SS5BsvpvliPks5RPF03aEPbxW0LG5KjjTVBC+ODz7EckTxFBKzeTC6utfGJAP3&#10;u41BdhSkgO0i/mf0n8KMZV3Jl7PJbGDgrxB5+v4E0epAUja6LfniEiSKyNsbWyWhBaHNsKeSjT0T&#10;GbkbWAz9rme6Ih4miefI7A6qE3GLMGiX3hptGsDvnHWk25L7bweBijPzztJ8luPpNAo9GdPZzYQM&#10;vPbsrj3CSoIqeeBs2G7C8DgODvW+oUyDIizc0Uxrndh+rurcAGkzDeH8jqL4r+0U9fza1z8AAAD/&#10;/wMAUEsDBBQABgAIAAAAIQDG+QSH3wAAAAoBAAAPAAAAZHJzL2Rvd25yZXYueG1sTI/LTsMwEEX3&#10;SPyDNUhsUOs8gIYQp6oqVTx2fXyAGw9JhD2OYrdN/55hBauZq3t150y1nJwVZxxD70lBOk9AIDXe&#10;9NQqOOw3swJEiJqMtp5QwRUDLOvbm0qXxl9oi+ddbAWXUCi1gi7GoZQyNB06HeZ+QGLvy49OR5Zj&#10;K82oL1zurMyS5Fk63RNf6PSA6w6b793JKTBr+7B5bPT76hA/PsM1n572b1ul7u+m1SuIiFP8C8Mv&#10;PqNDzUxHfyIThGW9yDOOKsgKnhx4SRNejgrytEhB1pX8/0L9AwAA//8DAFBLAQItABQABgAIAAAA&#10;IQC2gziS/gAAAOEBAAATAAAAAAAAAAAAAAAAAAAAAABbQ29udGVudF9UeXBlc10ueG1sUEsBAi0A&#10;FAAGAAgAAAAhADj9If/WAAAAlAEAAAsAAAAAAAAAAAAAAAAALwEAAF9yZWxzLy5yZWxzUEsBAi0A&#10;FAAGAAgAAAAhAMVaxRkdAgAANQQAAA4AAAAAAAAAAAAAAAAALgIAAGRycy9lMm9Eb2MueG1sUEsB&#10;Ai0AFAAGAAgAAAAhAMb5BIffAAAACgEAAA8AAAAAAAAAAAAAAAAAdwQAAGRycy9kb3ducmV2Lnht&#10;bFBLBQYAAAAABAAEAPMAAACDBQAAAAA=&#10;" fillcolor="#d8d8d8">
                <v:textbox>
                  <w:txbxContent>
                    <w:p w14:paraId="1944A026" w14:textId="77777777" w:rsidR="006C12FF" w:rsidRDefault="006C12FF" w:rsidP="005301A1"/>
                  </w:txbxContent>
                </v:textbox>
              </v:shape>
            </w:pict>
          </mc:Fallback>
        </mc:AlternateContent>
      </w:r>
    </w:p>
    <w:p w14:paraId="482E11B7"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4816" behindDoc="0" locked="0" layoutInCell="1" allowOverlap="1" wp14:anchorId="50041832" wp14:editId="482109EF">
                <wp:simplePos x="0" y="0"/>
                <wp:positionH relativeFrom="column">
                  <wp:posOffset>1098550</wp:posOffset>
                </wp:positionH>
                <wp:positionV relativeFrom="paragraph">
                  <wp:posOffset>-5080</wp:posOffset>
                </wp:positionV>
                <wp:extent cx="4679950" cy="388620"/>
                <wp:effectExtent l="0" t="0" r="25400" b="11430"/>
                <wp:wrapNone/>
                <wp:docPr id="803"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rgbClr val="D8D8D8"/>
                        </a:solidFill>
                        <a:ln w="9525">
                          <a:solidFill>
                            <a:schemeClr val="tx1"/>
                          </a:solidFill>
                          <a:miter lim="800000"/>
                          <a:headEnd/>
                          <a:tailEnd/>
                        </a:ln>
                      </wps:spPr>
                      <wps:txbx>
                        <w:txbxContent>
                          <w:p w14:paraId="1071E28B" w14:textId="77777777" w:rsidR="006C12FF" w:rsidRPr="000E5F6A" w:rsidRDefault="006C12FF" w:rsidP="005301A1">
                            <w:pPr>
                              <w:rPr>
                                <w:b/>
                              </w:rPr>
                            </w:pPr>
                            <w:r>
                              <w:rPr>
                                <w:b/>
                              </w:rPr>
                              <w:t>09.02.2019</w:t>
                            </w:r>
                          </w:p>
                          <w:p w14:paraId="7C0C9CB9" w14:textId="77777777" w:rsidR="006C12FF" w:rsidRPr="005A334D" w:rsidRDefault="006C12FF" w:rsidP="005301A1">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041832" id="_x0000_s1175" type="#_x0000_t202" style="position:absolute;left:0;text-align:left;margin-left:86.5pt;margin-top:-.4pt;width:368.5pt;height:30.6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LZMJAIAADMEAAAOAAAAZHJzL2Uyb0RvYy54bWysk92O2jAQhe8r9R0s35cABRYiwmoL3arS&#10;9kfa9gEcxyFWHY87NiT06Tt2WJZu76qCZNkZ+3jmm+P1bd8adlToNdiCT0ZjzpSVUGm7L/j3b/dv&#10;lpz5IGwlDFhV8JPy/Hbz+tW6c7maQgOmUshIxPq8cwVvQnB5lnnZqFb4EThlKVgDtiLQEvdZhaIj&#10;9dZk0/F4kXWAlUOQynv6uhuCfJP061rJ8KWuvQrMFJxyC2nENJZxzDZrke9RuEbLcxriH7JohbZ0&#10;6UVqJ4JgB9R/SbVaIniow0hCm0Fda6lSDVTNZPyimsdGOJVqITjeXTD5/ycrPx8f3VdkoX8HPTUw&#10;FeHdA8gfnlnYNsLu1R0idI0SFV08iciyzvn8fDSi9rmPImX3CSpqsjgESEJ9jW2kQnUyUqcGnC7Q&#10;VR+YpI+zxc1qNaeQpNjb5XIxTV3JRP502qEPHxS0LE4KjtTUpC6ODz7EbET+tCVe5sHo6l4bkxa4&#10;L7cG2VGQAXbL+E8FvNhmLOsKvppP5wOAPySiF9VFJPQDghcKrQ5kZKPbgi/H8TdYK1J7b6tksyC0&#10;GeaUsbFnjJHcwDD0Zc90RYyn03g6ci2hOhFZhMG59NJo0gD+4qwj1xbc/zwIVJyZj5a6s5rMZtHm&#10;aTGb3xBLhteR8joirCSpggfOhuk2DE/j4FDvG7pp8IOFO+porRPs56zOBZAzUw/Oryha/3qddj2/&#10;9c1vAAAA//8DAFBLAwQUAAYACAAAACEAWNUVkt4AAAAIAQAADwAAAGRycy9kb3ducmV2LnhtbEyP&#10;wU7DMBBE70j8g7VIXCJqF1ApIU6FihAnEC1IhZsbmzjUXke2m4a/Z3uC42hWs+9Vi9E7NpiYuoAS&#10;phMBzGATdIethPe3x4s5sJQVauUCGgk/JsGiPj2pVKnDAVdmWOeW0QimUkmwOfcl56mxxqs0Cb1B&#10;6r5C9CpTjC3XUR1o3Dt+KcSMe9UhfbCqN0trmt167yW4zffq5al5Xr4WH/P4OTwUu40tpDw/G+/v&#10;gGUz5r9jOOITOtTEtA171Ik5yjdX5JIlHA2ov50KylsJM3ENvK74f4H6FwAA//8DAFBLAQItABQA&#10;BgAIAAAAIQC2gziS/gAAAOEBAAATAAAAAAAAAAAAAAAAAAAAAABbQ29udGVudF9UeXBlc10ueG1s&#10;UEsBAi0AFAAGAAgAAAAhADj9If/WAAAAlAEAAAsAAAAAAAAAAAAAAAAALwEAAF9yZWxzLy5yZWxz&#10;UEsBAi0AFAAGAAgAAAAhAKEgtkwkAgAAMwQAAA4AAAAAAAAAAAAAAAAALgIAAGRycy9lMm9Eb2Mu&#10;eG1sUEsBAi0AFAAGAAgAAAAhAFjVFZLeAAAACAEAAA8AAAAAAAAAAAAAAAAAfgQAAGRycy9kb3du&#10;cmV2LnhtbFBLBQYAAAAABAAEAPMAAACJBQAAAAA=&#10;" fillcolor="#d8d8d8" strokecolor="black [3213]">
                <v:textbox>
                  <w:txbxContent>
                    <w:p w14:paraId="1071E28B" w14:textId="77777777" w:rsidR="006C12FF" w:rsidRPr="000E5F6A" w:rsidRDefault="006C12FF" w:rsidP="005301A1">
                      <w:pPr>
                        <w:rPr>
                          <w:b/>
                        </w:rPr>
                      </w:pPr>
                      <w:r>
                        <w:rPr>
                          <w:b/>
                        </w:rPr>
                        <w:t>09.02.2019</w:t>
                      </w:r>
                    </w:p>
                    <w:p w14:paraId="7C0C9CB9" w14:textId="77777777" w:rsidR="006C12FF" w:rsidRPr="005A334D" w:rsidRDefault="006C12FF" w:rsidP="005301A1">
                      <w:pPr>
                        <w:jc w:val="both"/>
                        <w:rPr>
                          <w:b/>
                        </w:rPr>
                      </w:pPr>
                    </w:p>
                  </w:txbxContent>
                </v:textbox>
              </v:shape>
            </w:pict>
          </mc:Fallback>
        </mc:AlternateContent>
      </w:r>
      <w:r w:rsidRPr="00F33E0A">
        <w:rPr>
          <w:b/>
          <w:sz w:val="24"/>
          <w:szCs w:val="24"/>
        </w:rPr>
        <w:t>Datum:</w:t>
      </w:r>
    </w:p>
    <w:p w14:paraId="2A6A80A9" w14:textId="77777777" w:rsidR="005301A1" w:rsidRDefault="005301A1" w:rsidP="005301A1">
      <w:pPr>
        <w:pStyle w:val="KeinLeerraum"/>
        <w:jc w:val="both"/>
        <w:rPr>
          <w:sz w:val="24"/>
          <w:szCs w:val="24"/>
        </w:rPr>
      </w:pPr>
    </w:p>
    <w:p w14:paraId="52D68B71"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6864" behindDoc="0" locked="0" layoutInCell="1" allowOverlap="1" wp14:anchorId="3686F283" wp14:editId="72125983">
                <wp:simplePos x="0" y="0"/>
                <wp:positionH relativeFrom="column">
                  <wp:posOffset>1098967</wp:posOffset>
                </wp:positionH>
                <wp:positionV relativeFrom="paragraph">
                  <wp:posOffset>-143</wp:posOffset>
                </wp:positionV>
                <wp:extent cx="4679950" cy="375313"/>
                <wp:effectExtent l="0" t="0" r="25400" b="24765"/>
                <wp:wrapNone/>
                <wp:docPr id="805"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1DDA9A09" w14:textId="77777777" w:rsidR="006C12FF" w:rsidRDefault="006C12FF" w:rsidP="005301A1">
                            <w:pPr>
                              <w:jc w:val="both"/>
                            </w:pPr>
                            <w:r w:rsidRPr="000E5F6A">
                              <w:rPr>
                                <w:b/>
                              </w:rPr>
                              <w:t>13:30-18:00h</w:t>
                            </w:r>
                          </w:p>
                          <w:p w14:paraId="6653FF45" w14:textId="77777777" w:rsidR="006C12FF" w:rsidRPr="005A334D" w:rsidRDefault="006C12FF" w:rsidP="005301A1">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6F283" id="_x0000_s1176" type="#_x0000_t202" style="position:absolute;left:0;text-align:left;margin-left:86.55pt;margin-top:0;width:368.5pt;height:29.55pt;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LY8IgIAADMEAAAOAAAAZHJzL2Uyb0RvYy54bWysU9tu2zAMfR+wfxD0vjjXJjHiFF2yDgO6&#10;C9DtAxRZjoXJokYpsbOvHyWnadq9DbMBQRSlQ/LwcHXbNYYdFXoNtuCjwZAzZSWU2u4L/uP7/bsF&#10;Zz4IWwoDVhX8pDy/Xb99s2pdrsZQgykVMgKxPm9dwesQXJ5lXtaqEX4ATllyVoCNCGTiPitRtITe&#10;mGw8HN5kLWDpEKTynk63vZOvE35VKRm+VpVXgZmCU24hrZjWXVyz9UrkexSu1vKchviHLBqhLQW9&#10;QG1FEOyA+i+oRksED1UYSGgyqCotVaqBqhkNX1XzWAunUi1EjncXmvz/g5Vfjo/uG7LQvYeOGpiK&#10;8O4B5E/PLGxqYffqDhHaWomSAo8iZVnrfH5+Gqn2uY8gu/YzlNRkcQiQgLoKm8gK1ckInRpwupCu&#10;usAkHU5v5svljFySfJP5bDKapBAif3rt0IePChoWNwVHampCF8cHH2I2In+6EoN5MLq818YkA/e7&#10;jUF2FCSA7SL+Z/QX14xlbcGXs/GsJ+AFRNSiuoCErqfgVaBGBxKy0U3BF8P49dKKrH2wZZJZENr0&#10;e8rY2DONkbmew9DtOqZL4nicKIi87qA8EbMIvXJp0mhTA/7mrCXVFtz/OghUnJlPlrqzHE2nUebJ&#10;mM7mYzLw2rO79ggrCarggbN+uwn9aBwc6n1NkXo9WLijjlY6kf2c1bkAUmbqwXmKovSv7XTredbX&#10;fwAAAP//AwBQSwMEFAAGAAgAAAAhAInuVljeAAAABwEAAA8AAABkcnMvZG93bnJldi54bWxMj8FO&#10;wzAQRO9I/IO1SFyi1gkIaEOcChUhTlS0RSrc3NjEofY6st00/D3LCY5PM5p9Wy1GZ9mgQ+w8Ciim&#10;OTCNjVcdtgLetk+TGbCYJCppPWoB3zrCoj4/q2Sp/AnXetikltEIxlIKMCn1JeexMdrJOPW9Rso+&#10;fXAyEYaWqyBPNO4sv8rzW+5kh3TByF4vjW4Om6MTYHdf69Vz87J8zd5n4WN4zA47kwlxeTE+3ANL&#10;ekx/ZfjVJ3WoyWnvj6gis8R31wVVBdBHFM+LnHAv4GZeAK8r/t+//gEAAP//AwBQSwECLQAUAAYA&#10;CAAAACEAtoM4kv4AAADhAQAAEwAAAAAAAAAAAAAAAAAAAAAAW0NvbnRlbnRfVHlwZXNdLnhtbFBL&#10;AQItABQABgAIAAAAIQA4/SH/1gAAAJQBAAALAAAAAAAAAAAAAAAAAC8BAABfcmVscy8ucmVsc1BL&#10;AQItABQABgAIAAAAIQDW9LY8IgIAADMEAAAOAAAAAAAAAAAAAAAAAC4CAABkcnMvZTJvRG9jLnht&#10;bFBLAQItABQABgAIAAAAIQCJ7lZY3gAAAAcBAAAPAAAAAAAAAAAAAAAAAHwEAABkcnMvZG93bnJl&#10;di54bWxQSwUGAAAAAAQABADzAAAAhwUAAAAA&#10;" fillcolor="#d8d8d8" strokecolor="black [3213]">
                <v:textbox>
                  <w:txbxContent>
                    <w:p w14:paraId="1DDA9A09" w14:textId="77777777" w:rsidR="006C12FF" w:rsidRDefault="006C12FF" w:rsidP="005301A1">
                      <w:pPr>
                        <w:jc w:val="both"/>
                      </w:pPr>
                      <w:r w:rsidRPr="000E5F6A">
                        <w:rPr>
                          <w:b/>
                        </w:rPr>
                        <w:t>13:30-18:00h</w:t>
                      </w:r>
                    </w:p>
                    <w:p w14:paraId="6653FF45" w14:textId="77777777" w:rsidR="006C12FF" w:rsidRPr="005A334D" w:rsidRDefault="006C12FF" w:rsidP="005301A1">
                      <w:pPr>
                        <w:jc w:val="both"/>
                        <w:rPr>
                          <w:b/>
                        </w:rPr>
                      </w:pPr>
                    </w:p>
                  </w:txbxContent>
                </v:textbox>
              </v:shape>
            </w:pict>
          </mc:Fallback>
        </mc:AlternateContent>
      </w:r>
      <w:r w:rsidRPr="00F33E0A">
        <w:rPr>
          <w:b/>
          <w:sz w:val="24"/>
          <w:szCs w:val="24"/>
        </w:rPr>
        <w:t>Uhrzeit:</w:t>
      </w:r>
    </w:p>
    <w:p w14:paraId="0BB042CC" w14:textId="77777777" w:rsidR="005301A1" w:rsidRPr="00F33E0A" w:rsidRDefault="005301A1" w:rsidP="005301A1">
      <w:pPr>
        <w:pStyle w:val="KeinLeerraum"/>
        <w:jc w:val="both"/>
        <w:rPr>
          <w:b/>
          <w:sz w:val="24"/>
          <w:szCs w:val="24"/>
        </w:rPr>
      </w:pPr>
    </w:p>
    <w:p w14:paraId="03FF504C"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3792" behindDoc="0" locked="0" layoutInCell="1" allowOverlap="1" wp14:anchorId="4500F332" wp14:editId="507EA1B3">
                <wp:simplePos x="0" y="0"/>
                <wp:positionH relativeFrom="column">
                  <wp:posOffset>1098967</wp:posOffset>
                </wp:positionH>
                <wp:positionV relativeFrom="paragraph">
                  <wp:posOffset>3061</wp:posOffset>
                </wp:positionV>
                <wp:extent cx="4679950" cy="552735"/>
                <wp:effectExtent l="0" t="0" r="25400" b="19050"/>
                <wp:wrapNone/>
                <wp:docPr id="806"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735"/>
                        </a:xfrm>
                        <a:prstGeom prst="rect">
                          <a:avLst/>
                        </a:prstGeom>
                        <a:solidFill>
                          <a:srgbClr val="D8D8D8"/>
                        </a:solidFill>
                        <a:ln w="9525">
                          <a:solidFill>
                            <a:schemeClr val="tx1"/>
                          </a:solidFill>
                          <a:miter lim="800000"/>
                          <a:headEnd/>
                          <a:tailEnd/>
                        </a:ln>
                      </wps:spPr>
                      <wps:txbx>
                        <w:txbxContent>
                          <w:p w14:paraId="00487914" w14:textId="77777777" w:rsidR="006C12FF" w:rsidRDefault="006C12FF" w:rsidP="005301A1">
                            <w:pPr>
                              <w:jc w:val="both"/>
                            </w:pPr>
                            <w:r>
                              <w:rPr>
                                <w:b/>
                              </w:rPr>
                              <w:t>Alle lizenzierten Spieler des TTC Bern.</w:t>
                            </w:r>
                          </w:p>
                          <w:p w14:paraId="77599EBF" w14:textId="77777777" w:rsidR="006C12FF" w:rsidRDefault="006C12FF" w:rsidP="005301A1">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00F332" id="_x0000_s1177" type="#_x0000_t202" style="position:absolute;left:0;text-align:left;margin-left:86.55pt;margin-top:.25pt;width:368.5pt;height:43.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TUHIwIAADMEAAAOAAAAZHJzL2Uyb0RvYy54bWysU9tu2zAMfR+wfxD0vjjx4jYx4hRdsg4D&#10;ugvQ7QNkWbaFyaImKbGzry8lu2navQ2zAUEUpUPy8HBzM3SKHIV1EnRBF7M5JUJzqKRuCvrzx927&#10;FSXOM10xBVoU9CQcvdm+fbPpTS5SaEFVwhIE0S7vTUFb702eJI63omNuBkZodNZgO+bRtE1SWdYj&#10;eqeSdD6/SnqwlbHAhXN4uh+ddBvx61pw/62unfBEFRRz83G1cS3Dmmw3LG8sM63kUxrsH7LomNQY&#10;9Ay1Z56Rg5V/QXWSW3BQ+xmHLoG6llzEGrCaxfxVNQ8tMyLWguQ4c6bJ/T9Y/vX4YL5b4ocPMGAD&#10;YxHO3AP/5YiGXct0I26thb4VrMLAi0BZ0huXT08D1S53AaTsv0CFTWYHDxFoqG0XWME6CaJjA05n&#10;0sXgCcfD5dX1ep2hi6Mvy9Lr91kMwfKn18Y6/0lAR8KmoBabGtHZ8d75kA3Ln66EYA6UrO6kUtGw&#10;TblTlhwZCmC/Cv+E/uKa0qQv6DpLs5GAFxBBi+IM4oeRgleBOulRyEp2BV3NwzdKK7D2UVdRZp5J&#10;Ne4xY6UnGgNzI4d+KAciK+Q4XYbXgdcSqhMya2FULk4ablqwfyjpUbUFdb8PzApK1GeN3Vkvlssg&#10;82gss+sUDXvpKS89THOEKqinZNzu/DgaB2Nl02KkUQ8abrGjtYxkP2c1FYDKjD2YpihI/9KOt55n&#10;ffsIAAD//wMAUEsDBBQABgAIAAAAIQBdqjet3gAAAAcBAAAPAAAAZHJzL2Rvd25yZXYueG1sTI7B&#10;TsMwEETvSPyDtUhcIuoEVBpCnAoVIU4gWpAKNzc2cai9jmw3DX/PcoLj04xmXr2cnGWjDrH3KKCY&#10;5cA0tl712Al4e324KIHFJFFJ61EL+NYRls3pSS0r5Y+41uMmdYxGMFZSgElpqDiPrdFOxpkfNFL2&#10;6YOTiTB0XAV5pHFn+WWeX3Mne6QHIwe9Mrrdbw5OgN1+rZ8f26fVS/Zeho/xPttvTSbE+dl0dwss&#10;6Sn9leFXn9ShIaedP6CKzBIvrgqqCpgDo/imyAl3AsrFHHhT8//+zQ8AAAD//wMAUEsBAi0AFAAG&#10;AAgAAAAhALaDOJL+AAAA4QEAABMAAAAAAAAAAAAAAAAAAAAAAFtDb250ZW50X1R5cGVzXS54bWxQ&#10;SwECLQAUAAYACAAAACEAOP0h/9YAAACUAQAACwAAAAAAAAAAAAAAAAAvAQAAX3JlbHMvLnJlbHNQ&#10;SwECLQAUAAYACAAAACEAyok1ByMCAAAzBAAADgAAAAAAAAAAAAAAAAAuAgAAZHJzL2Uyb0RvYy54&#10;bWxQSwECLQAUAAYACAAAACEAXao3rd4AAAAHAQAADwAAAAAAAAAAAAAAAAB9BAAAZHJzL2Rvd25y&#10;ZXYueG1sUEsFBgAAAAAEAAQA8wAAAIgFAAAAAA==&#10;" fillcolor="#d8d8d8" strokecolor="black [3213]">
                <v:textbox>
                  <w:txbxContent>
                    <w:p w14:paraId="00487914" w14:textId="77777777" w:rsidR="006C12FF" w:rsidRDefault="006C12FF" w:rsidP="005301A1">
                      <w:pPr>
                        <w:jc w:val="both"/>
                      </w:pPr>
                      <w:r>
                        <w:rPr>
                          <w:b/>
                        </w:rPr>
                        <w:t>Alle lizenzierten Spieler des TTC Bern.</w:t>
                      </w:r>
                    </w:p>
                    <w:p w14:paraId="77599EBF" w14:textId="77777777" w:rsidR="006C12FF" w:rsidRDefault="006C12FF" w:rsidP="005301A1">
                      <w:pPr>
                        <w:jc w:val="both"/>
                      </w:pPr>
                    </w:p>
                  </w:txbxContent>
                </v:textbox>
              </v:shape>
            </w:pict>
          </mc:Fallback>
        </mc:AlternateContent>
      </w:r>
      <w:r w:rsidRPr="00F33E0A">
        <w:rPr>
          <w:b/>
          <w:sz w:val="24"/>
          <w:szCs w:val="24"/>
        </w:rPr>
        <w:t>Spieler:</w:t>
      </w:r>
    </w:p>
    <w:p w14:paraId="74B83252" w14:textId="77777777" w:rsidR="005301A1" w:rsidRPr="00F33E0A" w:rsidRDefault="005301A1" w:rsidP="005301A1">
      <w:pPr>
        <w:pStyle w:val="KeinLeerraum"/>
        <w:jc w:val="both"/>
        <w:rPr>
          <w:b/>
          <w:sz w:val="24"/>
          <w:szCs w:val="24"/>
        </w:rPr>
      </w:pPr>
    </w:p>
    <w:p w14:paraId="596F7544"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5840" behindDoc="0" locked="0" layoutInCell="1" allowOverlap="1" wp14:anchorId="250E3662" wp14:editId="2D4905B9">
                <wp:simplePos x="0" y="0"/>
                <wp:positionH relativeFrom="column">
                  <wp:posOffset>1098550</wp:posOffset>
                </wp:positionH>
                <wp:positionV relativeFrom="paragraph">
                  <wp:posOffset>-1905</wp:posOffset>
                </wp:positionV>
                <wp:extent cx="4679950" cy="374400"/>
                <wp:effectExtent l="0" t="0" r="25400" b="26035"/>
                <wp:wrapNone/>
                <wp:docPr id="807"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67D0F28F" w14:textId="77777777" w:rsidR="006C12FF" w:rsidRPr="00AC7DB3" w:rsidRDefault="006C12FF" w:rsidP="00AC7DB3">
                            <w:pPr>
                              <w:spacing w:line="240" w:lineRule="auto"/>
                              <w:jc w:val="both"/>
                              <w:rPr>
                                <w:b/>
                              </w:rPr>
                            </w:pPr>
                            <w:r w:rsidRPr="00AC7DB3">
                              <w:rPr>
                                <w:b/>
                              </w:rPr>
                              <w:t>Turnhalle Grossmatt, Neuhofstr. 34, 3422 Kirchberg</w:t>
                            </w:r>
                          </w:p>
                          <w:p w14:paraId="55F64126" w14:textId="77777777" w:rsidR="006C12FF" w:rsidRPr="000A3988" w:rsidRDefault="006C12FF" w:rsidP="005301A1">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0E3662" id="_x0000_s1178" type="#_x0000_t202" style="position:absolute;left:0;text-align:left;margin-left:86.5pt;margin-top:-.15pt;width:368.5pt;height:29.5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uE5Iw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4pDboRed1CdSRmEQbl0qSR0QD+4qwj1Zbc/9wLVJyZj5a6sxgTfyTz&#10;5ExntxNy8DKyvYwIKwmq5IGzwVyHYTT2DvWuoZcGPVi4p47WOpH9ktWpAFJm6sFpiqL0L/106mXW&#10;V78BAAD//wMAUEsDBBQABgAIAAAAIQBwzcbD4AAAAAgBAAAPAAAAZHJzL2Rvd25yZXYueG1sTI/L&#10;TsMwEEX3SPyDNUhsotYpFTSEOBUqQqyoaEEq7Nx4iEP9iGw3DX/PsILl0R3dObdajtawAUPsvBMw&#10;m+bA0DVeda4V8Pb6OCmAxSSdksY7FPCNEZb1+VklS+VPboPDNrWMSlwspQCdUl9yHhuNVsap79FR&#10;9umDlYkwtFwFeaJya/hVnt9wKztHH7TscaWxOWyPVoDZfW3WT83z6iV7L8LH8JAddjoT4vJivL8D&#10;lnBMf8fwq0/qUJPT3h+diswQL+a0JQmYzIFRfjvLifcCrosF8Lri/wfUPwAAAP//AwBQSwECLQAU&#10;AAYACAAAACEAtoM4kv4AAADhAQAAEwAAAAAAAAAAAAAAAAAAAAAAW0NvbnRlbnRfVHlwZXNdLnht&#10;bFBLAQItABQABgAIAAAAIQA4/SH/1gAAAJQBAAALAAAAAAAAAAAAAAAAAC8BAABfcmVscy8ucmVs&#10;c1BLAQItABQABgAIAAAAIQCwRuE5IwIAADMEAAAOAAAAAAAAAAAAAAAAAC4CAABkcnMvZTJvRG9j&#10;LnhtbFBLAQItABQABgAIAAAAIQBwzcbD4AAAAAgBAAAPAAAAAAAAAAAAAAAAAH0EAABkcnMvZG93&#10;bnJldi54bWxQSwUGAAAAAAQABADzAAAAigUAAAAA&#10;" fillcolor="#d8d8d8" strokecolor="black [3213]">
                <v:textbox>
                  <w:txbxContent>
                    <w:p w14:paraId="67D0F28F" w14:textId="77777777" w:rsidR="006C12FF" w:rsidRPr="00AC7DB3" w:rsidRDefault="006C12FF" w:rsidP="00AC7DB3">
                      <w:pPr>
                        <w:spacing w:line="240" w:lineRule="auto"/>
                        <w:jc w:val="both"/>
                        <w:rPr>
                          <w:b/>
                        </w:rPr>
                      </w:pPr>
                      <w:r w:rsidRPr="00AC7DB3">
                        <w:rPr>
                          <w:b/>
                        </w:rPr>
                        <w:t>Turnhalle Grossmatt, Neuhofstr. 34, 3422 Kirchberg</w:t>
                      </w:r>
                    </w:p>
                    <w:p w14:paraId="55F64126" w14:textId="77777777" w:rsidR="006C12FF" w:rsidRPr="000A3988" w:rsidRDefault="006C12FF" w:rsidP="005301A1">
                      <w:pPr>
                        <w:spacing w:line="240" w:lineRule="auto"/>
                        <w:jc w:val="both"/>
                        <w:rPr>
                          <w:b/>
                        </w:rPr>
                      </w:pPr>
                    </w:p>
                  </w:txbxContent>
                </v:textbox>
              </v:shape>
            </w:pict>
          </mc:Fallback>
        </mc:AlternateContent>
      </w:r>
      <w:r w:rsidRPr="00F33E0A">
        <w:rPr>
          <w:b/>
          <w:sz w:val="24"/>
          <w:szCs w:val="24"/>
        </w:rPr>
        <w:t>Spielort:</w:t>
      </w:r>
    </w:p>
    <w:p w14:paraId="23F286C0" w14:textId="77777777" w:rsidR="005301A1" w:rsidRPr="00F33E0A" w:rsidRDefault="005301A1" w:rsidP="005301A1">
      <w:pPr>
        <w:pStyle w:val="KeinLeerraum"/>
        <w:jc w:val="both"/>
        <w:rPr>
          <w:b/>
          <w:sz w:val="24"/>
          <w:szCs w:val="24"/>
        </w:rPr>
      </w:pPr>
    </w:p>
    <w:p w14:paraId="2A282D72"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7888" behindDoc="0" locked="0" layoutInCell="1" allowOverlap="1" wp14:anchorId="656D65EB" wp14:editId="30EBCECD">
                <wp:simplePos x="0" y="0"/>
                <wp:positionH relativeFrom="column">
                  <wp:posOffset>1098967</wp:posOffset>
                </wp:positionH>
                <wp:positionV relativeFrom="paragraph">
                  <wp:posOffset>1829</wp:posOffset>
                </wp:positionV>
                <wp:extent cx="4679950" cy="345706"/>
                <wp:effectExtent l="0" t="0" r="25400" b="16510"/>
                <wp:wrapNone/>
                <wp:docPr id="808"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706"/>
                        </a:xfrm>
                        <a:prstGeom prst="rect">
                          <a:avLst/>
                        </a:prstGeom>
                        <a:solidFill>
                          <a:srgbClr val="A5A5A5"/>
                        </a:solidFill>
                        <a:ln w="9525">
                          <a:solidFill>
                            <a:srgbClr val="000000"/>
                          </a:solidFill>
                          <a:miter lim="800000"/>
                          <a:headEnd/>
                          <a:tailEnd/>
                        </a:ln>
                      </wps:spPr>
                      <wps:txbx>
                        <w:txbxContent>
                          <w:p w14:paraId="7CFC920F" w14:textId="77777777" w:rsidR="006C12FF" w:rsidRDefault="006C12FF" w:rsidP="005301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6D65EB" id="_x0000_s1179" type="#_x0000_t202" style="position:absolute;left:0;text-align:left;margin-left:86.55pt;margin-top:.15pt;width:368.5pt;height:27.2pt;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iPyHAIAADQEAAAOAAAAZHJzL2Uyb0RvYy54bWysU9tu2zAMfR+wfxD0vtjJkrQx4hRZug4D&#10;ugvQ7QMUWY6FyaJGKbGzry8lp2l2exlmA4IoUofk4dHypm8NOyj0GmzJx6OcM2UlVNruSv71y92r&#10;a858ELYSBqwq+VF5frN6+WLZuUJNoAFTKWQEYn3RuZI3Ibgiy7xsVCv8CJyy5KwBWxHIxF1WoegI&#10;vTXZJM/nWQdYOQSpvKfT28HJVwm/rpUMn+raq8BMyam2kFZM6zau2Wopih0K12h5KkP8QxWt0JaS&#10;nqFuRRBsj/o3qFZLBA91GEloM6hrLVXqgboZ579089AIp1IvRI53Z5r8/4OVHw8P7jOy0L+BngaY&#10;mvDuHuQ3zyxsGmF3ao0IXaNERYnHkbKsc744XY1U+8JHkG33ASoastgHSEB9jW1khfpkhE4DOJ5J&#10;V31gkg6n86vFYkYuSb7X09lVPk8pRPF026EP7xS0LG5KjjTUhC4O9z7EakTxFBKTeTC6utPGJAN3&#10;241BdhAkgPUs/if0n8KMZV3JF7PJbCDgrxB5+v4E0epASja6Lfn1OUgUkba3tko6C0KbYU8lG3vi&#10;MVI3kBj6bc90RSRPEgeR2C1UR6IWYZAuPTXaNIA/OOtItiX33/cCFWfmvaXxLMbTadR5MojMCRl4&#10;6dleeoSVBFXywNmw3YThbewd6l1DmQZBWFjTSGud2H6u6tQASTMN4fSMovYv7RT1/NhXjwAAAP//&#10;AwBQSwMEFAAGAAgAAAAhAHFHqfHcAAAABwEAAA8AAABkcnMvZG93bnJldi54bWxMjk1PwzAQRO9I&#10;/Q/WVuKCqBP6ERriVAgJJMSFFgRXN17iiHgdxU6T/nuWExyfZjTzit3kWnHCPjSeFKSLBARS5U1D&#10;tYL3t8frWxAhajK69YQKzhhgV84uCp0bP9IeT4dYCx6hkGsFNsYulzJUFp0OC98hcfble6cjY19L&#10;0+uRx10rb5JkI51uiB+s7vDBYvV9GJyCz6EyV6OVrzVm26eXldx/nJ+tUpfz6f4ORMQp/pXhV5/V&#10;oWSnox/IBNEyZ8uUqwqWIDjepgnjUcF6lYEsC/nfv/wBAAD//wMAUEsBAi0AFAAGAAgAAAAhALaD&#10;OJL+AAAA4QEAABMAAAAAAAAAAAAAAAAAAAAAAFtDb250ZW50X1R5cGVzXS54bWxQSwECLQAUAAYA&#10;CAAAACEAOP0h/9YAAACUAQAACwAAAAAAAAAAAAAAAAAvAQAAX3JlbHMvLnJlbHNQSwECLQAUAAYA&#10;CAAAACEAe94j8hwCAAA0BAAADgAAAAAAAAAAAAAAAAAuAgAAZHJzL2Uyb0RvYy54bWxQSwECLQAU&#10;AAYACAAAACEAcUep8dwAAAAHAQAADwAAAAAAAAAAAAAAAAB2BAAAZHJzL2Rvd25yZXYueG1sUEsF&#10;BgAAAAAEAAQA8wAAAH8FAAAAAA==&#10;" fillcolor="#a5a5a5">
                <v:textbox>
                  <w:txbxContent>
                    <w:p w14:paraId="7CFC920F" w14:textId="77777777" w:rsidR="006C12FF" w:rsidRDefault="006C12FF" w:rsidP="005301A1"/>
                  </w:txbxContent>
                </v:textbox>
              </v:shape>
            </w:pict>
          </mc:Fallback>
        </mc:AlternateContent>
      </w:r>
      <w:r w:rsidRPr="00F33E0A">
        <w:rPr>
          <w:b/>
          <w:sz w:val="24"/>
          <w:szCs w:val="24"/>
        </w:rPr>
        <w:t>Treffpunkt:</w:t>
      </w:r>
    </w:p>
    <w:p w14:paraId="62644302" w14:textId="77777777" w:rsidR="005301A1" w:rsidRDefault="005301A1" w:rsidP="005301A1">
      <w:pPr>
        <w:pStyle w:val="KeinLeerraum"/>
        <w:jc w:val="both"/>
        <w:rPr>
          <w:sz w:val="24"/>
          <w:szCs w:val="24"/>
        </w:rPr>
      </w:pPr>
    </w:p>
    <w:p w14:paraId="3B6B8057" w14:textId="77777777" w:rsidR="005301A1" w:rsidRDefault="005301A1" w:rsidP="005301A1">
      <w:pPr>
        <w:pStyle w:val="KeinLeerraum"/>
        <w:jc w:val="both"/>
        <w:rPr>
          <w:sz w:val="24"/>
          <w:szCs w:val="24"/>
        </w:rPr>
      </w:pPr>
    </w:p>
    <w:p w14:paraId="26275091" w14:textId="77777777" w:rsidR="005301A1" w:rsidRDefault="005301A1" w:rsidP="005301A1">
      <w:pPr>
        <w:pStyle w:val="KeinLeerraum"/>
        <w:jc w:val="both"/>
        <w:rPr>
          <w:sz w:val="24"/>
          <w:szCs w:val="24"/>
        </w:rPr>
      </w:pPr>
    </w:p>
    <w:p w14:paraId="4D4A7EAD" w14:textId="77777777" w:rsidR="005301A1" w:rsidRDefault="00AD0AB8" w:rsidP="005301A1">
      <w:pPr>
        <w:pStyle w:val="KeinLeerraum"/>
        <w:jc w:val="both"/>
        <w:rPr>
          <w:color w:val="C00000"/>
          <w:sz w:val="24"/>
          <w:szCs w:val="24"/>
        </w:rPr>
      </w:pPr>
      <w:r>
        <w:rPr>
          <w:b/>
          <w:color w:val="C00000"/>
          <w:sz w:val="28"/>
          <w:szCs w:val="28"/>
        </w:rPr>
        <w:t>Top8</w:t>
      </w:r>
      <w:r w:rsidR="005301A1">
        <w:rPr>
          <w:b/>
          <w:color w:val="C00000"/>
          <w:sz w:val="28"/>
          <w:szCs w:val="28"/>
        </w:rPr>
        <w:t>, Nachwuchs Ranglistenturnier MTTV</w:t>
      </w:r>
    </w:p>
    <w:p w14:paraId="3DEA8EEF" w14:textId="77777777" w:rsidR="005301A1" w:rsidRDefault="005301A1" w:rsidP="005301A1">
      <w:pPr>
        <w:pStyle w:val="KeinLeerraum"/>
        <w:jc w:val="both"/>
        <w:rPr>
          <w:sz w:val="24"/>
          <w:szCs w:val="24"/>
        </w:rPr>
      </w:pPr>
    </w:p>
    <w:p w14:paraId="6A7A49BA"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0720" behindDoc="0" locked="0" layoutInCell="1" allowOverlap="1" wp14:anchorId="61694D90" wp14:editId="1FD164E8">
                <wp:simplePos x="0" y="0"/>
                <wp:positionH relativeFrom="column">
                  <wp:posOffset>1099820</wp:posOffset>
                </wp:positionH>
                <wp:positionV relativeFrom="paragraph">
                  <wp:posOffset>0</wp:posOffset>
                </wp:positionV>
                <wp:extent cx="4679950" cy="1831340"/>
                <wp:effectExtent l="0" t="0" r="25400" b="16510"/>
                <wp:wrapNone/>
                <wp:docPr id="809"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31340"/>
                        </a:xfrm>
                        <a:prstGeom prst="rect">
                          <a:avLst/>
                        </a:prstGeom>
                        <a:solidFill>
                          <a:srgbClr val="D8D8D8"/>
                        </a:solidFill>
                        <a:ln w="9525">
                          <a:solidFill>
                            <a:srgbClr val="000000"/>
                          </a:solidFill>
                          <a:miter lim="800000"/>
                          <a:headEnd/>
                          <a:tailEnd/>
                        </a:ln>
                      </wps:spPr>
                      <wps:txbx>
                        <w:txbxContent>
                          <w:p w14:paraId="3967B155" w14:textId="77777777" w:rsidR="006C12FF" w:rsidRPr="00274964" w:rsidRDefault="006C12FF" w:rsidP="005301A1">
                            <w:pPr>
                              <w:rPr>
                                <w:b/>
                              </w:rPr>
                            </w:pPr>
                            <w:r w:rsidRPr="00274964">
                              <w:rPr>
                                <w:b/>
                              </w:rPr>
                              <w:t>2</w:t>
                            </w:r>
                            <w:r>
                              <w:rPr>
                                <w:b/>
                              </w:rPr>
                              <w:t>7.04.2019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694D90" id="_x0000_s1180" type="#_x0000_t202" style="position:absolute;left:0;text-align:left;margin-left:86.6pt;margin-top:0;width:368.5pt;height:144.2pt;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fiIHwIAADUEAAAOAAAAZHJzL2Uyb0RvYy54bWysU9tu2zAMfR+wfxD0vjhJkzYx4hRdsg4D&#10;ugvQ7QNkWY6FyaJGKbGzrx8lp2nQbS/DbEAgReqQPCRXt31r2EGh12ALPhmNOVNWQqXtruDfvt6/&#10;WXDmg7CVMGBVwY/K89v161erzuVqCg2YSiEjEOvzzhW8CcHlWeZlo1rhR+CUJWMN2IpAKu6yCkVH&#10;6K3JpuPxddYBVg5BKu/pdjsY+Trh17WS4XNdexWYKTjlFtKJ6Szjma1XIt+hcI2WpzTEP2TRCm0p&#10;6BlqK4Jge9S/QbVaIniow0hCm0Fda6lSDVTNZPyimsdGOJVqIXK8O9Pk/x+s/HR4dF+Qhf4t9NTA&#10;VIR3DyC/e2Zh0wi7U3eI0DVKVBR4EinLOufz09NItc99BCm7j1BRk8U+QALqa2wjK1QnI3RqwPFM&#10;uuoDk3Q5u75ZLudkkmSbLK4mV7PUlkzkT88d+vBeQcuiUHCkriZ4cXjwIaYj8ieXGM2D0dW9NiYp&#10;uCs3BtlB0ARsF/FPFbxwM5Z1BV/Op/OBgb9CjNP3J4hWBxplo9uCL85OIo+8vbNVGrQgtBlkStnY&#10;E5GRu4HF0Jc90xXxML2JISKzJVRH4hZhmF3aNRIawJ+cdTS3Bfc/9gIVZ+aDpf4sJzPij4WkzOY3&#10;U1Lw0lJeWoSVBFXwwNkgbsKwHHuHetdQpGEiLNxRT2ud2H7O6lQAzWZqwmmP4vBf6snredvXvwAA&#10;AP//AwBQSwMEFAAGAAgAAAAhALYdzvbcAAAACAEAAA8AAABkcnMvZG93bnJldi54bWxMj8tOwzAQ&#10;RfdI/IM1SGwQdZoWCCFOVVWqoOz6+IBpPCQR8TiK3Tb9e4YVLI/u1X0Ui9F16kxDaD0bmE4SUMSV&#10;ty3XBg779WMGKkRki51nMnClAIvy9qbA3PoLb+m8i7WSEA45Gmhi7HOtQ9WQwzDxPbFoX35wGAWH&#10;WtsBLxLuOp0mybN22LI0NNjTqqHqe3dyBuyqe1jPK/xYHuLmM1xn49P+fWvM/d24fAMVaYx/Zvid&#10;L9OhlE1Hf2IbVCf8MkvFakAeifw6TQSPBtIsm4MuC/3/QPkDAAD//wMAUEsBAi0AFAAGAAgAAAAh&#10;ALaDOJL+AAAA4QEAABMAAAAAAAAAAAAAAAAAAAAAAFtDb250ZW50X1R5cGVzXS54bWxQSwECLQAU&#10;AAYACAAAACEAOP0h/9YAAACUAQAACwAAAAAAAAAAAAAAAAAvAQAAX3JlbHMvLnJlbHNQSwECLQAU&#10;AAYACAAAACEA0hH4iB8CAAA1BAAADgAAAAAAAAAAAAAAAAAuAgAAZHJzL2Uyb0RvYy54bWxQSwEC&#10;LQAUAAYACAAAACEAth3O9twAAAAIAQAADwAAAAAAAAAAAAAAAAB5BAAAZHJzL2Rvd25yZXYueG1s&#10;UEsFBgAAAAAEAAQA8wAAAIIFAAAAAA==&#10;" fillcolor="#d8d8d8">
                <v:textbox>
                  <w:txbxContent>
                    <w:p w14:paraId="3967B155" w14:textId="77777777" w:rsidR="006C12FF" w:rsidRPr="00274964" w:rsidRDefault="006C12FF" w:rsidP="005301A1">
                      <w:pPr>
                        <w:rPr>
                          <w:b/>
                        </w:rPr>
                      </w:pPr>
                      <w:r w:rsidRPr="00274964">
                        <w:rPr>
                          <w:b/>
                        </w:rPr>
                        <w:t>2</w:t>
                      </w:r>
                      <w:r>
                        <w:rPr>
                          <w:b/>
                        </w:rPr>
                        <w:t>7.04.2019</w:t>
                      </w:r>
                    </w:p>
                  </w:txbxContent>
                </v:textbox>
              </v:shape>
            </w:pict>
          </mc:Fallback>
        </mc:AlternateContent>
      </w:r>
      <w:r w:rsidRPr="00F33E0A">
        <w:rPr>
          <w:b/>
          <w:sz w:val="24"/>
          <w:szCs w:val="24"/>
        </w:rPr>
        <w:t>Datum:</w:t>
      </w:r>
    </w:p>
    <w:p w14:paraId="706B5BC7" w14:textId="77777777" w:rsidR="005301A1" w:rsidRDefault="005301A1" w:rsidP="005301A1">
      <w:pPr>
        <w:pStyle w:val="KeinLeerraum"/>
        <w:jc w:val="both"/>
        <w:rPr>
          <w:sz w:val="24"/>
          <w:szCs w:val="24"/>
        </w:rPr>
      </w:pPr>
    </w:p>
    <w:p w14:paraId="61ACE11E"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81984" behindDoc="0" locked="0" layoutInCell="1" allowOverlap="1" wp14:anchorId="3F18D8B8" wp14:editId="373EECC7">
                <wp:simplePos x="0" y="0"/>
                <wp:positionH relativeFrom="column">
                  <wp:posOffset>1098967</wp:posOffset>
                </wp:positionH>
                <wp:positionV relativeFrom="paragraph">
                  <wp:posOffset>-143</wp:posOffset>
                </wp:positionV>
                <wp:extent cx="4679950" cy="375313"/>
                <wp:effectExtent l="0" t="0" r="25400" b="24765"/>
                <wp:wrapNone/>
                <wp:docPr id="81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6D2859FD" w14:textId="77777777" w:rsidR="006C12FF" w:rsidRDefault="006C12FF" w:rsidP="005301A1">
                            <w:pPr>
                              <w:jc w:val="both"/>
                            </w:pPr>
                            <w:r w:rsidRPr="000E5F6A">
                              <w:rPr>
                                <w:b/>
                              </w:rPr>
                              <w:t>13:30-18:00h</w:t>
                            </w:r>
                          </w:p>
                          <w:p w14:paraId="40112EA1" w14:textId="77777777" w:rsidR="006C12FF" w:rsidRPr="005A334D" w:rsidRDefault="006C12FF" w:rsidP="005301A1">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18D8B8" id="_x0000_s1181" type="#_x0000_t202" style="position:absolute;left:0;text-align:left;margin-left:86.55pt;margin-top:0;width:368.5pt;height:29.5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bbYIgIAADMEAAAOAAAAZHJzL2Uyb0RvYy54bWysU9tu2zAMfR+wfxD0vjjXJjHiFF2yDgO6&#10;C9DtAxRZjoXJokYpsbOvHyWnadq9DbMBQRSlQ/LwcHXbNYYdFXoNtuCjwZAzZSWU2u4L/uP7/bsF&#10;Zz4IWwoDVhX8pDy/Xb99s2pdrsZQgykVMgKxPm9dwesQXJ5lXtaqEX4ATllyVoCNCGTiPitRtITe&#10;mGw8HN5kLWDpEKTynk63vZOvE35VKRm+VpVXgZmCU24hrZjWXVyz9UrkexSu1vKchviHLBqhLQW9&#10;QG1FEOyA+i+oRksED1UYSGgyqCotVaqBqhkNX1XzWAunUi1EjncXmvz/g5Vfjo/uG7LQvYeOGpiK&#10;8O4B5E/PLGxqYffqDhHaWomSAo8iZVnrfH5+Gqn2uY8gu/YzlNRkcQiQgLoKm8gK1ckInRpwupCu&#10;usAkHU5v5svljFySfJP5bDKapBAif3rt0IePChoWNwVHampCF8cHH2I2In+6EoN5MLq818YkA/e7&#10;jUF2FCSA7SL+Z/QX14xlbcGXs/GsJ+AFRNSiuoCErqfgVaBGBxKy0U3BF8P49dKKrH2wZZJZENr0&#10;e8rY2DONkbmew9DtOqZL4nickoy87qA8EbMIvXJp0mhTA/7mrCXVFtz/OghUnJlPlrqzHE2nUebJ&#10;mM7mYzLw2rO79ggrCarggbN+uwn9aBwc6n1NkXo9WLijjlY6kf2c1bkAUmbqwXmKovSv7XTredbX&#10;fwAAAP//AwBQSwMEFAAGAAgAAAAhAInuVljeAAAABwEAAA8AAABkcnMvZG93bnJldi54bWxMj8FO&#10;wzAQRO9I/IO1SFyi1gkIaEOcChUhTlS0RSrc3NjEofY6st00/D3LCY5PM5p9Wy1GZ9mgQ+w8Ciim&#10;OTCNjVcdtgLetk+TGbCYJCppPWoB3zrCoj4/q2Sp/AnXetikltEIxlIKMCn1JeexMdrJOPW9Rso+&#10;fXAyEYaWqyBPNO4sv8rzW+5kh3TByF4vjW4Om6MTYHdf69Vz87J8zd5n4WN4zA47kwlxeTE+3ANL&#10;ekx/ZfjVJ3WoyWnvj6gis8R31wVVBdBHFM+LnHAv4GZeAK8r/t+//gEAAP//AwBQSwECLQAUAAYA&#10;CAAAACEAtoM4kv4AAADhAQAAEwAAAAAAAAAAAAAAAAAAAAAAW0NvbnRlbnRfVHlwZXNdLnhtbFBL&#10;AQItABQABgAIAAAAIQA4/SH/1gAAAJQBAAALAAAAAAAAAAAAAAAAAC8BAABfcmVscy8ucmVsc1BL&#10;AQItABQABgAIAAAAIQBzTbbYIgIAADMEAAAOAAAAAAAAAAAAAAAAAC4CAABkcnMvZTJvRG9jLnht&#10;bFBLAQItABQABgAIAAAAIQCJ7lZY3gAAAAcBAAAPAAAAAAAAAAAAAAAAAHwEAABkcnMvZG93bnJl&#10;di54bWxQSwUGAAAAAAQABADzAAAAhwUAAAAA&#10;" fillcolor="#d8d8d8" strokecolor="black [3213]">
                <v:textbox>
                  <w:txbxContent>
                    <w:p w14:paraId="6D2859FD" w14:textId="77777777" w:rsidR="006C12FF" w:rsidRDefault="006C12FF" w:rsidP="005301A1">
                      <w:pPr>
                        <w:jc w:val="both"/>
                      </w:pPr>
                      <w:r w:rsidRPr="000E5F6A">
                        <w:rPr>
                          <w:b/>
                        </w:rPr>
                        <w:t>13:30-18:00h</w:t>
                      </w:r>
                    </w:p>
                    <w:p w14:paraId="40112EA1" w14:textId="77777777" w:rsidR="006C12FF" w:rsidRPr="005A334D" w:rsidRDefault="006C12FF" w:rsidP="005301A1">
                      <w:pPr>
                        <w:jc w:val="both"/>
                        <w:rPr>
                          <w:b/>
                        </w:rPr>
                      </w:pPr>
                    </w:p>
                  </w:txbxContent>
                </v:textbox>
              </v:shape>
            </w:pict>
          </mc:Fallback>
        </mc:AlternateContent>
      </w:r>
      <w:r w:rsidRPr="00F33E0A">
        <w:rPr>
          <w:b/>
          <w:sz w:val="24"/>
          <w:szCs w:val="24"/>
        </w:rPr>
        <w:t>Uhrzeit:</w:t>
      </w:r>
    </w:p>
    <w:p w14:paraId="4045379B" w14:textId="77777777" w:rsidR="005301A1" w:rsidRPr="00F33E0A" w:rsidRDefault="005301A1" w:rsidP="005301A1">
      <w:pPr>
        <w:pStyle w:val="KeinLeerraum"/>
        <w:jc w:val="both"/>
        <w:rPr>
          <w:b/>
          <w:sz w:val="24"/>
          <w:szCs w:val="24"/>
        </w:rPr>
      </w:pPr>
    </w:p>
    <w:p w14:paraId="3A730AE1"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78912" behindDoc="0" locked="0" layoutInCell="1" allowOverlap="1" wp14:anchorId="040E5148" wp14:editId="3450F978">
                <wp:simplePos x="0" y="0"/>
                <wp:positionH relativeFrom="column">
                  <wp:posOffset>1098550</wp:posOffset>
                </wp:positionH>
                <wp:positionV relativeFrom="paragraph">
                  <wp:posOffset>2540</wp:posOffset>
                </wp:positionV>
                <wp:extent cx="4679950" cy="374400"/>
                <wp:effectExtent l="0" t="0" r="25400" b="26035"/>
                <wp:wrapNone/>
                <wp:docPr id="81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421A6391" w14:textId="77777777" w:rsidR="006C12FF" w:rsidRDefault="006C12FF" w:rsidP="005301A1">
                            <w:pPr>
                              <w:jc w:val="both"/>
                            </w:pPr>
                            <w:r>
                              <w:rPr>
                                <w:b/>
                              </w:rPr>
                              <w:t>Nur Spieler welche sich beim Halbfinal qualifiziert haben.</w:t>
                            </w:r>
                          </w:p>
                          <w:p w14:paraId="096A9C9A" w14:textId="77777777" w:rsidR="006C12FF" w:rsidRDefault="006C12FF" w:rsidP="005301A1">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E5148" id="_x0000_s1182" type="#_x0000_t202" style="position:absolute;left:0;text-align:left;margin-left:86.5pt;margin-top:.2pt;width:368.5pt;height:29.5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Lg2Iw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4ni3g78rqF6kjMIgzKpUkjowH8xVlHqi25/7kXqDgzHy11ZzEm/kjm&#10;yZnObifk4GVkexkRVhJUyQNng7kOw2jsHepdQy8NerBwTx2tdSL7JatTAaTM1IPTFEXpX/rp1Mus&#10;r34DAAD//wMAUEsDBBQABgAIAAAAIQALpDmR3wAAAAcBAAAPAAAAZHJzL2Rvd25yZXYueG1sTI/L&#10;TsMwEEX3SPyDNUhsotYplNKGOBUqQqyKaEEq7Nx4iEP9iGw3DX/PsILl0R3de6ZcDtawHkNsvRMw&#10;GefA0NVeta4R8Pb6OJoDi0k6JY13KOAbIyyr87NSFsqf3Ab7bWoYlbhYSAE6pa7gPNYarYxj36Gj&#10;7NMHKxNhaLgK8kTl1vCrPJ9xK1tHC1p2uNJYH7ZHK8DsvjbPT/V69ZK9z8NH/5AddjoT4vJiuL8D&#10;lnBIf8fwq0/qUJHT3h+diswQ317TL0nAFBjFi0lOuBdws5gCr0r+37/6AQAA//8DAFBLAQItABQA&#10;BgAIAAAAIQC2gziS/gAAAOEBAAATAAAAAAAAAAAAAAAAAAAAAABbQ29udGVudF9UeXBlc10ueG1s&#10;UEsBAi0AFAAGAAgAAAAhADj9If/WAAAAlAEAAAsAAAAAAAAAAAAAAAAALwEAAF9yZWxzLy5yZWxz&#10;UEsBAi0AFAAGAAgAAAAhALYcuDYjAgAAMwQAAA4AAAAAAAAAAAAAAAAALgIAAGRycy9lMm9Eb2Mu&#10;eG1sUEsBAi0AFAAGAAgAAAAhAAukOZHfAAAABwEAAA8AAAAAAAAAAAAAAAAAfQQAAGRycy9kb3du&#10;cmV2LnhtbFBLBQYAAAAABAAEAPMAAACJBQAAAAA=&#10;" fillcolor="#d8d8d8" strokecolor="black [3213]">
                <v:textbox>
                  <w:txbxContent>
                    <w:p w14:paraId="421A6391" w14:textId="77777777" w:rsidR="006C12FF" w:rsidRDefault="006C12FF" w:rsidP="005301A1">
                      <w:pPr>
                        <w:jc w:val="both"/>
                      </w:pPr>
                      <w:r>
                        <w:rPr>
                          <w:b/>
                        </w:rPr>
                        <w:t>Nur Spieler welche sich beim Halbfinal qualifiziert haben.</w:t>
                      </w:r>
                    </w:p>
                    <w:p w14:paraId="096A9C9A" w14:textId="77777777" w:rsidR="006C12FF" w:rsidRDefault="006C12FF" w:rsidP="005301A1">
                      <w:pPr>
                        <w:jc w:val="both"/>
                      </w:pPr>
                    </w:p>
                  </w:txbxContent>
                </v:textbox>
              </v:shape>
            </w:pict>
          </mc:Fallback>
        </mc:AlternateContent>
      </w:r>
      <w:r w:rsidRPr="00F33E0A">
        <w:rPr>
          <w:b/>
          <w:sz w:val="24"/>
          <w:szCs w:val="24"/>
        </w:rPr>
        <w:t>Spieler:</w:t>
      </w:r>
    </w:p>
    <w:p w14:paraId="6A751DD9" w14:textId="77777777" w:rsidR="005301A1" w:rsidRPr="00F33E0A" w:rsidRDefault="005301A1" w:rsidP="005301A1">
      <w:pPr>
        <w:pStyle w:val="KeinLeerraum"/>
        <w:jc w:val="both"/>
        <w:rPr>
          <w:b/>
          <w:sz w:val="24"/>
          <w:szCs w:val="24"/>
        </w:rPr>
      </w:pPr>
    </w:p>
    <w:p w14:paraId="2A06EBF2" w14:textId="77777777" w:rsidR="005301A1" w:rsidRPr="00F33E0A" w:rsidRDefault="005301A1" w:rsidP="005301A1">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80960" behindDoc="0" locked="0" layoutInCell="1" allowOverlap="1" wp14:anchorId="217F40EB" wp14:editId="29EA466C">
                <wp:simplePos x="0" y="0"/>
                <wp:positionH relativeFrom="column">
                  <wp:posOffset>1098550</wp:posOffset>
                </wp:positionH>
                <wp:positionV relativeFrom="paragraph">
                  <wp:posOffset>-1905</wp:posOffset>
                </wp:positionV>
                <wp:extent cx="4679950" cy="374400"/>
                <wp:effectExtent l="0" t="0" r="25400" b="26035"/>
                <wp:wrapNone/>
                <wp:docPr id="81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45AEDA96" w14:textId="77777777" w:rsidR="006C12FF" w:rsidRPr="000A3988" w:rsidRDefault="006C12FF" w:rsidP="005301A1">
                            <w:pPr>
                              <w:spacing w:line="240" w:lineRule="auto"/>
                              <w:jc w:val="both"/>
                              <w:rPr>
                                <w:b/>
                              </w:rPr>
                            </w:pPr>
                            <w:r>
                              <w:rPr>
                                <w:b/>
                              </w:rPr>
                              <w:t>A</w:t>
                            </w:r>
                            <w:r w:rsidRPr="00AC7DB3">
                              <w:rPr>
                                <w:b/>
                              </w:rPr>
                              <w:t>lte Turnhalle, Reinhardweg 7, 3422 Kirchberg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F40EB" id="_x0000_s1183" type="#_x0000_t202" style="position:absolute;left:0;text-align:left;margin-left:86.5pt;margin-top:-.15pt;width:368.5pt;height:29.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BkGIgIAADMEAAAOAAAAZHJzL2Uyb0RvYy54bWysU9uO2jAQfa/Uf7D8XgIsLBARVlvoVpW2&#10;F2nbDzCOQ6w6HndsSOjX79hhWUrfqiaSNeOxj2fOnFnedY1hB4Vegy34aDDkTFkJpba7gv/4/vBu&#10;zpkPwpbCgFUFPyrP71Zv3yxbl6sx1GBKhYxArM9bV/A6BJdnmZe1aoQfgFOWghVgIwK5uMtKFC2h&#10;NyYbD4e3WQtYOgSpvKfdTR/kq4RfVUqGr1XlVWCm4JRbSCumdRvXbLUU+Q6Fq7U8pSH+IYtGaEuP&#10;nqE2Igi2R/0XVKMlgocqDCQ0GVSVlirVQNWMhlfVPNXCqVQLkePdmSb//2Dll8OT+4YsdO+howam&#10;Irx7BPnTMwvrWtidukeEtlaipIdHkbKsdT4/XY1U+9xHkG37GUpqstgHSEBdhU1khepkhE4NOJ5J&#10;V11gkjYnt7PFYkohSbGb2WQyTF3JRP5y26EPHxU0LBoFR2pqQheHRx9iNiJ/ORIf82B0+aCNSQ7u&#10;tmuD7CBIAJt5/FMBV8eMZW3BF9PxtCfgD4ioRXUGCV1PwRVCowMJ2eim4PNh/HppRdY+2DLJLAht&#10;epsyNvZEY2Su5zB0247pkji+Sbcjr1soj8QsQq9cmjQyasDfnLWk2oL7X3uBijPzyVJ3FiPij2Se&#10;nMl0NiYHLyPby4iwkqAKHjjrzXXoR2PvUO9qeqnXg4V76milE9mvWZ0KIGWmHpymKEr/0k+nXmd9&#10;9QwAAP//AwBQSwMEFAAGAAgAAAAhAHDNxsPgAAAACAEAAA8AAABkcnMvZG93bnJldi54bWxMj8tO&#10;wzAQRfdI/IM1SGyi1ikVNIQ4FSpCrKhoQSrs3HiIQ/2IbDcNf8+wguXRHd05t1qO1rABQ+y8EzCb&#10;5sDQNV51rhXw9vo4KYDFJJ2SxjsU8I0RlvX5WSVL5U9ug8M2tYxKXCylAJ1SX3IeG41Wxqnv0VH2&#10;6YOViTC0XAV5onJr+FWe33ArO0cftOxxpbE5bI9WgNl9bdZPzfPqJXsvwsfwkB12OhPi8mK8vwOW&#10;cEx/x/CrT+pQk9PeH52KzBAv5rQlCZjMgVF+O8uJ9wKuiwXwuuL/B9Q/AAAA//8DAFBLAQItABQA&#10;BgAIAAAAIQC2gziS/gAAAOEBAAATAAAAAAAAAAAAAAAAAAAAAABbQ29udGVudF9UeXBlc10ueG1s&#10;UEsBAi0AFAAGAAgAAAAhADj9If/WAAAAlAEAAAsAAAAAAAAAAAAAAAAALwEAAF9yZWxzLy5yZWxz&#10;UEsBAi0AFAAGAAgAAAAhALRoGQYiAgAAMwQAAA4AAAAAAAAAAAAAAAAALgIAAGRycy9lMm9Eb2Mu&#10;eG1sUEsBAi0AFAAGAAgAAAAhAHDNxsPgAAAACAEAAA8AAAAAAAAAAAAAAAAAfAQAAGRycy9kb3du&#10;cmV2LnhtbFBLBQYAAAAABAAEAPMAAACJBQAAAAA=&#10;" fillcolor="#d8d8d8" strokecolor="black [3213]">
                <v:textbox>
                  <w:txbxContent>
                    <w:p w14:paraId="45AEDA96" w14:textId="77777777" w:rsidR="006C12FF" w:rsidRPr="000A3988" w:rsidRDefault="006C12FF" w:rsidP="005301A1">
                      <w:pPr>
                        <w:spacing w:line="240" w:lineRule="auto"/>
                        <w:jc w:val="both"/>
                        <w:rPr>
                          <w:b/>
                        </w:rPr>
                      </w:pPr>
                      <w:r>
                        <w:rPr>
                          <w:b/>
                        </w:rPr>
                        <w:t>A</w:t>
                      </w:r>
                      <w:r w:rsidRPr="00AC7DB3">
                        <w:rPr>
                          <w:b/>
                        </w:rPr>
                        <w:t>lte Turnhalle, Reinhardweg 7, 3422 Kirchberg</w:t>
                      </w:r>
                    </w:p>
                  </w:txbxContent>
                </v:textbox>
              </v:shape>
            </w:pict>
          </mc:Fallback>
        </mc:AlternateContent>
      </w:r>
      <w:r w:rsidRPr="00F33E0A">
        <w:rPr>
          <w:b/>
          <w:sz w:val="24"/>
          <w:szCs w:val="24"/>
        </w:rPr>
        <w:t>Spielort:</w:t>
      </w:r>
    </w:p>
    <w:p w14:paraId="66965BC8" w14:textId="77777777" w:rsidR="005301A1" w:rsidRPr="00F33E0A" w:rsidRDefault="00AC7DB3" w:rsidP="005301A1">
      <w:pPr>
        <w:pStyle w:val="KeinLeerraum"/>
        <w:jc w:val="both"/>
        <w:rPr>
          <w:b/>
          <w:sz w:val="24"/>
          <w:szCs w:val="24"/>
        </w:rPr>
      </w:pPr>
      <w:r>
        <w:rPr>
          <w:noProof/>
          <w:sz w:val="24"/>
          <w:szCs w:val="24"/>
          <w:lang w:eastAsia="de-CH"/>
        </w:rPr>
        <mc:AlternateContent>
          <mc:Choice Requires="wps">
            <w:drawing>
              <wp:anchor distT="0" distB="0" distL="114300" distR="114300" simplePos="0" relativeHeight="251871744" behindDoc="0" locked="0" layoutInCell="1" allowOverlap="1" wp14:anchorId="1B9C68EA" wp14:editId="5A719E04">
                <wp:simplePos x="0" y="0"/>
                <wp:positionH relativeFrom="column">
                  <wp:posOffset>1098550</wp:posOffset>
                </wp:positionH>
                <wp:positionV relativeFrom="paragraph">
                  <wp:posOffset>177800</wp:posOffset>
                </wp:positionV>
                <wp:extent cx="4679950" cy="345440"/>
                <wp:effectExtent l="0" t="0" r="25400" b="16510"/>
                <wp:wrapNone/>
                <wp:docPr id="81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440"/>
                        </a:xfrm>
                        <a:prstGeom prst="rect">
                          <a:avLst/>
                        </a:prstGeom>
                        <a:solidFill>
                          <a:srgbClr val="A5A5A5"/>
                        </a:solidFill>
                        <a:ln w="9525">
                          <a:solidFill>
                            <a:srgbClr val="000000"/>
                          </a:solidFill>
                          <a:miter lim="800000"/>
                          <a:headEnd/>
                          <a:tailEnd/>
                        </a:ln>
                      </wps:spPr>
                      <wps:txbx>
                        <w:txbxContent>
                          <w:p w14:paraId="28322199" w14:textId="77777777" w:rsidR="006C12FF" w:rsidRDefault="006C12FF" w:rsidP="005301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C68EA" id="_x0000_s1184" type="#_x0000_t202" style="position:absolute;left:0;text-align:left;margin-left:86.5pt;margin-top:14pt;width:368.5pt;height:27.2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wTmHQIAADQEAAAOAAAAZHJzL2Uyb0RvYy54bWysk21v2yAQx99P2ndAvF+cpEnbWHGqLF2n&#10;Sd2D1O0DYIxtNMyxg8TuPv0OnKZRt72ZZkuI4+DP3e+O9c3QGXZQ6DXYgs8mU86UlVBp2xT829e7&#10;N9ec+SBsJQxYVfBH5fnN5vWrde9yNYcWTKWQkYj1ee8K3obg8izzslWd8BNwypKzBuxEIBObrELR&#10;k3pnsvl0epn1gJVDkMp7Wr0dnXyT9OtayfC5rr0KzBScYgtpxDSWccw2a5E3KFyr5TEM8Q9RdEJb&#10;uvQkdSuCYHvUv0l1WiJ4qMNEQpdBXWupUg6UzWz6IpuHVjiVciE43p0w+f8nKz8dHtwXZGF4CwMV&#10;MCXh3T3I755Z2LXCNmqLCH2rREUXzyKyrHc+Px6NqH3uo0jZf4SKiiz2AZLQUGMXqVCejNSpAI8n&#10;6GoITNLi4vJqtVqSS5LvYrFcLFJVMpE/nXbow3sFHYuTgiMVNamLw70PMRqRP22Jl3kwurrTxiQD&#10;m3JnkB0ENcB2Gf+UwIttxrK+4KvlfDkC+KvENH1/kuh0oE42uiv49WmTyCO2d7ZKfRaENuOcQjb2&#10;yDGiGyGGoRyYrgjyRcIcwZZQPRJahLF16anRpAX8yVlPbVtw/2MvUHFmPlgqz2oW+bGQjMXyak4G&#10;nnvKc4+wkqQKHjgbp7swvo29Q920dNPYEBa2VNJaJ9rPUR0ToNZMRTg+o9j753ba9fzYN78AAAD/&#10;/wMAUEsDBBQABgAIAAAAIQCxChSa3wAAAAkBAAAPAAAAZHJzL2Rvd25yZXYueG1sTI9BS8NAEIXv&#10;Qv/DMgUvYjeNxaYxm1IEBfFiq+h1mx2zodnZkN006b93POlp5jGPN98rtpNrxRn70HhSsFwkIJAq&#10;bxqqFXy8P91mIELUZHTrCRVcMMC2nF0VOjd+pD2eD7EWHEIh1wpsjF0uZagsOh0WvkPi27fvnY4s&#10;+1qaXo8c7lqZJsm9dLoh/mB1h48Wq9NhcAq+hsrcjFa+1bjePL+u5P7z8mKVup5PuwcQEaf4Z4Zf&#10;fEaHkpmOfiATRMt6fcddooI048mGzTLh5aggS1cgy0L+b1D+AAAA//8DAFBLAQItABQABgAIAAAA&#10;IQC2gziS/gAAAOEBAAATAAAAAAAAAAAAAAAAAAAAAABbQ29udGVudF9UeXBlc10ueG1sUEsBAi0A&#10;FAAGAAgAAAAhADj9If/WAAAAlAEAAAsAAAAAAAAAAAAAAAAALwEAAF9yZWxzLy5yZWxzUEsBAi0A&#10;FAAGAAgAAAAhAOiLBOYdAgAANAQAAA4AAAAAAAAAAAAAAAAALgIAAGRycy9lMm9Eb2MueG1sUEsB&#10;Ai0AFAAGAAgAAAAhALEKFJrfAAAACQEAAA8AAAAAAAAAAAAAAAAAdwQAAGRycy9kb3ducmV2Lnht&#10;bFBLBQYAAAAABAAEAPMAAACDBQAAAAA=&#10;" fillcolor="#a5a5a5">
                <v:textbox>
                  <w:txbxContent>
                    <w:p w14:paraId="28322199" w14:textId="77777777" w:rsidR="006C12FF" w:rsidRDefault="006C12FF" w:rsidP="005301A1"/>
                  </w:txbxContent>
                </v:textbox>
              </v:shape>
            </w:pict>
          </mc:Fallback>
        </mc:AlternateContent>
      </w:r>
    </w:p>
    <w:p w14:paraId="314C02B1" w14:textId="77777777" w:rsidR="005301A1" w:rsidRPr="00F33E0A" w:rsidRDefault="005301A1" w:rsidP="005301A1">
      <w:pPr>
        <w:pStyle w:val="KeinLeerraum"/>
        <w:shd w:val="clear" w:color="auto" w:fill="C00000"/>
        <w:jc w:val="both"/>
        <w:rPr>
          <w:b/>
          <w:sz w:val="24"/>
          <w:szCs w:val="24"/>
        </w:rPr>
      </w:pPr>
      <w:r w:rsidRPr="00F33E0A">
        <w:rPr>
          <w:b/>
          <w:sz w:val="24"/>
          <w:szCs w:val="24"/>
        </w:rPr>
        <w:t>Treffpunkt:</w:t>
      </w:r>
    </w:p>
    <w:p w14:paraId="4C0FFD84" w14:textId="77777777" w:rsidR="005301A1" w:rsidRDefault="005301A1" w:rsidP="005301A1">
      <w:pPr>
        <w:pStyle w:val="KeinLeerraum"/>
        <w:jc w:val="both"/>
        <w:rPr>
          <w:sz w:val="24"/>
          <w:szCs w:val="24"/>
        </w:rPr>
      </w:pPr>
    </w:p>
    <w:p w14:paraId="1C7D9A28" w14:textId="77777777" w:rsidR="000E5F6A" w:rsidRPr="000E5F6A" w:rsidRDefault="00C3594D" w:rsidP="005301A1">
      <w:pPr>
        <w:pStyle w:val="KeinLeerraum"/>
        <w:jc w:val="both"/>
        <w:rPr>
          <w:color w:val="C00000"/>
          <w:sz w:val="24"/>
          <w:szCs w:val="24"/>
        </w:rPr>
      </w:pPr>
      <w:r w:rsidRPr="00F309E7">
        <w:rPr>
          <w:b/>
          <w:noProof/>
          <w:color w:val="C00000"/>
          <w:sz w:val="24"/>
          <w:szCs w:val="24"/>
          <w:lang w:eastAsia="de-CH"/>
        </w:rPr>
        <w:drawing>
          <wp:anchor distT="0" distB="0" distL="114300" distR="114300" simplePos="0" relativeHeight="251886080" behindDoc="1" locked="0" layoutInCell="1" allowOverlap="1" wp14:anchorId="53C7E475" wp14:editId="369430A6">
            <wp:simplePos x="0" y="0"/>
            <wp:positionH relativeFrom="column">
              <wp:posOffset>686830</wp:posOffset>
            </wp:positionH>
            <wp:positionV relativeFrom="paragraph">
              <wp:posOffset>119895</wp:posOffset>
            </wp:positionV>
            <wp:extent cx="4301489" cy="3226117"/>
            <wp:effectExtent l="0" t="0" r="4445" b="0"/>
            <wp:wrapNone/>
            <wp:docPr id="20"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4301489" cy="32261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8FA4E9" w14:textId="77777777" w:rsidR="00DA0888" w:rsidRDefault="00DA0888" w:rsidP="007E0A73">
      <w:pPr>
        <w:pStyle w:val="KeinLeerraum"/>
        <w:jc w:val="both"/>
        <w:rPr>
          <w:b/>
          <w:color w:val="C00000"/>
          <w:sz w:val="24"/>
          <w:szCs w:val="24"/>
        </w:rPr>
      </w:pPr>
    </w:p>
    <w:p w14:paraId="36B630D9" w14:textId="77777777" w:rsidR="00DA0888" w:rsidRDefault="00DA0888" w:rsidP="007E0A73">
      <w:pPr>
        <w:pStyle w:val="KeinLeerraum"/>
        <w:jc w:val="both"/>
        <w:rPr>
          <w:b/>
          <w:color w:val="C00000"/>
          <w:sz w:val="24"/>
          <w:szCs w:val="24"/>
        </w:rPr>
      </w:pPr>
    </w:p>
    <w:p w14:paraId="067CC323" w14:textId="77777777" w:rsidR="00354525" w:rsidRDefault="00354525">
      <w:pPr>
        <w:rPr>
          <w:rFonts w:ascii="Arial" w:hAnsi="Arial" w:cs="Arial"/>
        </w:rPr>
      </w:pPr>
    </w:p>
    <w:p w14:paraId="7B56C212" w14:textId="77777777" w:rsidR="00271B79" w:rsidRDefault="00271B79">
      <w:pPr>
        <w:rPr>
          <w:rFonts w:ascii="Arial" w:hAnsi="Arial" w:cs="Arial"/>
        </w:rPr>
      </w:pPr>
    </w:p>
    <w:p w14:paraId="4A601AC2" w14:textId="77777777" w:rsidR="00271B79" w:rsidRDefault="00271B79">
      <w:pPr>
        <w:rPr>
          <w:rFonts w:ascii="Arial" w:hAnsi="Arial" w:cs="Arial"/>
        </w:rPr>
      </w:pPr>
    </w:p>
    <w:p w14:paraId="63EF65CE" w14:textId="77777777" w:rsidR="00F309E7" w:rsidRDefault="00F309E7">
      <w:pPr>
        <w:rPr>
          <w:rFonts w:ascii="Arial" w:hAnsi="Arial" w:cs="Arial"/>
        </w:rPr>
      </w:pPr>
    </w:p>
    <w:p w14:paraId="72218E2A" w14:textId="77777777" w:rsidR="00F309E7" w:rsidRDefault="00F309E7">
      <w:pPr>
        <w:rPr>
          <w:rFonts w:ascii="Arial" w:hAnsi="Arial" w:cs="Arial"/>
        </w:rPr>
      </w:pPr>
    </w:p>
    <w:p w14:paraId="0C57C48B" w14:textId="77777777" w:rsidR="00F309E7" w:rsidRDefault="00F309E7">
      <w:pPr>
        <w:rPr>
          <w:rFonts w:ascii="Arial" w:hAnsi="Arial" w:cs="Arial"/>
        </w:rPr>
      </w:pPr>
    </w:p>
    <w:p w14:paraId="1E1BAF89" w14:textId="77777777" w:rsidR="00F309E7" w:rsidRDefault="00F309E7">
      <w:pPr>
        <w:rPr>
          <w:rFonts w:ascii="Arial" w:hAnsi="Arial" w:cs="Arial"/>
        </w:rPr>
      </w:pPr>
    </w:p>
    <w:p w14:paraId="2729E699" w14:textId="77777777" w:rsidR="00F309E7" w:rsidRDefault="00F309E7">
      <w:pPr>
        <w:rPr>
          <w:rFonts w:ascii="Arial" w:hAnsi="Arial" w:cs="Arial"/>
        </w:rPr>
      </w:pPr>
    </w:p>
    <w:p w14:paraId="0D804E88" w14:textId="77777777" w:rsidR="00F309E7" w:rsidRDefault="00F309E7">
      <w:pPr>
        <w:rPr>
          <w:rFonts w:ascii="Arial" w:hAnsi="Arial" w:cs="Arial"/>
        </w:rPr>
      </w:pPr>
    </w:p>
    <w:p w14:paraId="0E516DCF" w14:textId="77777777" w:rsidR="00F309E7" w:rsidRDefault="00C3594D" w:rsidP="005A1F8A">
      <w:pPr>
        <w:pStyle w:val="KeinLeerraum"/>
        <w:jc w:val="center"/>
        <w:rPr>
          <w:rFonts w:ascii="Arial" w:hAnsi="Arial" w:cs="Arial"/>
        </w:rPr>
      </w:pPr>
      <w:r w:rsidRPr="00C3594D">
        <w:rPr>
          <w:sz w:val="24"/>
          <w:szCs w:val="24"/>
        </w:rPr>
        <w:t>Gewinner Top8 U1</w:t>
      </w:r>
      <w:r w:rsidR="00711E78">
        <w:rPr>
          <w:sz w:val="24"/>
          <w:szCs w:val="24"/>
        </w:rPr>
        <w:t>8</w:t>
      </w:r>
      <w:r w:rsidR="005A1F8A">
        <w:rPr>
          <w:sz w:val="24"/>
          <w:szCs w:val="24"/>
        </w:rPr>
        <w:t>,</w:t>
      </w:r>
      <w:r w:rsidRPr="00C3594D">
        <w:rPr>
          <w:sz w:val="24"/>
          <w:szCs w:val="24"/>
        </w:rPr>
        <w:t xml:space="preserve"> </w:t>
      </w:r>
      <w:r w:rsidR="00711E78">
        <w:rPr>
          <w:sz w:val="24"/>
          <w:szCs w:val="24"/>
        </w:rPr>
        <w:t>2017/18</w:t>
      </w:r>
      <w:r w:rsidR="005A1F8A">
        <w:rPr>
          <w:sz w:val="24"/>
          <w:szCs w:val="24"/>
        </w:rPr>
        <w:t xml:space="preserve"> </w:t>
      </w:r>
      <w:r w:rsidRPr="00C3594D">
        <w:rPr>
          <w:sz w:val="24"/>
          <w:szCs w:val="24"/>
        </w:rPr>
        <w:t>– Samuel Morales</w:t>
      </w:r>
    </w:p>
    <w:p w14:paraId="64EE4CBA" w14:textId="77777777" w:rsidR="00F309E7" w:rsidRDefault="00862D4E" w:rsidP="00F309E7">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18176" behindDoc="0" locked="0" layoutInCell="1" allowOverlap="1" wp14:anchorId="6E1B2978" wp14:editId="2312C047">
                <wp:simplePos x="0" y="0"/>
                <wp:positionH relativeFrom="column">
                  <wp:posOffset>-123825</wp:posOffset>
                </wp:positionH>
                <wp:positionV relativeFrom="paragraph">
                  <wp:posOffset>-842909</wp:posOffset>
                </wp:positionV>
                <wp:extent cx="6133381" cy="603849"/>
                <wp:effectExtent l="0" t="0" r="0" b="6350"/>
                <wp:wrapNone/>
                <wp:docPr id="826" name="Textfeld 826"/>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A50B5A" w14:textId="77777777" w:rsidR="006C12FF" w:rsidRDefault="006C12FF" w:rsidP="00276A68">
                            <w:r>
                              <w:rPr>
                                <w:rFonts w:ascii="Arial" w:hAnsi="Arial" w:cs="Arial"/>
                                <w:color w:val="C00000"/>
                                <w:sz w:val="56"/>
                                <w:szCs w:val="80"/>
                              </w:rPr>
                              <w:t>Lizenzierten Wettkämpfe</w:t>
                            </w:r>
                          </w:p>
                          <w:p w14:paraId="40B15DB4" w14:textId="77777777" w:rsidR="006C12FF" w:rsidRDefault="006C12FF" w:rsidP="00862D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E1B2978" id="Textfeld 826" o:spid="_x0000_s1185" type="#_x0000_t202" style="position:absolute;left:0;text-align:left;margin-left:-9.75pt;margin-top:-66.35pt;width:482.95pt;height:47.55pt;z-index:25201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uLobgIAAEYFAAAOAAAAZHJzL2Uyb0RvYy54bWysVE1v2zAMvQ/YfxB0X52vdmkQp8hadBhQ&#10;tMXaoWdFlhJjsqhJTOzs15eS7STodumwi02JT08kH6n5VVMZtlM+lGBzPjwbcKashKK065z/eL79&#10;NOUsoLCFMGBVzvcq8KvFxw/z2s3UCDZgCuUZkdgwq13ON4hulmVBblQlwhk4ZcmpwVcCaenXWeFF&#10;TeyVyUaDwUVWgy+cB6lCoN2b1skXiV9rJfFB66CQmZxTbJi+Pn1X8Zst5mK29sJtStmFIf4hikqU&#10;li49UN0IFGzryz+oqlJ6CKDxTEKVgdalVCkHymY4eJPN00Y4lXKh4gR3KFP4f7TyfvfkHj3D5gs0&#10;JGAsSO3CLNBmzKfRvop/ipSRn0q4P5RNNcgkbV4Mx+PxdMiZJN/FYDydXEaa7Hja+YBfFVQsGjn3&#10;JEuqltjdBWyhPSReZuG2NCZJYyyriXR8PkgHDh4iNzZiVRK5ozlGnizcGxUxxn5XmpVFSiBupPZS&#10;18aznaDGEFIqiyn3xEvoiNIUxHsOdvhjVO853ObR3wwWD4er0oJP2b8Ju/jZh6xbPNX8JO9oYrNq&#10;KHESdjzqpV1BsSfFPbTDEJy8LUmWOxHwUXjqfhKZJhof6KMNUPmhszjbgP/9t/2Ip6YkL2c1TVPO&#10;w6+t8Ioz881Su14OJ5M4fmkxOf88ooU/9axOPXZbXQPpQi1F0SUz4tH0pvZQvdDgL+Ot5BJW0t05&#10;x968xnbG6eGQarlMIBo4J/DOPjkZqaNMsememxfhXdeZSD19D/3cidmbBm2x8aSF5RZBl6l7Y6Xb&#10;qnYK0LCm/u8elvganK4T6vj8LV4BAAD//wMAUEsDBBQABgAIAAAAIQCXgwJ34wAAAAwBAAAPAAAA&#10;ZHJzL2Rvd25yZXYueG1sTI9NT8JAEIbvJP6HzZh4gy0FCtRuCWlCTAweQC7ept2lbdyP2l2g+usd&#10;TnqbjyfvPJNtBqPZVfW+dVbAdBIBU7ZysrW1gNP7brwC5gNaidpZJeBbedjkD6MMU+lu9qCux1Az&#10;CrE+RQFNCF3Kua8aZdBPXKcs7c6uNxio7Wsue7xRuNE8jqKEG2wtXWiwU0Wjqs/jxQh4LXZveChj&#10;s/rRxcv+vO2+Th8LIZ4eh+0zsKCG8AfDXZ/UISen0l2s9EwLGE/XC0LvxSxeAiNkPU/mwEoazZYJ&#10;8Dzj/5/IfwEAAP//AwBQSwECLQAUAAYACAAAACEAtoM4kv4AAADhAQAAEwAAAAAAAAAAAAAAAAAA&#10;AAAAW0NvbnRlbnRfVHlwZXNdLnhtbFBLAQItABQABgAIAAAAIQA4/SH/1gAAAJQBAAALAAAAAAAA&#10;AAAAAAAAAC8BAABfcmVscy8ucmVsc1BLAQItABQABgAIAAAAIQADyuLobgIAAEYFAAAOAAAAAAAA&#10;AAAAAAAAAC4CAABkcnMvZTJvRG9jLnhtbFBLAQItABQABgAIAAAAIQCXgwJ34wAAAAwBAAAPAAAA&#10;AAAAAAAAAAAAAMgEAABkcnMvZG93bnJldi54bWxQSwUGAAAAAAQABADzAAAA2AUAAAAA&#10;" filled="f" stroked="f" strokeweight=".5pt">
                <v:textbox>
                  <w:txbxContent>
                    <w:p w14:paraId="72A50B5A" w14:textId="77777777" w:rsidR="006C12FF" w:rsidRDefault="006C12FF" w:rsidP="00276A68">
                      <w:r>
                        <w:rPr>
                          <w:rFonts w:ascii="Arial" w:hAnsi="Arial" w:cs="Arial"/>
                          <w:color w:val="C00000"/>
                          <w:sz w:val="56"/>
                          <w:szCs w:val="80"/>
                        </w:rPr>
                        <w:t>Lizenzierten Wettkämpfe</w:t>
                      </w:r>
                    </w:p>
                    <w:p w14:paraId="40B15DB4" w14:textId="77777777" w:rsidR="006C12FF" w:rsidRDefault="006C12FF" w:rsidP="00862D4E"/>
                  </w:txbxContent>
                </v:textbox>
              </v:shape>
            </w:pict>
          </mc:Fallback>
        </mc:AlternateContent>
      </w:r>
      <w:r w:rsidR="00E71E23">
        <w:rPr>
          <w:b/>
          <w:color w:val="C00000"/>
          <w:sz w:val="28"/>
          <w:szCs w:val="28"/>
        </w:rPr>
        <w:t>Nachwuchsranglistenturnier Top24 (National – STT)</w:t>
      </w:r>
    </w:p>
    <w:p w14:paraId="2502740F" w14:textId="77777777" w:rsidR="00F309E7" w:rsidRDefault="00F309E7" w:rsidP="00F309E7">
      <w:pPr>
        <w:pStyle w:val="KeinLeerraum"/>
        <w:jc w:val="both"/>
        <w:rPr>
          <w:color w:val="C00000"/>
          <w:sz w:val="24"/>
          <w:szCs w:val="24"/>
        </w:rPr>
      </w:pPr>
    </w:p>
    <w:p w14:paraId="6A2B19EB" w14:textId="77777777" w:rsidR="00F309E7" w:rsidRDefault="00E71E23" w:rsidP="00E71E23">
      <w:pPr>
        <w:jc w:val="both"/>
        <w:rPr>
          <w:sz w:val="24"/>
          <w:szCs w:val="24"/>
        </w:rPr>
      </w:pPr>
      <w:r>
        <w:rPr>
          <w:sz w:val="24"/>
          <w:szCs w:val="24"/>
        </w:rPr>
        <w:t xml:space="preserve">Das wohl grösste Turnier in der Schweiz. In den Kategorien U11, U13, U15 und U18 werden von den verschiedenen Regionalverbänden aufgrund der Platzierungen im schweizweiten Ranking Spieler nominiert. Wenn ein Spieler eindeutig der beste in seiner Kategorie und Regionalverband ist, wird dieser direkt für dieses Turnier nominiert. Falls es mehrere ähnlich starke Spieler gibt, wird vorher eine Regionalinterne Qualifikation gespielt. </w:t>
      </w:r>
    </w:p>
    <w:p w14:paraId="128E4E99" w14:textId="77777777" w:rsidR="00E71E23" w:rsidRDefault="00E71E23" w:rsidP="00E71E23">
      <w:pPr>
        <w:jc w:val="both"/>
        <w:rPr>
          <w:sz w:val="24"/>
          <w:szCs w:val="24"/>
        </w:rPr>
      </w:pPr>
      <w:r w:rsidRPr="00E71E23">
        <w:rPr>
          <w:sz w:val="24"/>
          <w:szCs w:val="24"/>
        </w:rPr>
        <w:t>In der Vorrunde wird i</w:t>
      </w:r>
      <w:r>
        <w:rPr>
          <w:sz w:val="24"/>
          <w:szCs w:val="24"/>
        </w:rPr>
        <w:t>n 6er Gruppen nach dem System „</w:t>
      </w:r>
      <w:r w:rsidRPr="00E71E23">
        <w:rPr>
          <w:sz w:val="24"/>
          <w:szCs w:val="24"/>
        </w:rPr>
        <w:t>jeder gegen jeden, in einer einfachen Runde“ gespielt. Danach spielen die Gruppenersten bzw. die Gruppenletzten der Vorrunde die Plätze 1-4 bzw. 21-24 in einer einfachen Runde jeder gegen jeden aus. Jeweils zwei Gruppenzweite und zwei Gruppendritte aus verschiedenen Vorrundengruppen bzw. zwei Gruppenvierte und zwei Gruppenfünfte aus verschiedenen Gruppen spielen die Zwischenrunde in einer einfachen Runde jeder gegen jeden. Es werden alle Plätze ausgespielt.</w:t>
      </w:r>
    </w:p>
    <w:p w14:paraId="786A1194" w14:textId="77777777" w:rsidR="00E71E23" w:rsidRDefault="00E71E23" w:rsidP="00E71E23">
      <w:pPr>
        <w:jc w:val="both"/>
        <w:rPr>
          <w:sz w:val="24"/>
          <w:szCs w:val="24"/>
        </w:rPr>
      </w:pPr>
      <w:r w:rsidRPr="00E71E23">
        <w:rPr>
          <w:sz w:val="24"/>
          <w:szCs w:val="24"/>
        </w:rPr>
        <w:t xml:space="preserve">Die ersten 8 Spieler der Qualifikationsrunde sind für </w:t>
      </w:r>
      <w:r w:rsidR="005A1F8A">
        <w:rPr>
          <w:sz w:val="24"/>
          <w:szCs w:val="24"/>
        </w:rPr>
        <w:t xml:space="preserve">das </w:t>
      </w:r>
      <w:r w:rsidR="005A1F8A">
        <w:rPr>
          <w:b/>
          <w:sz w:val="24"/>
          <w:szCs w:val="24"/>
        </w:rPr>
        <w:t>Top</w:t>
      </w:r>
      <w:r w:rsidR="005A1F8A" w:rsidRPr="005A1F8A">
        <w:rPr>
          <w:b/>
          <w:sz w:val="24"/>
          <w:szCs w:val="24"/>
        </w:rPr>
        <w:t>8</w:t>
      </w:r>
      <w:r w:rsidRPr="00E71E23">
        <w:rPr>
          <w:sz w:val="24"/>
          <w:szCs w:val="24"/>
        </w:rPr>
        <w:t xml:space="preserve"> vom </w:t>
      </w:r>
      <w:r w:rsidR="005A1F8A" w:rsidRPr="005A1F8A">
        <w:rPr>
          <w:b/>
          <w:sz w:val="24"/>
          <w:szCs w:val="24"/>
        </w:rPr>
        <w:t>1</w:t>
      </w:r>
      <w:r w:rsidR="00711E78">
        <w:rPr>
          <w:b/>
          <w:sz w:val="24"/>
          <w:szCs w:val="24"/>
        </w:rPr>
        <w:t>0</w:t>
      </w:r>
      <w:r w:rsidRPr="005A1F8A">
        <w:rPr>
          <w:b/>
          <w:sz w:val="24"/>
          <w:szCs w:val="24"/>
        </w:rPr>
        <w:t>.02.201</w:t>
      </w:r>
      <w:r w:rsidR="00711E78">
        <w:rPr>
          <w:b/>
          <w:sz w:val="24"/>
          <w:szCs w:val="24"/>
        </w:rPr>
        <w:t>9</w:t>
      </w:r>
      <w:r w:rsidRPr="00E71E23">
        <w:rPr>
          <w:sz w:val="24"/>
          <w:szCs w:val="24"/>
        </w:rPr>
        <w:t xml:space="preserve"> in </w:t>
      </w:r>
      <w:r w:rsidR="00711E78">
        <w:rPr>
          <w:b/>
          <w:sz w:val="24"/>
          <w:szCs w:val="24"/>
        </w:rPr>
        <w:t xml:space="preserve">Wädenswil </w:t>
      </w:r>
      <w:r w:rsidRPr="005A1F8A">
        <w:rPr>
          <w:b/>
          <w:sz w:val="24"/>
          <w:szCs w:val="24"/>
        </w:rPr>
        <w:t xml:space="preserve">(Kanton </w:t>
      </w:r>
      <w:r w:rsidR="00711E78">
        <w:rPr>
          <w:b/>
          <w:sz w:val="24"/>
          <w:szCs w:val="24"/>
        </w:rPr>
        <w:t>Zürich</w:t>
      </w:r>
      <w:r w:rsidRPr="005A1F8A">
        <w:rPr>
          <w:b/>
          <w:sz w:val="24"/>
          <w:szCs w:val="24"/>
        </w:rPr>
        <w:t>)</w:t>
      </w:r>
      <w:r w:rsidRPr="00E71E23">
        <w:rPr>
          <w:sz w:val="24"/>
          <w:szCs w:val="24"/>
        </w:rPr>
        <w:t xml:space="preserve"> qualifiziert. Die Rangliste der Qualifikationsrunde gilt gleichzeitig als Auslosung für die Finalrunde.</w:t>
      </w:r>
    </w:p>
    <w:p w14:paraId="18315E58" w14:textId="77777777" w:rsidR="00E71E23" w:rsidRPr="00E71E23" w:rsidRDefault="00E71E23" w:rsidP="00E71E23">
      <w:pPr>
        <w:jc w:val="both"/>
        <w:rPr>
          <w:sz w:val="24"/>
          <w:szCs w:val="24"/>
        </w:rPr>
      </w:pPr>
      <w:r>
        <w:rPr>
          <w:sz w:val="24"/>
          <w:szCs w:val="24"/>
        </w:rPr>
        <w:t xml:space="preserve">Gespielt wird im Übrigen auf </w:t>
      </w:r>
      <w:r w:rsidR="00711E78">
        <w:rPr>
          <w:sz w:val="24"/>
          <w:szCs w:val="24"/>
        </w:rPr>
        <w:t xml:space="preserve">über </w:t>
      </w:r>
      <w:r>
        <w:rPr>
          <w:sz w:val="24"/>
          <w:szCs w:val="24"/>
        </w:rPr>
        <w:t>40 Tischen</w:t>
      </w:r>
      <w:r w:rsidR="00711E78">
        <w:rPr>
          <w:sz w:val="24"/>
          <w:szCs w:val="24"/>
        </w:rPr>
        <w:t>!</w:t>
      </w:r>
    </w:p>
    <w:p w14:paraId="38FD07F2" w14:textId="77777777" w:rsidR="00E71E23" w:rsidRPr="00F33E0A" w:rsidRDefault="00E71E23" w:rsidP="00E71E23">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93248" behindDoc="0" locked="0" layoutInCell="1" allowOverlap="1" wp14:anchorId="21673BFC" wp14:editId="1075045F">
                <wp:simplePos x="0" y="0"/>
                <wp:positionH relativeFrom="column">
                  <wp:posOffset>1098550</wp:posOffset>
                </wp:positionH>
                <wp:positionV relativeFrom="paragraph">
                  <wp:posOffset>-8255</wp:posOffset>
                </wp:positionV>
                <wp:extent cx="4679950" cy="388620"/>
                <wp:effectExtent l="0" t="0" r="25400" b="11430"/>
                <wp:wrapNone/>
                <wp:docPr id="2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88620"/>
                        </a:xfrm>
                        <a:prstGeom prst="rect">
                          <a:avLst/>
                        </a:prstGeom>
                        <a:solidFill>
                          <a:schemeClr val="bg1">
                            <a:lumMod val="85000"/>
                          </a:schemeClr>
                        </a:solidFill>
                        <a:ln w="9525">
                          <a:solidFill>
                            <a:schemeClr val="tx1"/>
                          </a:solidFill>
                          <a:miter lim="800000"/>
                          <a:headEnd/>
                          <a:tailEnd/>
                        </a:ln>
                      </wps:spPr>
                      <wps:txbx>
                        <w:txbxContent>
                          <w:p w14:paraId="7F68F085" w14:textId="77777777" w:rsidR="006C12FF" w:rsidRPr="005A334D" w:rsidRDefault="006C12FF" w:rsidP="00E71E23">
                            <w:pPr>
                              <w:jc w:val="both"/>
                              <w:rPr>
                                <w:b/>
                              </w:rPr>
                            </w:pPr>
                            <w:r>
                              <w:rPr>
                                <w:b/>
                              </w:rPr>
                              <w:t>02.12.2018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73BFC" id="_x0000_s1186" type="#_x0000_t202" style="position:absolute;left:0;text-align:left;margin-left:86.5pt;margin-top:-.65pt;width:368.5pt;height:30.6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4Y8MAIAAFYEAAAOAAAAZHJzL2Uyb0RvYy54bWysVNuO2yAQfa/Uf0C8N859EyvOapvtVpW2&#10;F2nbD8AY26jAUCCx06/vgJNsupX6UPUFAYPPzDlnxpvbXityEM5LMAWdjMaUCMOhkqYp6LevD29W&#10;lPjATMUUGFHQo/D0dvv61aazuZhCC6oSjiCI8XlnC9qGYPMs87wVmvkRWGEwWIPTLODRNVnlWIfo&#10;WmXT8XiZdeAq64AL7/H2fgjSbcKva8HD57r2IhBVUKwtpNWltYxrtt2wvHHMtpKfymD/UIVm0mDS&#10;C9Q9C4zsnfwDSkvuwEMdRhx0BnUtuUgckM1k/ILNU8usSFxQHG8vMvn/B8s/HZ7sF0dC/xZ6NDCR&#10;8PYR+HdPDOxaZhpx5xx0rWAVJp5EybLO+vz0aZTa5z6ClN1HqNBktg+QgPra6agK8iSIjgYcL6KL&#10;PhCOl/PlzXq9wBDH2Gy1Wk6TKxnLz19b58N7AZrETUEdmprQ2eHRh1gNy89PYjIPSlYPUql0iI0k&#10;dsqRA8MWKJuBodprLHW4Wy3G43PK1HfxeUL9DUkZ0hV0vZguBo3+kiX0g0ovatEyYK8rqQu6wpRD&#10;UpZHYd+ZKnViYFINeySlzEnpKO4gc+jLnsgKbZjNohFR+hKqI4rvYGhuHEbctOB+UtJhYxfU/9gz&#10;JyhRHwwauJ7M53ES0mG+uEG5ibuOlNcRZjhCFTRQMmx3YZievXWyaTHTIKiBOzS9lsmP56pOBLB5&#10;k6CnQYvTcX1Or55/B9tfAAAA//8DAFBLAwQUAAYACAAAACEA6rZPN98AAAAJAQAADwAAAGRycy9k&#10;b3ducmV2LnhtbEyPS0/DMBCE70j8B2uRuLVOqNqSEKeqEC+pFyg9cHTjzUPE6yh2Hv33LCc4zuxo&#10;9ptsN9tWjNj7xpGCeBmBQCqcaahScPp8XtyD8EGT0a0jVHBBD7v8+irTqXETfeB4DJXgEvKpVlCH&#10;0KVS+qJGq/3SdUh8K11vdWDZV9L0euJy28q7KNpIqxviD7Xu8LHG4vs4WAXduhzfX95Om6d92bxu&#10;h+lLXg5Oqdubef8AIuAc/sLwi8/okDPT2Q1kvGhZb1e8JShYxCsQHEjiiI2zgnWSgMwz+X9B/gMA&#10;AP//AwBQSwECLQAUAAYACAAAACEAtoM4kv4AAADhAQAAEwAAAAAAAAAAAAAAAAAAAAAAW0NvbnRl&#10;bnRfVHlwZXNdLnhtbFBLAQItABQABgAIAAAAIQA4/SH/1gAAAJQBAAALAAAAAAAAAAAAAAAAAC8B&#10;AABfcmVscy8ucmVsc1BLAQItABQABgAIAAAAIQAzN4Y8MAIAAFYEAAAOAAAAAAAAAAAAAAAAAC4C&#10;AABkcnMvZTJvRG9jLnhtbFBLAQItABQABgAIAAAAIQDqtk833wAAAAkBAAAPAAAAAAAAAAAAAAAA&#10;AIoEAABkcnMvZG93bnJldi54bWxQSwUGAAAAAAQABADzAAAAlgUAAAAA&#10;" fillcolor="#d8d8d8 [2732]" strokecolor="black [3213]">
                <v:textbox>
                  <w:txbxContent>
                    <w:p w14:paraId="7F68F085" w14:textId="77777777" w:rsidR="006C12FF" w:rsidRPr="005A334D" w:rsidRDefault="006C12FF" w:rsidP="00E71E23">
                      <w:pPr>
                        <w:jc w:val="both"/>
                        <w:rPr>
                          <w:b/>
                        </w:rPr>
                      </w:pPr>
                      <w:r>
                        <w:rPr>
                          <w:b/>
                        </w:rPr>
                        <w:t>02.12.2018</w:t>
                      </w:r>
                    </w:p>
                  </w:txbxContent>
                </v:textbox>
              </v:shape>
            </w:pict>
          </mc:Fallback>
        </mc:AlternateContent>
      </w:r>
      <w:r>
        <w:rPr>
          <w:noProof/>
          <w:sz w:val="24"/>
          <w:szCs w:val="24"/>
          <w:lang w:eastAsia="de-CH"/>
        </w:rPr>
        <mc:AlternateContent>
          <mc:Choice Requires="wps">
            <w:drawing>
              <wp:anchor distT="0" distB="0" distL="114300" distR="114300" simplePos="0" relativeHeight="251888128" behindDoc="0" locked="0" layoutInCell="1" allowOverlap="1" wp14:anchorId="74357179" wp14:editId="414F1B4E">
                <wp:simplePos x="0" y="0"/>
                <wp:positionH relativeFrom="column">
                  <wp:posOffset>1099820</wp:posOffset>
                </wp:positionH>
                <wp:positionV relativeFrom="paragraph">
                  <wp:posOffset>0</wp:posOffset>
                </wp:positionV>
                <wp:extent cx="4679950" cy="1831340"/>
                <wp:effectExtent l="0" t="0" r="25400" b="16510"/>
                <wp:wrapNone/>
                <wp:docPr id="2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31340"/>
                        </a:xfrm>
                        <a:prstGeom prst="rect">
                          <a:avLst/>
                        </a:prstGeom>
                        <a:solidFill>
                          <a:srgbClr val="D8D8D8"/>
                        </a:solidFill>
                        <a:ln w="9525">
                          <a:solidFill>
                            <a:srgbClr val="000000"/>
                          </a:solidFill>
                          <a:miter lim="800000"/>
                          <a:headEnd/>
                          <a:tailEnd/>
                        </a:ln>
                      </wps:spPr>
                      <wps:txbx>
                        <w:txbxContent>
                          <w:p w14:paraId="6AA6B594" w14:textId="77777777" w:rsidR="006C12FF" w:rsidRDefault="006C12FF" w:rsidP="00E71E2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57179" id="_x0000_s1187" type="#_x0000_t202" style="position:absolute;left:0;text-align:left;margin-left:86.6pt;margin-top:0;width:368.5pt;height:144.2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qywHgIAADUEAAAOAAAAZHJzL2Uyb0RvYy54bWysU9tu2zAMfR+wfxD0vjjXNjHiFF2yDgO6&#10;C9DtA2RZjoXJokYpsbuvHyWnadBtL8NsQCBF6pA8JNc3fWvYUaHXYAs+GY05U1ZCpe2+4N++3r1Z&#10;cuaDsJUwYFXBH5XnN5vXr9ady9UUGjCVQkYg1uedK3gTgsuzzMtGtcKPwClLxhqwFYFU3GcVio7Q&#10;W5NNx+OrrAOsHIJU3tPtbjDyTcKvayXD57r2KjBTcMotpBPTWcYz26xFvkfhGi1PaYh/yKIV2lLQ&#10;M9ROBMEOqH+DarVE8FCHkYQ2g7rWUqUaqJrJ+EU1D41wKtVC5Hh3psn/P1j56fjgviAL/VvoqYGp&#10;CO/uQX73zMK2EXavbhGha5SoKPAkUpZ1zuenp5Fqn/sIUnYfoaImi0OABNTX2EZWqE5G6NSAxzPp&#10;qg9M0uX86nq1WpBJkm2ynE1m89SWTORPzx368F5By6JQcKSuJnhxvPchpiPyJ5cYzYPR1Z02Jim4&#10;L7cG2VHQBOyW8U8VvHAzlnUFXy2mi4GBv0KM0/cniFYHGmWj24Ivz04ij7y9s1UatCC0GWRK2dgT&#10;kZG7gcXQlz3TFfEwm8cQkdkSqkfiFmGYXdo1EhrAn5x1NLcF9z8OAhVn5oOl/qwmc+KPhaTMF9dT&#10;UvDSUl5ahJUEVfDA2SBuw7AcB4d631CkYSIs3FJPa53Yfs7qVADNZmrCaY/i8F/qyet52ze/AAAA&#10;//8DAFBLAwQUAAYACAAAACEAth3O9twAAAAIAQAADwAAAGRycy9kb3ducmV2LnhtbEyPy07DMBBF&#10;90j8gzVIbBB1mhYIIU5VVaqg7Pr4gGk8JBHxOIrdNv17hhUsj+7VfRSL0XXqTENoPRuYThJQxJW3&#10;LdcGDvv1YwYqRGSLnWcycKUAi/L2psDc+gtv6byLtZIQDjkaaGLsc61D1ZDDMPE9sWhffnAYBYda&#10;2wEvEu46nSbJs3bYsjQ02NOqoep7d3IG7Kp7WM8r/Fge4uYzXGfj0/59a8z93bh8AxVpjH9m+J0v&#10;06GUTUd/YhtUJ/wyS8VqQB6J/DpNBI8G0iybgy4L/f9A+QMAAP//AwBQSwECLQAUAAYACAAAACEA&#10;toM4kv4AAADhAQAAEwAAAAAAAAAAAAAAAAAAAAAAW0NvbnRlbnRfVHlwZXNdLnhtbFBLAQItABQA&#10;BgAIAAAAIQA4/SH/1gAAAJQBAAALAAAAAAAAAAAAAAAAAC8BAABfcmVscy8ucmVsc1BLAQItABQA&#10;BgAIAAAAIQDVkqywHgIAADUEAAAOAAAAAAAAAAAAAAAAAC4CAABkcnMvZTJvRG9jLnhtbFBLAQIt&#10;ABQABgAIAAAAIQC2Hc723AAAAAgBAAAPAAAAAAAAAAAAAAAAAHgEAABkcnMvZG93bnJldi54bWxQ&#10;SwUGAAAAAAQABADzAAAAgQUAAAAA&#10;" fillcolor="#d8d8d8">
                <v:textbox>
                  <w:txbxContent>
                    <w:p w14:paraId="6AA6B594" w14:textId="77777777" w:rsidR="006C12FF" w:rsidRDefault="006C12FF" w:rsidP="00E71E23"/>
                  </w:txbxContent>
                </v:textbox>
              </v:shape>
            </w:pict>
          </mc:Fallback>
        </mc:AlternateContent>
      </w:r>
      <w:r w:rsidRPr="00F33E0A">
        <w:rPr>
          <w:b/>
          <w:sz w:val="24"/>
          <w:szCs w:val="24"/>
        </w:rPr>
        <w:t>Datum:</w:t>
      </w:r>
    </w:p>
    <w:p w14:paraId="5E26AEAC" w14:textId="77777777" w:rsidR="00E71E23" w:rsidRDefault="00E71E23" w:rsidP="00E71E23">
      <w:pPr>
        <w:pStyle w:val="KeinLeerraum"/>
        <w:jc w:val="both"/>
        <w:rPr>
          <w:sz w:val="24"/>
          <w:szCs w:val="24"/>
        </w:rPr>
      </w:pPr>
    </w:p>
    <w:p w14:paraId="0D07DB92" w14:textId="77777777" w:rsidR="00E71E23" w:rsidRPr="00F33E0A" w:rsidRDefault="00E71E23" w:rsidP="00E71E23">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92224" behindDoc="0" locked="0" layoutInCell="1" allowOverlap="1" wp14:anchorId="12D74BFE" wp14:editId="688AFBC7">
                <wp:simplePos x="0" y="0"/>
                <wp:positionH relativeFrom="column">
                  <wp:posOffset>1098967</wp:posOffset>
                </wp:positionH>
                <wp:positionV relativeFrom="paragraph">
                  <wp:posOffset>-143</wp:posOffset>
                </wp:positionV>
                <wp:extent cx="4679950" cy="375313"/>
                <wp:effectExtent l="0" t="0" r="25400" b="24765"/>
                <wp:wrapNone/>
                <wp:docPr id="24"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0B886DA1" w14:textId="77777777" w:rsidR="006C12FF" w:rsidRDefault="006C12FF" w:rsidP="00E71E23">
                            <w:pPr>
                              <w:jc w:val="both"/>
                            </w:pPr>
                            <w:r>
                              <w:rPr>
                                <w:b/>
                              </w:rPr>
                              <w:t>08:00-18:15h</w:t>
                            </w:r>
                          </w:p>
                          <w:p w14:paraId="0BE28219" w14:textId="77777777" w:rsidR="006C12FF" w:rsidRPr="005A334D" w:rsidRDefault="006C12FF" w:rsidP="00E71E23">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74BFE" id="_x0000_s1188" type="#_x0000_t202" style="position:absolute;left:0;text-align:left;margin-left:86.55pt;margin-top:0;width:368.5pt;height:29.5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DtIwIAADMEAAAOAAAAZHJzL2Uyb0RvYy54bWysU9tu2zAMfR+wfxD0vjg3N4kRp+iSdRjQ&#10;XYBuHyDLsi1MFjVJiZ19/SjZTdPubZgNCKIoHZKHh9vbvlXkJKyToHM6m0wpEZpDKXWd0x/f79+t&#10;KXGe6ZIp0CKnZ+Ho7e7tm21nMjGHBlQpLEEQ7bLO5LTx3mRJ4ngjWuYmYIRGZwW2ZR5NWyelZR2i&#10;tyqZT6c3SQe2NBa4cA5PD4OT7iJ+VQnuv1aVE56onGJuPq42rkVYk92WZbVlppF8TIP9QxYtkxqD&#10;XqAOzDNytPIvqFZyCw4qP+HQJlBVkotYA1Yzm76q5rFhRsRakBxnLjS5/wfLv5wezTdLfP8eemxg&#10;LMKZB+A/HdGwb5iuxZ210DWClRh4FihLOuOy8Wmg2mUugBTdZyixyezoIQL1lW0DK1gnQXRswPlC&#10;uug94Xi4vFltNim6OPoWq3QxW8QQLHt6bazzHwW0JGxyarGpEZ2dHpwP2bDs6UoI5kDJ8l4qFQ1b&#10;F3tlyYmhAA7r8I/oL64pTbqcbtJ5OhDwAiJoUVxAfD9Q8CpQKz0KWck2p+tp+AZpBdY+6DLKzDOp&#10;hj1mrPRIY2Bu4ND3RU9kiRwv0vA68FpAeUZmLQzKxUnDTQP2NyUdqjan7teRWUGJ+qSxO5vZchlk&#10;Ho1lupqjYa89xbWHaY5QOfWUDNu9H0bjaKysG4w06EHDHXa0kpHs56zGAlCZsQfjFAXpX9vx1vOs&#10;7/4AAAD//wMAUEsDBBQABgAIAAAAIQCJ7lZY3gAAAAcBAAAPAAAAZHJzL2Rvd25yZXYueG1sTI/B&#10;TsMwEETvSPyDtUhcotYJCGhDnAoVIU5UtEUq3NzYxKH2OrLdNPw9ywmOTzOafVstRmfZoEPsPAoo&#10;pjkwjY1XHbYC3rZPkxmwmCQqaT1qAd86wqI+P6tkqfwJ13rYpJbRCMZSCjAp9SXnsTHayTj1vUbK&#10;Pn1wMhGGlqsgTzTuLL/K81vuZId0wcheL41uDpujE2B3X+vVc/OyfM3eZ+FjeMwOO5MJcXkxPtwD&#10;S3pMf2X41Sd1qMlp74+oIrPEd9cFVQXQRxTPi5xwL+BmXgCvK/7fv/4BAAD//wMAUEsBAi0AFAAG&#10;AAgAAAAhALaDOJL+AAAA4QEAABMAAAAAAAAAAAAAAAAAAAAAAFtDb250ZW50X1R5cGVzXS54bWxQ&#10;SwECLQAUAAYACAAAACEAOP0h/9YAAACUAQAACwAAAAAAAAAAAAAAAAAvAQAAX3JlbHMvLnJlbHNQ&#10;SwECLQAUAAYACAAAACEAcw8g7SMCAAAzBAAADgAAAAAAAAAAAAAAAAAuAgAAZHJzL2Uyb0RvYy54&#10;bWxQSwECLQAUAAYACAAAACEAie5WWN4AAAAHAQAADwAAAAAAAAAAAAAAAAB9BAAAZHJzL2Rvd25y&#10;ZXYueG1sUEsFBgAAAAAEAAQA8wAAAIgFAAAAAA==&#10;" fillcolor="#d8d8d8" strokecolor="black [3213]">
                <v:textbox>
                  <w:txbxContent>
                    <w:p w14:paraId="0B886DA1" w14:textId="77777777" w:rsidR="006C12FF" w:rsidRDefault="006C12FF" w:rsidP="00E71E23">
                      <w:pPr>
                        <w:jc w:val="both"/>
                      </w:pPr>
                      <w:r>
                        <w:rPr>
                          <w:b/>
                        </w:rPr>
                        <w:t>08:00-18:15h</w:t>
                      </w:r>
                    </w:p>
                    <w:p w14:paraId="0BE28219" w14:textId="77777777" w:rsidR="006C12FF" w:rsidRPr="005A334D" w:rsidRDefault="006C12FF" w:rsidP="00E71E23">
                      <w:pPr>
                        <w:jc w:val="both"/>
                        <w:rPr>
                          <w:b/>
                        </w:rPr>
                      </w:pPr>
                    </w:p>
                  </w:txbxContent>
                </v:textbox>
              </v:shape>
            </w:pict>
          </mc:Fallback>
        </mc:AlternateContent>
      </w:r>
      <w:r w:rsidRPr="00F33E0A">
        <w:rPr>
          <w:b/>
          <w:sz w:val="24"/>
          <w:szCs w:val="24"/>
        </w:rPr>
        <w:t>Uhrzeit:</w:t>
      </w:r>
    </w:p>
    <w:p w14:paraId="017F36C7" w14:textId="77777777" w:rsidR="00E71E23" w:rsidRPr="00F33E0A" w:rsidRDefault="00E71E23" w:rsidP="00E71E23">
      <w:pPr>
        <w:pStyle w:val="KeinLeerraum"/>
        <w:jc w:val="both"/>
        <w:rPr>
          <w:b/>
          <w:sz w:val="24"/>
          <w:szCs w:val="24"/>
        </w:rPr>
      </w:pPr>
    </w:p>
    <w:p w14:paraId="08650F64" w14:textId="77777777" w:rsidR="00E71E23" w:rsidRPr="00F33E0A" w:rsidRDefault="00E71E23" w:rsidP="00E71E23">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90176" behindDoc="0" locked="0" layoutInCell="1" allowOverlap="1" wp14:anchorId="36E9FD73" wp14:editId="49ACFDCB">
                <wp:simplePos x="0" y="0"/>
                <wp:positionH relativeFrom="column">
                  <wp:posOffset>1098550</wp:posOffset>
                </wp:positionH>
                <wp:positionV relativeFrom="paragraph">
                  <wp:posOffset>2540</wp:posOffset>
                </wp:positionV>
                <wp:extent cx="4679950" cy="374400"/>
                <wp:effectExtent l="0" t="0" r="25400" b="26035"/>
                <wp:wrapNone/>
                <wp:docPr id="25"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6DE81AF9" w14:textId="77777777" w:rsidR="006C12FF" w:rsidRDefault="006C12FF" w:rsidP="00E71E23">
                            <w:pPr>
                              <w:jc w:val="both"/>
                            </w:pPr>
                            <w:r>
                              <w:rPr>
                                <w:b/>
                              </w:rPr>
                              <w:t>Nur Spieler welche vom Regionalverband (MTTV) aufgeboten wurden.</w:t>
                            </w:r>
                          </w:p>
                          <w:p w14:paraId="7C5FAD9A" w14:textId="77777777" w:rsidR="006C12FF" w:rsidRDefault="006C12FF" w:rsidP="00E71E23">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E9FD73" id="_x0000_s1189" type="#_x0000_t202" style="position:absolute;left:0;text-align:left;margin-left:86.5pt;margin-top:.2pt;width:368.5pt;height:29.5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bUBIwIAADMEAAAOAAAAZHJzL2Uyb0RvYy54bWysU9uO2jAQfa/Uf7D8XgIssBARVlvoVpW2&#10;F2nbDzCOQ6w6HndsSOjX79hhWUrfqiaSNeOxj2fOnFnedY1hB4Vegy34aDDkTFkJpba7gv/4/vBu&#10;zpkPwpbCgFUFPyrP71Zv3yxbl6sx1GBKhYxArM9bV/A6BJdnmZe1aoQfgFOWghVgIwK5uMtKFC2h&#10;NyYbD4ezrAUsHYJU3tPupg/yVcKvKiXD16ryKjBTcMotpBXTuo1rtlqKfIfC1Vqe0hD/kEUjtKVH&#10;z1AbEQTbo/4LqtESwUMVBhKaDKpKS5VqoGpGw6tqnmrhVKqFyPHuTJP/f7Dyy+HJfUMWuvfQUQNT&#10;Ed49gvzpmYV1LexO3SNCWytR0sOjSFnWOp+frkaqfe4jyLb9DCU1WewDJKCuwiayQnUyQqcGHM+k&#10;qy4wSZuT2e1iMaWQpNjN7WQyTF3JRP5y26EPHxU0LBoFR2pqQheHRx9iNiJ/ORIf82B0+aCNSQ7u&#10;tmuD7CBIAJt5/FMBV8eMZW3BF9PxtCfgD4ioRXUGCV1PwRVCowMJ2eim4PNh/HppRdY+2DLJLAht&#10;epsyNvZEY2Su5zB0247pkji+mcXbkdctlEdiFqFXLk0aGTXgb85aUm3B/a+9QMWZ+WSpO4sR8Ucy&#10;T85kejsmBy8j28uIsJKgCh4468116Edj71Dvanqp14OFe+popRPZr1mdCiBlph6cpihK/9JPp15n&#10;ffUMAAD//wMAUEsDBBQABgAIAAAAIQALpDmR3wAAAAcBAAAPAAAAZHJzL2Rvd25yZXYueG1sTI/L&#10;TsMwEEX3SPyDNUhsotYplNKGOBUqQqyKaEEq7Nx4iEP9iGw3DX/PsILl0R3de6ZcDtawHkNsvRMw&#10;GefA0NVeta4R8Pb6OJoDi0k6JY13KOAbIyyr87NSFsqf3Ab7bWoYlbhYSAE6pa7gPNYarYxj36Gj&#10;7NMHKxNhaLgK8kTl1vCrPJ9xK1tHC1p2uNJYH7ZHK8DsvjbPT/V69ZK9z8NH/5AddjoT4vJiuL8D&#10;lnBIf8fwq0/qUJHT3h+diswQ317TL0nAFBjFi0lOuBdws5gCr0r+37/6AQAA//8DAFBLAQItABQA&#10;BgAIAAAAIQC2gziS/gAAAOEBAAATAAAAAAAAAAAAAAAAAAAAAABbQ29udGVudF9UeXBlc10ueG1s&#10;UEsBAi0AFAAGAAgAAAAhADj9If/WAAAAlAEAAAsAAAAAAAAAAAAAAAAALwEAAF9yZWxzLy5yZWxz&#10;UEsBAi0AFAAGAAgAAAAhALfFtQEjAgAAMwQAAA4AAAAAAAAAAAAAAAAALgIAAGRycy9lMm9Eb2Mu&#10;eG1sUEsBAi0AFAAGAAgAAAAhAAukOZHfAAAABwEAAA8AAAAAAAAAAAAAAAAAfQQAAGRycy9kb3du&#10;cmV2LnhtbFBLBQYAAAAABAAEAPMAAACJBQAAAAA=&#10;" fillcolor="#d8d8d8" strokecolor="black [3213]">
                <v:textbox>
                  <w:txbxContent>
                    <w:p w14:paraId="6DE81AF9" w14:textId="77777777" w:rsidR="006C12FF" w:rsidRDefault="006C12FF" w:rsidP="00E71E23">
                      <w:pPr>
                        <w:jc w:val="both"/>
                      </w:pPr>
                      <w:r>
                        <w:rPr>
                          <w:b/>
                        </w:rPr>
                        <w:t>Nur Spieler welche vom Regionalverband (MTTV) aufgeboten wurden.</w:t>
                      </w:r>
                    </w:p>
                    <w:p w14:paraId="7C5FAD9A" w14:textId="77777777" w:rsidR="006C12FF" w:rsidRDefault="006C12FF" w:rsidP="00E71E23">
                      <w:pPr>
                        <w:jc w:val="both"/>
                      </w:pPr>
                    </w:p>
                  </w:txbxContent>
                </v:textbox>
              </v:shape>
            </w:pict>
          </mc:Fallback>
        </mc:AlternateContent>
      </w:r>
      <w:r w:rsidRPr="00F33E0A">
        <w:rPr>
          <w:b/>
          <w:sz w:val="24"/>
          <w:szCs w:val="24"/>
        </w:rPr>
        <w:t>Spieler:</w:t>
      </w:r>
    </w:p>
    <w:p w14:paraId="280C316B" w14:textId="77777777" w:rsidR="00E71E23" w:rsidRPr="00F33E0A" w:rsidRDefault="00E71E23" w:rsidP="00E71E23">
      <w:pPr>
        <w:pStyle w:val="KeinLeerraum"/>
        <w:jc w:val="both"/>
        <w:rPr>
          <w:b/>
          <w:sz w:val="24"/>
          <w:szCs w:val="24"/>
        </w:rPr>
      </w:pPr>
    </w:p>
    <w:p w14:paraId="76D09CCA" w14:textId="77777777" w:rsidR="00E71E23" w:rsidRPr="00F33E0A" w:rsidRDefault="00E71E23" w:rsidP="00E71E23">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91200" behindDoc="0" locked="0" layoutInCell="1" allowOverlap="1" wp14:anchorId="0C91267F" wp14:editId="377E9022">
                <wp:simplePos x="0" y="0"/>
                <wp:positionH relativeFrom="column">
                  <wp:posOffset>1098550</wp:posOffset>
                </wp:positionH>
                <wp:positionV relativeFrom="paragraph">
                  <wp:posOffset>-1905</wp:posOffset>
                </wp:positionV>
                <wp:extent cx="4679950" cy="374400"/>
                <wp:effectExtent l="0" t="0" r="25400" b="26035"/>
                <wp:wrapNone/>
                <wp:docPr id="2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2D8DAD1B" w14:textId="77777777" w:rsidR="006C12FF" w:rsidRPr="000A3988" w:rsidRDefault="006C12FF" w:rsidP="00E71E23">
                            <w:pPr>
                              <w:spacing w:line="240" w:lineRule="auto"/>
                              <w:jc w:val="both"/>
                              <w:rPr>
                                <w:b/>
                              </w:rPr>
                            </w:pPr>
                            <w:r w:rsidRPr="00E71E23">
                              <w:rPr>
                                <w:b/>
                              </w:rPr>
                              <w:t>Athletikzentrum, Parkstrasse 2, 9000 St. Gallen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1267F" id="_x0000_s1190" type="#_x0000_t202" style="position:absolute;left:0;text-align:left;margin-left:86.5pt;margin-top:-.15pt;width:368.5pt;height:29.5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0DtIwIAADMEAAAOAAAAZHJzL2Uyb0RvYy54bWysU9uO2jAQfa/Uf7D8XgIsLBARVlvoVpW2&#10;F2nbDzCOQ6w6HndsSOjX79hhWUrfqiaSNeOxj2fOnFnedY1hB4Vegy34aDDkTFkJpba7gv/4/vBu&#10;zpkPwpbCgFUFPyrP71Zv3yxbl6sx1GBKhYxArM9bV/A6BJdnmZe1aoQfgFOWghVgIwK5uMtKFC2h&#10;NyYbD4e3WQtYOgSpvKfdTR/kq4RfVUqGr1XlVWCm4JRbSCumdRvXbLUU+Q6Fq7U8pSH+IYtGaEuP&#10;nqE2Igi2R/0XVKMlgocqDCQ0GVSVlirVQNWMhlfVPNXCqVQLkePdmSb//2Dll8OT+4YsdO+howam&#10;Irx7BPnTMwvrWtidukeEtlaipIdHkbKsdT4/XY1U+9xHkG37GUpqstgHSEBdhU1khepkhE4NOJ5J&#10;V11gkjYnt7PFYkohSbGb2WQyTF3JRP5y26EPHxU0LBoFR2pqQheHRx9iNiJ/ORIf82B0+aCNSQ7u&#10;tmuD7CBIAJt5/FMBV8eMZW3BF9PxtCfgD4ioRXUGCV1PwRVCowMJ2eim4PNh/HppRdY+2DLJLAht&#10;epsyNvZEY2Su5zB0247pkji+mcXbkdctlEdiFqFXLk0aGTXgb85aUm3B/a+9QMWZ+WSpO4sR8Ucy&#10;T85kOhuTg5eR7WVEWElQBQ+c9eY69KOxd6h3Nb3U68HCPXW00ons16xOBZAyUw9OUxSlf+mnU6+z&#10;vnoGAAD//wMAUEsDBBQABgAIAAAAIQBwzcbD4AAAAAgBAAAPAAAAZHJzL2Rvd25yZXYueG1sTI/L&#10;TsMwEEX3SPyDNUhsotYpFTSEOBUqQqyoaEEq7Nx4iEP9iGw3DX/PsILl0R3dObdajtawAUPsvBMw&#10;m+bA0DVeda4V8Pb6OCmAxSSdksY7FPCNEZb1+VklS+VPboPDNrWMSlwspQCdUl9yHhuNVsap79FR&#10;9umDlYkwtFwFeaJya/hVnt9wKztHH7TscaWxOWyPVoDZfW3WT83z6iV7L8LH8JAddjoT4vJivL8D&#10;lnBMf8fwq0/qUJPT3h+diswQL+a0JQmYzIFRfjvLifcCrosF8Lri/wfUPwAAAP//AwBQSwECLQAU&#10;AAYACAAAACEAtoM4kv4AAADhAQAAEwAAAAAAAAAAAAAAAAAAAAAAW0NvbnRlbnRfVHlwZXNdLnht&#10;bFBLAQItABQABgAIAAAAIQA4/SH/1gAAAJQBAAALAAAAAAAAAAAAAAAAAC8BAABfcmVscy8ucmVs&#10;c1BLAQItABQABgAIAAAAIQAXi0DtIwIAADMEAAAOAAAAAAAAAAAAAAAAAC4CAABkcnMvZTJvRG9j&#10;LnhtbFBLAQItABQABgAIAAAAIQBwzcbD4AAAAAgBAAAPAAAAAAAAAAAAAAAAAH0EAABkcnMvZG93&#10;bnJldi54bWxQSwUGAAAAAAQABADzAAAAigUAAAAA&#10;" fillcolor="#d8d8d8" strokecolor="black [3213]">
                <v:textbox>
                  <w:txbxContent>
                    <w:p w14:paraId="2D8DAD1B" w14:textId="77777777" w:rsidR="006C12FF" w:rsidRPr="000A3988" w:rsidRDefault="006C12FF" w:rsidP="00E71E23">
                      <w:pPr>
                        <w:spacing w:line="240" w:lineRule="auto"/>
                        <w:jc w:val="both"/>
                        <w:rPr>
                          <w:b/>
                        </w:rPr>
                      </w:pPr>
                      <w:r w:rsidRPr="00E71E23">
                        <w:rPr>
                          <w:b/>
                        </w:rPr>
                        <w:t>Athletikzentrum, Parkstrasse 2, 9000 St. Gallen</w:t>
                      </w:r>
                    </w:p>
                  </w:txbxContent>
                </v:textbox>
              </v:shape>
            </w:pict>
          </mc:Fallback>
        </mc:AlternateContent>
      </w:r>
      <w:r w:rsidRPr="00F33E0A">
        <w:rPr>
          <w:b/>
          <w:sz w:val="24"/>
          <w:szCs w:val="24"/>
        </w:rPr>
        <w:t>Spielort:</w:t>
      </w:r>
    </w:p>
    <w:p w14:paraId="3C1BDB72" w14:textId="77777777" w:rsidR="00E71E23" w:rsidRPr="00F33E0A" w:rsidRDefault="00E71E23" w:rsidP="00E71E23">
      <w:pPr>
        <w:pStyle w:val="KeinLeerraum"/>
        <w:jc w:val="both"/>
        <w:rPr>
          <w:b/>
          <w:sz w:val="24"/>
          <w:szCs w:val="24"/>
        </w:rPr>
      </w:pPr>
      <w:r>
        <w:rPr>
          <w:noProof/>
          <w:sz w:val="24"/>
          <w:szCs w:val="24"/>
          <w:lang w:eastAsia="de-CH"/>
        </w:rPr>
        <mc:AlternateContent>
          <mc:Choice Requires="wps">
            <w:drawing>
              <wp:anchor distT="0" distB="0" distL="114300" distR="114300" simplePos="0" relativeHeight="251889152" behindDoc="0" locked="0" layoutInCell="1" allowOverlap="1" wp14:anchorId="0D6C3276" wp14:editId="0AD87EA2">
                <wp:simplePos x="0" y="0"/>
                <wp:positionH relativeFrom="column">
                  <wp:posOffset>1098550</wp:posOffset>
                </wp:positionH>
                <wp:positionV relativeFrom="paragraph">
                  <wp:posOffset>177800</wp:posOffset>
                </wp:positionV>
                <wp:extent cx="4679950" cy="345440"/>
                <wp:effectExtent l="0" t="0" r="25400" b="16510"/>
                <wp:wrapNone/>
                <wp:docPr id="27"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440"/>
                        </a:xfrm>
                        <a:prstGeom prst="rect">
                          <a:avLst/>
                        </a:prstGeom>
                        <a:solidFill>
                          <a:srgbClr val="A5A5A5"/>
                        </a:solidFill>
                        <a:ln w="9525">
                          <a:solidFill>
                            <a:srgbClr val="000000"/>
                          </a:solidFill>
                          <a:miter lim="800000"/>
                          <a:headEnd/>
                          <a:tailEnd/>
                        </a:ln>
                      </wps:spPr>
                      <wps:txbx>
                        <w:txbxContent>
                          <w:p w14:paraId="61C9BD26" w14:textId="77777777" w:rsidR="006C12FF" w:rsidRDefault="006C12FF" w:rsidP="00E71E2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C3276" id="_x0000_s1191" type="#_x0000_t202" style="position:absolute;left:0;text-align:left;margin-left:86.5pt;margin-top:14pt;width:368.5pt;height:27.2pt;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8AHQIAADQEAAAOAAAAZHJzL2Uyb0RvYy54bWysU9tu2zAMfR+wfxD0vjhJkzYx4hRZug4D&#10;ugvQ7QNkWY6FyaJGKbGzrx8lp2nQbS/DbEAgReqQPCRXt31r2EGh12ALPhmNOVNWQqXtruDfvt6/&#10;WXDmg7CVMGBVwY/K89v161erzuVqCg2YSiEjEOvzzhW8CcHlWeZlo1rhR+CUJWMN2IpAKu6yCkVH&#10;6K3JpuPxddYBVg5BKu/p9m4w8nXCr2slw+e69iowU3DKLaQT01nGM1uvRL5D4RotT2mIf8iiFdpS&#10;0DPUnQiC7VH/BtVqieChDiMJbQZ1raVKNVA1k/GLah4b4VSqhcjx7kyT/3+w8tPh0X1BFvq30FMD&#10;UxHePYD87pmFbSPsTm0QoWuUqCjwJFKWdc7np6eRap/7CFJ2H6GiJot9gATU19hGVqhORujUgOOZ&#10;dNUHJulydn2zXM7JJMl2NZvPZqkrmcifXjv04b2ClkWh4EhNTeji8OBDzEbkTy4xmAejq3ttTFJw&#10;V24NsoOgAdjM458KeOFmLOsKvpxP5wMBf4UYp+9PEK0ONMlGtwVfnJ1EHml7Z6s0Z0FoM8iUsrEn&#10;HiN1A4mhL3umKyL5ahFDRGJLqI5ELcIwurRqJDSAPznraGwL7n/sBSrOzAdL7VlOIn8sJGU2v5mS&#10;gpeW8tIirCSoggfOBnEbht3YO9S7hiINA2FhQy2tdWL7OatTATSaqQmnNYqzf6knr+dlX/8CAAD/&#10;/wMAUEsDBBQABgAIAAAAIQCxChSa3wAAAAkBAAAPAAAAZHJzL2Rvd25yZXYueG1sTI9BS8NAEIXv&#10;Qv/DMgUvYjeNxaYxm1IEBfFiq+h1mx2zodnZkN006b93POlp5jGPN98rtpNrxRn70HhSsFwkIJAq&#10;bxqqFXy8P91mIELUZHTrCRVcMMC2nF0VOjd+pD2eD7EWHEIh1wpsjF0uZagsOh0WvkPi27fvnY4s&#10;+1qaXo8c7lqZJsm9dLoh/mB1h48Wq9NhcAq+hsrcjFa+1bjePL+u5P7z8mKVup5PuwcQEaf4Z4Zf&#10;fEaHkpmOfiATRMt6fcddooI048mGzTLh5aggS1cgy0L+b1D+AAAA//8DAFBLAQItABQABgAIAAAA&#10;IQC2gziS/gAAAOEBAAATAAAAAAAAAAAAAAAAAAAAAABbQ29udGVudF9UeXBlc10ueG1sUEsBAi0A&#10;FAAGAAgAAAAhADj9If/WAAAAlAEAAAsAAAAAAAAAAAAAAAAALwEAAF9yZWxzLy5yZWxzUEsBAi0A&#10;FAAGAAgAAAAhAEypnwAdAgAANAQAAA4AAAAAAAAAAAAAAAAALgIAAGRycy9lMm9Eb2MueG1sUEsB&#10;Ai0AFAAGAAgAAAAhALEKFJrfAAAACQEAAA8AAAAAAAAAAAAAAAAAdwQAAGRycy9kb3ducmV2Lnht&#10;bFBLBQYAAAAABAAEAPMAAACDBQAAAAA=&#10;" fillcolor="#a5a5a5">
                <v:textbox>
                  <w:txbxContent>
                    <w:p w14:paraId="61C9BD26" w14:textId="77777777" w:rsidR="006C12FF" w:rsidRDefault="006C12FF" w:rsidP="00E71E23"/>
                  </w:txbxContent>
                </v:textbox>
              </v:shape>
            </w:pict>
          </mc:Fallback>
        </mc:AlternateContent>
      </w:r>
    </w:p>
    <w:p w14:paraId="13BE6F6C" w14:textId="77777777" w:rsidR="00E71E23" w:rsidRPr="00F33E0A" w:rsidRDefault="00E71E23" w:rsidP="00E71E23">
      <w:pPr>
        <w:pStyle w:val="KeinLeerraum"/>
        <w:shd w:val="clear" w:color="auto" w:fill="C00000"/>
        <w:jc w:val="both"/>
        <w:rPr>
          <w:b/>
          <w:sz w:val="24"/>
          <w:szCs w:val="24"/>
        </w:rPr>
      </w:pPr>
      <w:r w:rsidRPr="00F33E0A">
        <w:rPr>
          <w:b/>
          <w:sz w:val="24"/>
          <w:szCs w:val="24"/>
        </w:rPr>
        <w:t>Treffpunkt:</w:t>
      </w:r>
    </w:p>
    <w:p w14:paraId="0BC52EE5" w14:textId="77777777" w:rsidR="00F309E7" w:rsidRDefault="00F309E7">
      <w:pPr>
        <w:rPr>
          <w:rFonts w:ascii="Arial" w:hAnsi="Arial" w:cs="Arial"/>
        </w:rPr>
      </w:pPr>
    </w:p>
    <w:p w14:paraId="26A4C48F" w14:textId="12A5A0D7" w:rsidR="00E71E23" w:rsidRDefault="00D84D38" w:rsidP="00E71E23">
      <w:pPr>
        <w:pStyle w:val="KeinLeerraum"/>
      </w:pPr>
      <w:r w:rsidRPr="00F309E7">
        <w:rPr>
          <w:b/>
          <w:noProof/>
          <w:color w:val="C00000"/>
          <w:sz w:val="24"/>
          <w:szCs w:val="24"/>
          <w:lang w:eastAsia="de-CH"/>
        </w:rPr>
        <w:drawing>
          <wp:anchor distT="0" distB="0" distL="114300" distR="114300" simplePos="0" relativeHeight="251897344" behindDoc="1" locked="0" layoutInCell="1" allowOverlap="1" wp14:anchorId="2E7ED54F" wp14:editId="52CA03FA">
            <wp:simplePos x="0" y="0"/>
            <wp:positionH relativeFrom="column">
              <wp:posOffset>2966720</wp:posOffset>
            </wp:positionH>
            <wp:positionV relativeFrom="paragraph">
              <wp:posOffset>123918</wp:posOffset>
            </wp:positionV>
            <wp:extent cx="2811145" cy="1876238"/>
            <wp:effectExtent l="0" t="0" r="8255" b="0"/>
            <wp:wrapNone/>
            <wp:docPr id="29"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811145" cy="187623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1572B9" w14:textId="77777777" w:rsidR="00E71E23" w:rsidRDefault="00E71E23" w:rsidP="00E71E23">
      <w:pPr>
        <w:pStyle w:val="KeinLeerraum"/>
      </w:pPr>
    </w:p>
    <w:p w14:paraId="43DEF5B4" w14:textId="77777777" w:rsidR="00E71E23" w:rsidRDefault="00E71E23" w:rsidP="00E71E23">
      <w:pPr>
        <w:pStyle w:val="KeinLeerraum"/>
      </w:pPr>
    </w:p>
    <w:p w14:paraId="5B84D3B4" w14:textId="77777777" w:rsidR="00E71E23" w:rsidRDefault="00E71E23" w:rsidP="00E71E23">
      <w:pPr>
        <w:pStyle w:val="KeinLeerraum"/>
      </w:pPr>
    </w:p>
    <w:p w14:paraId="11BA8E04" w14:textId="77777777" w:rsidR="00E71E23" w:rsidRDefault="00E71E23" w:rsidP="00E71E23">
      <w:pPr>
        <w:pStyle w:val="KeinLeerraum"/>
      </w:pPr>
    </w:p>
    <w:p w14:paraId="3CE6D8F7" w14:textId="77777777" w:rsidR="00E71E23" w:rsidRDefault="00E71E23" w:rsidP="00E71E23">
      <w:pPr>
        <w:pStyle w:val="KeinLeerraum"/>
      </w:pPr>
    </w:p>
    <w:p w14:paraId="7F1E4754" w14:textId="77777777" w:rsidR="00E71E23" w:rsidRDefault="00E71E23" w:rsidP="00E71E23">
      <w:pPr>
        <w:pStyle w:val="KeinLeerraum"/>
      </w:pPr>
    </w:p>
    <w:p w14:paraId="47A36C48" w14:textId="77777777" w:rsidR="00E71E23" w:rsidRDefault="00E71E23" w:rsidP="00E71E23">
      <w:pPr>
        <w:pStyle w:val="KeinLeerraum"/>
      </w:pPr>
    </w:p>
    <w:p w14:paraId="637DEF47" w14:textId="77777777" w:rsidR="00E71E23" w:rsidRDefault="00E71E23" w:rsidP="00E71E23">
      <w:pPr>
        <w:pStyle w:val="KeinLeerraum"/>
      </w:pPr>
    </w:p>
    <w:p w14:paraId="715170EC" w14:textId="77777777" w:rsidR="00E71E23" w:rsidRDefault="00E71E23" w:rsidP="00E71E23">
      <w:pPr>
        <w:pStyle w:val="KeinLeerraum"/>
      </w:pPr>
    </w:p>
    <w:p w14:paraId="5C6610C8" w14:textId="77777777" w:rsidR="00E71E23" w:rsidRDefault="00E71E23" w:rsidP="00E71E23">
      <w:pPr>
        <w:pStyle w:val="KeinLeerraum"/>
      </w:pPr>
    </w:p>
    <w:p w14:paraId="529EBD05" w14:textId="77777777" w:rsidR="00E71E23" w:rsidRDefault="00E71E23" w:rsidP="00E71E23">
      <w:pPr>
        <w:pStyle w:val="KeinLeerraum"/>
      </w:pPr>
    </w:p>
    <w:p w14:paraId="2EC64607" w14:textId="77777777" w:rsidR="00E71E23" w:rsidRDefault="00E71E23" w:rsidP="00E71E23">
      <w:pPr>
        <w:pStyle w:val="KeinLeerraum"/>
      </w:pPr>
    </w:p>
    <w:p w14:paraId="077952E3" w14:textId="77777777" w:rsidR="004D7EC7" w:rsidRDefault="00862D4E" w:rsidP="004D7EC7">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20224" behindDoc="0" locked="0" layoutInCell="1" allowOverlap="1" wp14:anchorId="699CAE98" wp14:editId="3AE2E093">
                <wp:simplePos x="0" y="0"/>
                <wp:positionH relativeFrom="column">
                  <wp:posOffset>-125359</wp:posOffset>
                </wp:positionH>
                <wp:positionV relativeFrom="paragraph">
                  <wp:posOffset>-843280</wp:posOffset>
                </wp:positionV>
                <wp:extent cx="6133381" cy="603849"/>
                <wp:effectExtent l="0" t="0" r="0" b="6350"/>
                <wp:wrapNone/>
                <wp:docPr id="827" name="Textfeld 827"/>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161CBB" w14:textId="77777777" w:rsidR="006C12FF" w:rsidRDefault="006C12FF" w:rsidP="00276A68">
                            <w:r>
                              <w:rPr>
                                <w:rFonts w:ascii="Arial" w:hAnsi="Arial" w:cs="Arial"/>
                                <w:color w:val="C00000"/>
                                <w:sz w:val="56"/>
                                <w:szCs w:val="80"/>
                              </w:rPr>
                              <w:t>Lizenzierten Wettkämpfe</w:t>
                            </w:r>
                          </w:p>
                          <w:p w14:paraId="61591776" w14:textId="77777777" w:rsidR="006C12FF" w:rsidRDefault="006C12FF" w:rsidP="00862D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9CAE98" id="Textfeld 827" o:spid="_x0000_s1192" type="#_x0000_t202" style="position:absolute;left:0;text-align:left;margin-left:-9.85pt;margin-top:-66.4pt;width:482.95pt;height:47.55pt;z-index:25202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tQbAIAAEYFAAAOAAAAZHJzL2Uyb0RvYy54bWysVEtv2zAMvg/YfxB0X51XuzSoU2QpMgwo&#10;2mLp0LMiS4kxWdQkJnb260vJzgPdLh12sSnyI0XyI3Vz21SG7ZQPJdic9y96nCkroSjtOuc/nhef&#10;xpwFFLYQBqzK+V4Ffjv9+OGmdhM1gA2YQnlGQWyY1C7nG0Q3ybIgN6oS4QKcsmTU4CuBdPTrrPCi&#10;puiVyQa93lVWgy+cB6lCIO1da+TTFF9rJfFR66CQmZxTbpi+Pn1X8ZtNb8Rk7YXblLJLQ/xDFpUo&#10;LV16DHUnULCtL/8IVZXSQwCNFxKqDLQupUo1UDX93ptqlhvhVKqFmhPcsU3h/4WVD7ule/IMmy/Q&#10;EIGxIbULk0DKWE+jfRX/lCkjO7Vwf2ybapBJUl71h8PhuM+ZJNtVbzgeXccw2cnb+YBfFVQsCjn3&#10;REvqltjdB2yhB0i8zMKiNCZRYyyrKejwspccjhYKbmzEqkRyF+aUeZJwb1TEGPtdaVYWqYCoSOOl&#10;5saznaDBEFIqi6n2FJfQEaUpifc4dvhTVu9xbus43AwWj85VacGn6t+kXfw8pKxbPPX8rO4oYrNq&#10;qHAidpg4iboVFHti3EO7DMHJRUm03IuAT8LT9BPJtNH4SB9tgNoPncTZBvzvv+kjnoaSrJzVtE05&#10;D7+2wivOzDdL43rdH43i+qXD6PLzgA7+3LI6t9htNQfihUaKsktixKM5iNpD9UKLP4u3kklYSXfn&#10;HA/iHNsdp4dDqtksgWjhnMB7u3Qyho40xaF7bl6Ed91kIs30Axz2TkzeDGiLjZ4WZlsEXabpPXW1&#10;Y4CWNc1/97DE1+D8nFCn52/6CgAA//8DAFBLAwQUAAYACAAAACEA6t86n+MAAAAMAQAADwAAAGRy&#10;cy9kb3ducmV2LnhtbEyPQU/CQBCF7yb+h82YeIMtRSnUbglpQkyMHkAu3qbdpW3sztbuAtVf73DS&#10;28y8lzffy9aj7cTZDL51pGA2jUAYqpxuqVZweN9OliB8QNLYOTIKvo2HdX57k2Gq3YV25rwPteAQ&#10;8ikqaELoUyl91RiLfup6Q6wd3WAx8DrUUg944XDbyTiKFtJiS/yhwd4Ujak+9yer4KXYvuGujO3y&#10;pyueX4+b/uvw8ajU/d24eQIRzBj+zHDFZ3TImal0J9JedAoms1XC1uswj7kEW1YPixhEyad5koDM&#10;M/m/RP4LAAD//wMAUEsBAi0AFAAGAAgAAAAhALaDOJL+AAAA4QEAABMAAAAAAAAAAAAAAAAAAAAA&#10;AFtDb250ZW50X1R5cGVzXS54bWxQSwECLQAUAAYACAAAACEAOP0h/9YAAACUAQAACwAAAAAAAAAA&#10;AAAAAAAvAQAAX3JlbHMvLnJlbHNQSwECLQAUAAYACAAAACEAfpaLUGwCAABGBQAADgAAAAAAAAAA&#10;AAAAAAAuAgAAZHJzL2Uyb0RvYy54bWxQSwECLQAUAAYACAAAACEA6t86n+MAAAAMAQAADwAAAAAA&#10;AAAAAAAAAADGBAAAZHJzL2Rvd25yZXYueG1sUEsFBgAAAAAEAAQA8wAAANYFAAAAAA==&#10;" filled="f" stroked="f" strokeweight=".5pt">
                <v:textbox>
                  <w:txbxContent>
                    <w:p w14:paraId="6E161CBB" w14:textId="77777777" w:rsidR="006C12FF" w:rsidRDefault="006C12FF" w:rsidP="00276A68">
                      <w:r>
                        <w:rPr>
                          <w:rFonts w:ascii="Arial" w:hAnsi="Arial" w:cs="Arial"/>
                          <w:color w:val="C00000"/>
                          <w:sz w:val="56"/>
                          <w:szCs w:val="80"/>
                        </w:rPr>
                        <w:t>Lizenzierten Wettkämpfe</w:t>
                      </w:r>
                    </w:p>
                    <w:p w14:paraId="61591776" w14:textId="77777777" w:rsidR="006C12FF" w:rsidRDefault="006C12FF" w:rsidP="00862D4E"/>
                  </w:txbxContent>
                </v:textbox>
              </v:shape>
            </w:pict>
          </mc:Fallback>
        </mc:AlternateContent>
      </w:r>
      <w:r w:rsidR="004D7EC7">
        <w:rPr>
          <w:b/>
          <w:color w:val="C00000"/>
          <w:sz w:val="28"/>
          <w:szCs w:val="28"/>
        </w:rPr>
        <w:t>MTTV Meisterschaft Nachwuchs (Regional – MTTV)</w:t>
      </w:r>
    </w:p>
    <w:p w14:paraId="546D87DC" w14:textId="77777777" w:rsidR="004D7EC7" w:rsidRDefault="004D7EC7" w:rsidP="004D7EC7">
      <w:pPr>
        <w:pStyle w:val="KeinLeerraum"/>
        <w:jc w:val="both"/>
        <w:rPr>
          <w:color w:val="C00000"/>
          <w:sz w:val="24"/>
          <w:szCs w:val="24"/>
        </w:rPr>
      </w:pPr>
    </w:p>
    <w:p w14:paraId="0901E202" w14:textId="77777777" w:rsidR="00E71E23" w:rsidRDefault="004D7EC7" w:rsidP="004D7EC7">
      <w:pPr>
        <w:pStyle w:val="KeinLeerraum"/>
        <w:jc w:val="both"/>
      </w:pPr>
      <w:r>
        <w:rPr>
          <w:sz w:val="24"/>
          <w:szCs w:val="24"/>
        </w:rPr>
        <w:t xml:space="preserve">Die MTTV Meisterschaft ist quasi die Schweizermeisterschaft nur Regional. Die Nachwuchsspieler können in den Kategorien U13, U15 und U18 um den Regionalmeister spielen. Neben Einzel kann auch Doppel und Mixed gespielt werden. Zuerst wird in Gruppenspielen und danach im KO-System gespielt. </w:t>
      </w:r>
    </w:p>
    <w:p w14:paraId="28482D76" w14:textId="77777777" w:rsidR="00E71E23" w:rsidRDefault="00E71E23" w:rsidP="00E71E23">
      <w:pPr>
        <w:pStyle w:val="KeinLeerraum"/>
      </w:pPr>
    </w:p>
    <w:p w14:paraId="7404CD53" w14:textId="77777777" w:rsidR="00DC5906" w:rsidRPr="00F33E0A" w:rsidRDefault="00DC5906" w:rsidP="00DC590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899392" behindDoc="0" locked="0" layoutInCell="1" allowOverlap="1" wp14:anchorId="2CCE3BB3" wp14:editId="7ED502C3">
                <wp:simplePos x="0" y="0"/>
                <wp:positionH relativeFrom="column">
                  <wp:posOffset>1099820</wp:posOffset>
                </wp:positionH>
                <wp:positionV relativeFrom="paragraph">
                  <wp:posOffset>0</wp:posOffset>
                </wp:positionV>
                <wp:extent cx="4679950" cy="1831340"/>
                <wp:effectExtent l="0" t="0" r="25400" b="16510"/>
                <wp:wrapNone/>
                <wp:docPr id="31"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31340"/>
                        </a:xfrm>
                        <a:prstGeom prst="rect">
                          <a:avLst/>
                        </a:prstGeom>
                        <a:solidFill>
                          <a:srgbClr val="D8D8D8"/>
                        </a:solidFill>
                        <a:ln w="9525">
                          <a:solidFill>
                            <a:srgbClr val="000000"/>
                          </a:solidFill>
                          <a:miter lim="800000"/>
                          <a:headEnd/>
                          <a:tailEnd/>
                        </a:ln>
                      </wps:spPr>
                      <wps:txbx>
                        <w:txbxContent>
                          <w:p w14:paraId="5C156026" w14:textId="77777777" w:rsidR="006C12FF" w:rsidRPr="00DD0A2E" w:rsidRDefault="006C12FF" w:rsidP="00DC5906">
                            <w:pPr>
                              <w:rPr>
                                <w:b/>
                              </w:rPr>
                            </w:pPr>
                            <w:r>
                              <w:rPr>
                                <w:b/>
                              </w:rPr>
                              <w:t>09.03.2019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E3BB3" id="_x0000_s1193" type="#_x0000_t202" style="position:absolute;left:0;text-align:left;margin-left:86.6pt;margin-top:0;width:368.5pt;height:144.2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6HQIAADUEAAAOAAAAZHJzL2Uyb0RvYy54bWysU9tu2zAMfR+wfxD0vjhJkzYx4hRdsg4D&#10;ugvQ7QNkWY6FyaJGKbGzrx8lp2nQbS/DbEAgReqQPCRXt31r2EGh12ALPhmNOVNWQqXtruDfvt6/&#10;WXDmg7CVMGBVwY/K89v161erzuVqCg2YSiEjEOvzzhW8CcHlWeZlo1rhR+CUJWMN2IpAKu6yCkVH&#10;6K3JpuPxddYBVg5BKu/pdjsY+Trh17WS4XNdexWYKTjlFtKJ6Szjma1XIt+hcI2WpzTEP2TRCm0p&#10;6BlqK4Jge9S/QbVaIniow0hCm0Fda6lSDVTNZPyimsdGOJVqIXK8O9Pk/x+s/HR4dF+Qhf4t9NTA&#10;VIR3DyC/e2Zh0wi7U3eI0DVKVBR4EinLOufz09NItc99BCm7j1BRk8U+QALqa2wjK1QnI3RqwPFM&#10;uuoDk3Q5u75ZLudkkmSbLK4mV7PUlkzkT88d+vBeQcuiUHCkriZ4cXjwIaYj8ieXGM2D0dW9NiYp&#10;uCs3BtlB0ARsF/FPFbxwM5Z1BV/Op/OBgb9CjNP3J4hWBxplo9uCL85OIo+8vbNVGrQgtBlkStnY&#10;E5GRu4HF0Jc90xXxMHAQmS2hOhK3CMPs0q6R0AD+5KyjuS24/7EXqDgzHyz1ZzmZ0VsWkjKb30xJ&#10;wUtLeWkRVhJUwQNng7gJw3LsHepdQ5GGibBwRz2tdWL7OatTATSbqQmnPYrDf6knr+dtX/8CAAD/&#10;/wMAUEsDBBQABgAIAAAAIQC2Hc723AAAAAgBAAAPAAAAZHJzL2Rvd25yZXYueG1sTI/LTsMwEEX3&#10;SPyDNUhsEHWaFgghTlVVqqDs+viAaTwkEfE4it02/XuGFSyP7tV9FIvRdepMQ2g9G5hOElDElbct&#10;1wYO+/VjBipEZIudZzJwpQCL8vamwNz6C2/pvIu1khAOORpoYuxzrUPVkMMw8T2xaF9+cBgFh1rb&#10;AS8S7jqdJsmzdtiyNDTY06qh6nt3cgbsqntYzyv8WB7i5jNcZ+PT/n1rzP3duHwDFWmMf2b4nS/T&#10;oZRNR39iG1Qn/DJLxWpAHon8Ok0EjwbSLJuDLgv9/0D5AwAA//8DAFBLAQItABQABgAIAAAAIQC2&#10;gziS/gAAAOEBAAATAAAAAAAAAAAAAAAAAAAAAABbQ29udGVudF9UeXBlc10ueG1sUEsBAi0AFAAG&#10;AAgAAAAhADj9If/WAAAAlAEAAAsAAAAAAAAAAAAAAAAALwEAAF9yZWxzLy5yZWxzUEsBAi0AFAAG&#10;AAgAAAAhAGYPr/odAgAANQQAAA4AAAAAAAAAAAAAAAAALgIAAGRycy9lMm9Eb2MueG1sUEsBAi0A&#10;FAAGAAgAAAAhALYdzvbcAAAACAEAAA8AAAAAAAAAAAAAAAAAdwQAAGRycy9kb3ducmV2LnhtbFBL&#10;BQYAAAAABAAEAPMAAACABQAAAAA=&#10;" fillcolor="#d8d8d8">
                <v:textbox>
                  <w:txbxContent>
                    <w:p w14:paraId="5C156026" w14:textId="77777777" w:rsidR="006C12FF" w:rsidRPr="00DD0A2E" w:rsidRDefault="006C12FF" w:rsidP="00DC5906">
                      <w:pPr>
                        <w:rPr>
                          <w:b/>
                        </w:rPr>
                      </w:pPr>
                      <w:r>
                        <w:rPr>
                          <w:b/>
                        </w:rPr>
                        <w:t>09.03.2019</w:t>
                      </w:r>
                    </w:p>
                  </w:txbxContent>
                </v:textbox>
              </v:shape>
            </w:pict>
          </mc:Fallback>
        </mc:AlternateContent>
      </w:r>
      <w:r w:rsidRPr="00F33E0A">
        <w:rPr>
          <w:b/>
          <w:sz w:val="24"/>
          <w:szCs w:val="24"/>
        </w:rPr>
        <w:t>Datum:</w:t>
      </w:r>
    </w:p>
    <w:p w14:paraId="7745D199" w14:textId="77777777" w:rsidR="00DC5906" w:rsidRDefault="00DC5906" w:rsidP="00DC5906">
      <w:pPr>
        <w:pStyle w:val="KeinLeerraum"/>
        <w:jc w:val="both"/>
        <w:rPr>
          <w:sz w:val="24"/>
          <w:szCs w:val="24"/>
        </w:rPr>
      </w:pPr>
    </w:p>
    <w:p w14:paraId="4C86E2E0" w14:textId="77777777" w:rsidR="00DC5906" w:rsidRPr="00F33E0A" w:rsidRDefault="00DC5906" w:rsidP="00DC590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03488" behindDoc="0" locked="0" layoutInCell="1" allowOverlap="1" wp14:anchorId="4CD7F0A5" wp14:editId="1337C2E2">
                <wp:simplePos x="0" y="0"/>
                <wp:positionH relativeFrom="column">
                  <wp:posOffset>1098967</wp:posOffset>
                </wp:positionH>
                <wp:positionV relativeFrom="paragraph">
                  <wp:posOffset>-143</wp:posOffset>
                </wp:positionV>
                <wp:extent cx="4679950" cy="375313"/>
                <wp:effectExtent l="0" t="0" r="25400" b="24765"/>
                <wp:wrapNone/>
                <wp:docPr id="3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5313"/>
                        </a:xfrm>
                        <a:prstGeom prst="rect">
                          <a:avLst/>
                        </a:prstGeom>
                        <a:solidFill>
                          <a:srgbClr val="D8D8D8"/>
                        </a:solidFill>
                        <a:ln w="9525">
                          <a:solidFill>
                            <a:schemeClr val="tx1"/>
                          </a:solidFill>
                          <a:miter lim="800000"/>
                          <a:headEnd/>
                          <a:tailEnd/>
                        </a:ln>
                      </wps:spPr>
                      <wps:txbx>
                        <w:txbxContent>
                          <w:p w14:paraId="66D3231C" w14:textId="77777777" w:rsidR="006C12FF" w:rsidRDefault="006C12FF" w:rsidP="00DC5906">
                            <w:pPr>
                              <w:jc w:val="both"/>
                            </w:pPr>
                            <w:r>
                              <w:rPr>
                                <w:b/>
                              </w:rPr>
                              <w:t>10:00-17:00h</w:t>
                            </w:r>
                          </w:p>
                          <w:p w14:paraId="4CF6E015" w14:textId="77777777" w:rsidR="006C12FF" w:rsidRPr="005A334D" w:rsidRDefault="006C12FF" w:rsidP="00DC5906">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7F0A5" id="_x0000_s1194" type="#_x0000_t202" style="position:absolute;left:0;text-align:left;margin-left:86.55pt;margin-top:0;width:368.5pt;height:29.55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OnIgIAADMEAAAOAAAAZHJzL2Uyb0RvYy54bWysU9tu2zAMfR+wfxD0vjjXJjHiFF2yDgO6&#10;C9DtAxRZjoXJokYpsbOvHyWnadq9DbMBQRSlQ/LwcHXbNYYdFXoNtuCjwZAzZSWU2u4L/uP7/bsF&#10;Zz4IWwoDVhX8pDy/Xb99s2pdrsZQgykVMgKxPm9dwesQXJ5lXtaqEX4ATllyVoCNCGTiPitRtITe&#10;mGw8HN5kLWDpEKTynk63vZOvE35VKRm+VpVXgZmCU24hrZjWXVyz9UrkexSu1vKchviHLBqhLQW9&#10;QG1FEOyA+i+oRksED1UYSGgyqCotVaqBqhkNX1XzWAunUi1EjncXmvz/g5Vfjo/uG7LQvYeOGpiK&#10;8O4B5E/PLGxqYffqDhHaWomSAo8iZVnrfH5+Gqn2uY8gu/YzlNRkcQiQgLoKm8gK1ckInRpwupCu&#10;usAkHU5v5svljFySfJP5bDKapBAif3rt0IePChoWNwVHampCF8cHH2I2In+6EoN5MLq818YkA/e7&#10;jUF2FCSA7SL+Z/QX14xlbcGXs/GsJ+AFRNSiuoCErqfgVaBGBxKy0U3BF8P49dKKrH2wZZJZENr0&#10;e8rY2DONkbmew9DtOqZL4niaQkRed1CeiFmEXrk0abSpAX9z1pJqC+5/HQQqzswnS91ZjqbTKPNk&#10;TGfzMRl47dlde4SVBFXwwFm/3YR+NA4O9b6mSL0eLNxRRyudyH7O6lwAKTP14DxFUfrXdrr1POvr&#10;PwAAAP//AwBQSwMEFAAGAAgAAAAhAInuVljeAAAABwEAAA8AAABkcnMvZG93bnJldi54bWxMj8FO&#10;wzAQRO9I/IO1SFyi1gkIaEOcChUhTlS0RSrc3NjEofY6st00/D3LCY5PM5p9Wy1GZ9mgQ+w8Ciim&#10;OTCNjVcdtgLetk+TGbCYJCppPWoB3zrCoj4/q2Sp/AnXetikltEIxlIKMCn1JeexMdrJOPW9Rso+&#10;fXAyEYaWqyBPNO4sv8rzW+5kh3TByF4vjW4Om6MTYHdf69Vz87J8zd5n4WN4zA47kwlxeTE+3ANL&#10;ekx/ZfjVJ3WoyWnvj6gis8R31wVVBdBHFM+LnHAv4GZeAK8r/t+//gEAAP//AwBQSwECLQAUAAYA&#10;CAAAACEAtoM4kv4AAADhAQAAEwAAAAAAAAAAAAAAAAAAAAAAW0NvbnRlbnRfVHlwZXNdLnhtbFBL&#10;AQItABQABgAIAAAAIQA4/SH/1gAAAJQBAAALAAAAAAAAAAAAAAAAAC8BAABfcmVscy8ucmVsc1BL&#10;AQItABQABgAIAAAAIQDAkiOnIgIAADMEAAAOAAAAAAAAAAAAAAAAAC4CAABkcnMvZTJvRG9jLnht&#10;bFBLAQItABQABgAIAAAAIQCJ7lZY3gAAAAcBAAAPAAAAAAAAAAAAAAAAAHwEAABkcnMvZG93bnJl&#10;di54bWxQSwUGAAAAAAQABADzAAAAhwUAAAAA&#10;" fillcolor="#d8d8d8" strokecolor="black [3213]">
                <v:textbox>
                  <w:txbxContent>
                    <w:p w14:paraId="66D3231C" w14:textId="77777777" w:rsidR="006C12FF" w:rsidRDefault="006C12FF" w:rsidP="00DC5906">
                      <w:pPr>
                        <w:jc w:val="both"/>
                      </w:pPr>
                      <w:r>
                        <w:rPr>
                          <w:b/>
                        </w:rPr>
                        <w:t>10:00-17:00h</w:t>
                      </w:r>
                    </w:p>
                    <w:p w14:paraId="4CF6E015" w14:textId="77777777" w:rsidR="006C12FF" w:rsidRPr="005A334D" w:rsidRDefault="006C12FF" w:rsidP="00DC5906">
                      <w:pPr>
                        <w:jc w:val="both"/>
                        <w:rPr>
                          <w:b/>
                        </w:rPr>
                      </w:pPr>
                    </w:p>
                  </w:txbxContent>
                </v:textbox>
              </v:shape>
            </w:pict>
          </mc:Fallback>
        </mc:AlternateContent>
      </w:r>
      <w:r w:rsidRPr="00F33E0A">
        <w:rPr>
          <w:b/>
          <w:sz w:val="24"/>
          <w:szCs w:val="24"/>
        </w:rPr>
        <w:t>Uhrzeit:</w:t>
      </w:r>
    </w:p>
    <w:p w14:paraId="6DBA94CC" w14:textId="77777777" w:rsidR="00DC5906" w:rsidRPr="00F33E0A" w:rsidRDefault="00DC5906" w:rsidP="00DC5906">
      <w:pPr>
        <w:pStyle w:val="KeinLeerraum"/>
        <w:jc w:val="both"/>
        <w:rPr>
          <w:b/>
          <w:sz w:val="24"/>
          <w:szCs w:val="24"/>
        </w:rPr>
      </w:pPr>
    </w:p>
    <w:p w14:paraId="29EB45C1" w14:textId="77777777" w:rsidR="00DC5906" w:rsidRPr="00F33E0A" w:rsidRDefault="00DC5906" w:rsidP="00DC590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01440" behindDoc="0" locked="0" layoutInCell="1" allowOverlap="1" wp14:anchorId="5D3C22E1" wp14:editId="6712F637">
                <wp:simplePos x="0" y="0"/>
                <wp:positionH relativeFrom="column">
                  <wp:posOffset>1098550</wp:posOffset>
                </wp:positionH>
                <wp:positionV relativeFrom="paragraph">
                  <wp:posOffset>2540</wp:posOffset>
                </wp:positionV>
                <wp:extent cx="4679950" cy="374400"/>
                <wp:effectExtent l="0" t="0" r="25400" b="26035"/>
                <wp:wrapNone/>
                <wp:docPr id="60"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22825ECF" w14:textId="77777777" w:rsidR="006C12FF" w:rsidRDefault="006C12FF" w:rsidP="00DC5906">
                            <w:pPr>
                              <w:jc w:val="both"/>
                            </w:pPr>
                            <w:r>
                              <w:rPr>
                                <w:b/>
                              </w:rPr>
                              <w:t>Alle lizenzierten Spieler des TTC Bern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3C22E1" id="_x0000_s1195" type="#_x0000_t202" style="position:absolute;left:0;text-align:left;margin-left:86.5pt;margin-top:.2pt;width:368.5pt;height:29.5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LZLIw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6nk3g78rqF6kjMIgzKpUkjowH8xVlHqi25/7kXqDgzHy11ZzEm/kjm&#10;yZnObifk4GVkexkRVhJUyQNng7kOw2jsHepdQy8NerBwTx2tdSL7JatTAaTM1IPTFEXpX/rp1Mus&#10;r34DAAD//wMAUEsDBBQABgAIAAAAIQALpDmR3wAAAAcBAAAPAAAAZHJzL2Rvd25yZXYueG1sTI/L&#10;TsMwEEX3SPyDNUhsotYplNKGOBUqQqyKaEEq7Nx4iEP9iGw3DX/PsILl0R3de6ZcDtawHkNsvRMw&#10;GefA0NVeta4R8Pb6OJoDi0k6JY13KOAbIyyr87NSFsqf3Ab7bWoYlbhYSAE6pa7gPNYarYxj36Gj&#10;7NMHKxNhaLgK8kTl1vCrPJ9xK1tHC1p2uNJYH7ZHK8DsvjbPT/V69ZK9z8NH/5AddjoT4vJiuL8D&#10;lnBIf8fwq0/qUJHT3h+diswQ317TL0nAFBjFi0lOuBdws5gCr0r+37/6AQAA//8DAFBLAQItABQA&#10;BgAIAAAAIQC2gziS/gAAAOEBAAATAAAAAAAAAAAAAAAAAAAAAABbQ29udGVudF9UeXBlc10ueG1s&#10;UEsBAi0AFAAGAAgAAAAhADj9If/WAAAAlAEAAAsAAAAAAAAAAAAAAAAALwEAAF9yZWxzLy5yZWxz&#10;UEsBAi0AFAAGAAgAAAAhAARYtksjAgAAMwQAAA4AAAAAAAAAAAAAAAAALgIAAGRycy9lMm9Eb2Mu&#10;eG1sUEsBAi0AFAAGAAgAAAAhAAukOZHfAAAABwEAAA8AAAAAAAAAAAAAAAAAfQQAAGRycy9kb3du&#10;cmV2LnhtbFBLBQYAAAAABAAEAPMAAACJBQAAAAA=&#10;" fillcolor="#d8d8d8" strokecolor="black [3213]">
                <v:textbox>
                  <w:txbxContent>
                    <w:p w14:paraId="22825ECF" w14:textId="77777777" w:rsidR="006C12FF" w:rsidRDefault="006C12FF" w:rsidP="00DC5906">
                      <w:pPr>
                        <w:jc w:val="both"/>
                      </w:pPr>
                      <w:r>
                        <w:rPr>
                          <w:b/>
                        </w:rPr>
                        <w:t>Alle lizenzierten Spieler des TTC Bern</w:t>
                      </w:r>
                    </w:p>
                  </w:txbxContent>
                </v:textbox>
              </v:shape>
            </w:pict>
          </mc:Fallback>
        </mc:AlternateContent>
      </w:r>
      <w:r w:rsidRPr="00F33E0A">
        <w:rPr>
          <w:b/>
          <w:sz w:val="24"/>
          <w:szCs w:val="24"/>
        </w:rPr>
        <w:t>Spieler:</w:t>
      </w:r>
    </w:p>
    <w:p w14:paraId="41DFC977" w14:textId="77777777" w:rsidR="00DC5906" w:rsidRPr="00F33E0A" w:rsidRDefault="00DC5906" w:rsidP="00DC5906">
      <w:pPr>
        <w:pStyle w:val="KeinLeerraum"/>
        <w:jc w:val="both"/>
        <w:rPr>
          <w:b/>
          <w:sz w:val="24"/>
          <w:szCs w:val="24"/>
        </w:rPr>
      </w:pPr>
    </w:p>
    <w:p w14:paraId="4140B797" w14:textId="77777777" w:rsidR="00DC5906" w:rsidRPr="00F33E0A" w:rsidRDefault="00DC5906" w:rsidP="00DC5906">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02464" behindDoc="0" locked="0" layoutInCell="1" allowOverlap="1" wp14:anchorId="5D7C8C12" wp14:editId="0E16848E">
                <wp:simplePos x="0" y="0"/>
                <wp:positionH relativeFrom="column">
                  <wp:posOffset>1098550</wp:posOffset>
                </wp:positionH>
                <wp:positionV relativeFrom="paragraph">
                  <wp:posOffset>-1905</wp:posOffset>
                </wp:positionV>
                <wp:extent cx="4679950" cy="374400"/>
                <wp:effectExtent l="0" t="0" r="25400" b="26035"/>
                <wp:wrapNone/>
                <wp:docPr id="61"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73E62451" w14:textId="77777777" w:rsidR="006C12FF" w:rsidRPr="00E26DAF" w:rsidRDefault="006C12FF" w:rsidP="00E26DAF">
                            <w:pPr>
                              <w:spacing w:line="240" w:lineRule="auto"/>
                              <w:jc w:val="both"/>
                              <w:rPr>
                                <w:b/>
                              </w:rPr>
                            </w:pPr>
                            <w:r w:rsidRPr="00E26DAF">
                              <w:rPr>
                                <w:b/>
                              </w:rPr>
                              <w:t>Sporthalle Neumatt, Neumattstrasse 39, 3123 Be</w:t>
                            </w:r>
                            <w:r>
                              <w:rPr>
                                <w:b/>
                              </w:rPr>
                              <w:t>lp</w:t>
                            </w:r>
                          </w:p>
                          <w:p w14:paraId="5F0C1A8E" w14:textId="77777777" w:rsidR="006C12FF" w:rsidRPr="00E26DAF" w:rsidRDefault="006C12FF" w:rsidP="00E26DAF">
                            <w:pPr>
                              <w:spacing w:line="240" w:lineRule="auto"/>
                              <w:jc w:val="both"/>
                              <w:rPr>
                                <w:b/>
                              </w:rPr>
                            </w:pPr>
                            <w:r w:rsidRPr="00E26DAF">
                              <w:rPr>
                                <w:b/>
                              </w:rPr>
                              <w:t xml:space="preserve">lp </w:t>
                            </w:r>
                          </w:p>
                          <w:p w14:paraId="6E639F69" w14:textId="77777777" w:rsidR="006C12FF" w:rsidRPr="000A3988" w:rsidRDefault="006C12FF" w:rsidP="00DC5906">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7C8C12" id="_x0000_s1196" type="#_x0000_t202" style="position:absolute;left:0;text-align:left;margin-left:86.5pt;margin-top:-.15pt;width:368.5pt;height:29.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kOnIwIAADMEAAAOAAAAZHJzL2Uyb0RvYy54bWysU9uO2jAQfa/Uf7D8XgIsLBARVlvoVpW2&#10;F2nbDzCOQ6w6HndsSOjX79hhWUrfqiaSNeOxj2fOnFnedY1hB4Vegy34aDDkTFkJpba7gv/4/vBu&#10;zpkPwpbCgFUFPyrP71Zv3yxbl6sx1GBKhYxArM9bV/A6BJdnmZe1aoQfgFOWghVgIwK5uMtKFC2h&#10;NyYbD4e3WQtYOgSpvKfdTR/kq4RfVUqGr1XlVWCm4JRbSCumdRvXbLUU+Q6Fq7U8pSH+IYtGaEuP&#10;nqE2Igi2R/0XVKMlgocqDCQ0GVSVlirVQNWMhlfVPNXCqVQLkePdmSb//2Dll8OT+4YsdO+howam&#10;Irx7BPnTMwvrWtidukeEtlaipIdHkbKsdT4/XY1U+9xHkG37GUpqstgHSEBdhU1khepkhE4NOJ5J&#10;V11gkjYnt7PFYkohSbGb2WQyTF3JRP5y26EPHxU0LBoFR2pqQheHRx9iNiJ/ORIf82B0+aCNSQ7u&#10;tmuD7CBIAJt5/FMBV8eMZW3BF9PxtCfgD4ioRXUGCV1PwRVCowMJ2eim4PNh/HppRdY+2DLJLAht&#10;epsyNvZEY2Su5zB0247pkjie3MTbkdctlEdiFqFXLk0aGTXgb85aUm3B/a+9QMWZ+WSpO4sR8Ucy&#10;T85kOhuTg5eR7WVEWElQBQ+c9eY69KOxd6h3Nb3U68HCPXW00ons16xOBZAyUw9OUxSlf+mnU6+z&#10;vnoGAAD//wMAUEsDBBQABgAIAAAAIQBwzcbD4AAAAAgBAAAPAAAAZHJzL2Rvd25yZXYueG1sTI/L&#10;TsMwEEX3SPyDNUhsotYpFTSEOBUqQqyoaEEq7Nx4iEP9iGw3DX/PsILl0R3dObdajtawAUPsvBMw&#10;m+bA0DVeda4V8Pb6OCmAxSSdksY7FPCNEZb1+VklS+VPboPDNrWMSlwspQCdUl9yHhuNVsap79FR&#10;9umDlYkwtFwFeaJya/hVnt9wKztHH7TscaWxOWyPVoDZfW3WT83z6iV7L8LH8JAddjoT4vJivL8D&#10;lnBMf8fwq0/qUJPT3h+diswQL+a0JQmYzIFRfjvLifcCrosF8Lri/wfUPwAAAP//AwBQSwECLQAU&#10;AAYACAAAACEAtoM4kv4AAADhAQAAEwAAAAAAAAAAAAAAAAAAAAAAW0NvbnRlbnRfVHlwZXNdLnht&#10;bFBLAQItABQABgAIAAAAIQA4/SH/1gAAAJQBAAALAAAAAAAAAAAAAAAAAC8BAABfcmVscy8ucmVs&#10;c1BLAQItABQABgAIAAAAIQCkFkOnIwIAADMEAAAOAAAAAAAAAAAAAAAAAC4CAABkcnMvZTJvRG9j&#10;LnhtbFBLAQItABQABgAIAAAAIQBwzcbD4AAAAAgBAAAPAAAAAAAAAAAAAAAAAH0EAABkcnMvZG93&#10;bnJldi54bWxQSwUGAAAAAAQABADzAAAAigUAAAAA&#10;" fillcolor="#d8d8d8" strokecolor="black [3213]">
                <v:textbox>
                  <w:txbxContent>
                    <w:p w14:paraId="73E62451" w14:textId="77777777" w:rsidR="006C12FF" w:rsidRPr="00E26DAF" w:rsidRDefault="006C12FF" w:rsidP="00E26DAF">
                      <w:pPr>
                        <w:spacing w:line="240" w:lineRule="auto"/>
                        <w:jc w:val="both"/>
                        <w:rPr>
                          <w:b/>
                        </w:rPr>
                      </w:pPr>
                      <w:r w:rsidRPr="00E26DAF">
                        <w:rPr>
                          <w:b/>
                        </w:rPr>
                        <w:t>Sporthalle Neumatt, Neumattstrasse 39, 3123 Be</w:t>
                      </w:r>
                      <w:r>
                        <w:rPr>
                          <w:b/>
                        </w:rPr>
                        <w:t>lp</w:t>
                      </w:r>
                    </w:p>
                    <w:p w14:paraId="5F0C1A8E" w14:textId="77777777" w:rsidR="006C12FF" w:rsidRPr="00E26DAF" w:rsidRDefault="006C12FF" w:rsidP="00E26DAF">
                      <w:pPr>
                        <w:spacing w:line="240" w:lineRule="auto"/>
                        <w:jc w:val="both"/>
                        <w:rPr>
                          <w:b/>
                        </w:rPr>
                      </w:pPr>
                      <w:r w:rsidRPr="00E26DAF">
                        <w:rPr>
                          <w:b/>
                        </w:rPr>
                        <w:t xml:space="preserve">lp </w:t>
                      </w:r>
                    </w:p>
                    <w:p w14:paraId="6E639F69" w14:textId="77777777" w:rsidR="006C12FF" w:rsidRPr="000A3988" w:rsidRDefault="006C12FF" w:rsidP="00DC5906">
                      <w:pPr>
                        <w:spacing w:line="240" w:lineRule="auto"/>
                        <w:jc w:val="both"/>
                        <w:rPr>
                          <w:b/>
                        </w:rPr>
                      </w:pPr>
                    </w:p>
                  </w:txbxContent>
                </v:textbox>
              </v:shape>
            </w:pict>
          </mc:Fallback>
        </mc:AlternateContent>
      </w:r>
      <w:r w:rsidRPr="00F33E0A">
        <w:rPr>
          <w:b/>
          <w:sz w:val="24"/>
          <w:szCs w:val="24"/>
        </w:rPr>
        <w:t>Spielort:</w:t>
      </w:r>
    </w:p>
    <w:p w14:paraId="6AD00221" w14:textId="77777777" w:rsidR="00DC5906" w:rsidRPr="00F33E0A" w:rsidRDefault="00DC5906" w:rsidP="00DC5906">
      <w:pPr>
        <w:pStyle w:val="KeinLeerraum"/>
        <w:jc w:val="both"/>
        <w:rPr>
          <w:b/>
          <w:sz w:val="24"/>
          <w:szCs w:val="24"/>
        </w:rPr>
      </w:pPr>
      <w:r>
        <w:rPr>
          <w:noProof/>
          <w:sz w:val="24"/>
          <w:szCs w:val="24"/>
          <w:lang w:eastAsia="de-CH"/>
        </w:rPr>
        <mc:AlternateContent>
          <mc:Choice Requires="wps">
            <w:drawing>
              <wp:anchor distT="0" distB="0" distL="114300" distR="114300" simplePos="0" relativeHeight="251900416" behindDoc="0" locked="0" layoutInCell="1" allowOverlap="1" wp14:anchorId="10E7F249" wp14:editId="2D46A4ED">
                <wp:simplePos x="0" y="0"/>
                <wp:positionH relativeFrom="column">
                  <wp:posOffset>1098550</wp:posOffset>
                </wp:positionH>
                <wp:positionV relativeFrom="paragraph">
                  <wp:posOffset>177800</wp:posOffset>
                </wp:positionV>
                <wp:extent cx="4679950" cy="345440"/>
                <wp:effectExtent l="0" t="0" r="25400" b="16510"/>
                <wp:wrapNone/>
                <wp:docPr id="6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440"/>
                        </a:xfrm>
                        <a:prstGeom prst="rect">
                          <a:avLst/>
                        </a:prstGeom>
                        <a:solidFill>
                          <a:srgbClr val="A5A5A5"/>
                        </a:solidFill>
                        <a:ln w="9525">
                          <a:solidFill>
                            <a:srgbClr val="000000"/>
                          </a:solidFill>
                          <a:miter lim="800000"/>
                          <a:headEnd/>
                          <a:tailEnd/>
                        </a:ln>
                      </wps:spPr>
                      <wps:txbx>
                        <w:txbxContent>
                          <w:p w14:paraId="112FF51D" w14:textId="77777777" w:rsidR="006C12FF" w:rsidRDefault="006C12FF" w:rsidP="00DC590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7F249" id="_x0000_s1197" type="#_x0000_t202" style="position:absolute;left:0;text-align:left;margin-left:86.5pt;margin-top:14pt;width:368.5pt;height:27.2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PJAHQIAADQEAAAOAAAAZHJzL2Uyb0RvYy54bWysU9tu2zAMfR+wfxD0vjjJnLYx4hRZug4D&#10;ugvQ7QNkWY6FyaJGKbG7ry8lp2nQbS/DbEAQReqQPDxaXQ+dYQeFXoMt+Wwy5UxZCbW2u5J//3b7&#10;5oozH4SthQGrSv6gPL9ev3616l2h5tCCqRUyArG+6F3J2xBckWVetqoTfgJOWXI2gJ0IZOIuq1H0&#10;hN6ZbD6dXmQ9YO0QpPKeTm9GJ18n/KZRMnxpGq8CMyWn2kJaMa1VXLP1ShQ7FK7V8liG+IcqOqEt&#10;JT1B3Ygg2B71b1CdlggemjCR0GXQNFqq1AN1M5u+6Oa+FU6lXogc7040+f8HKz8f7t1XZGF4BwMN&#10;MDXh3R3IH55Z2LbC7tQGEfpWiZoSzyJlWe98cbwaqfaFjyBV/wlqGrLYB0hAQ4NdZIX6ZIROA3g4&#10;ka6GwCQd5heXy+WCXJJ8b/NFnqepZKJ4uu3Qhw8KOhY3JUcaakIXhzsfYjWieAqJyTwYXd9qY5KB&#10;u2prkB0ECWCziH9q4EWYsawv+XIxX4wE/BVimr4/QXQ6kJKN7kp+dQoSRaTtva2TzoLQZtxTycYe&#10;eYzUjSSGoRqYronkPI8pIrEV1A9ELcIoXXpqtGkBf3HWk2xL7n/uBSrOzEdL41nS1ajzZOSLyzkZ&#10;eO6pzj3CSoIqeeBs3G7D+Db2DvWupUyjICxsaKSNTmw/V3VsgKSZhnB8RlH753aKen7s60cAAAD/&#10;/wMAUEsDBBQABgAIAAAAIQCxChSa3wAAAAkBAAAPAAAAZHJzL2Rvd25yZXYueG1sTI9BS8NAEIXv&#10;Qv/DMgUvYjeNxaYxm1IEBfFiq+h1mx2zodnZkN006b93POlp5jGPN98rtpNrxRn70HhSsFwkIJAq&#10;bxqqFXy8P91mIELUZHTrCRVcMMC2nF0VOjd+pD2eD7EWHEIh1wpsjF0uZagsOh0WvkPi27fvnY4s&#10;+1qaXo8c7lqZJsm9dLoh/mB1h48Wq9NhcAq+hsrcjFa+1bjePL+u5P7z8mKVup5PuwcQEaf4Z4Zf&#10;fEaHkpmOfiATRMt6fcddooI048mGzTLh5aggS1cgy0L+b1D+AAAA//8DAFBLAQItABQABgAIAAAA&#10;IQC2gziS/gAAAOEBAAATAAAAAAAAAAAAAAAAAAAAAABbQ29udGVudF9UeXBlc10ueG1sUEsBAi0A&#10;FAAGAAgAAAAhADj9If/WAAAAlAEAAAsAAAAAAAAAAAAAAAAALwEAAF9yZWxzLy5yZWxzUEsBAi0A&#10;FAAGAAgAAAAhAPtY8kAdAgAANAQAAA4AAAAAAAAAAAAAAAAALgIAAGRycy9lMm9Eb2MueG1sUEsB&#10;Ai0AFAAGAAgAAAAhALEKFJrfAAAACQEAAA8AAAAAAAAAAAAAAAAAdwQAAGRycy9kb3ducmV2Lnht&#10;bFBLBQYAAAAABAAEAPMAAACDBQAAAAA=&#10;" fillcolor="#a5a5a5">
                <v:textbox>
                  <w:txbxContent>
                    <w:p w14:paraId="112FF51D" w14:textId="77777777" w:rsidR="006C12FF" w:rsidRDefault="006C12FF" w:rsidP="00DC5906"/>
                  </w:txbxContent>
                </v:textbox>
              </v:shape>
            </w:pict>
          </mc:Fallback>
        </mc:AlternateContent>
      </w:r>
    </w:p>
    <w:p w14:paraId="48EEA9DE" w14:textId="77777777" w:rsidR="00DC5906" w:rsidRPr="00F33E0A" w:rsidRDefault="00DC5906" w:rsidP="00DC5906">
      <w:pPr>
        <w:pStyle w:val="KeinLeerraum"/>
        <w:shd w:val="clear" w:color="auto" w:fill="C00000"/>
        <w:jc w:val="both"/>
        <w:rPr>
          <w:b/>
          <w:sz w:val="24"/>
          <w:szCs w:val="24"/>
        </w:rPr>
      </w:pPr>
      <w:r w:rsidRPr="00F33E0A">
        <w:rPr>
          <w:b/>
          <w:sz w:val="24"/>
          <w:szCs w:val="24"/>
        </w:rPr>
        <w:t>Treffpunkt:</w:t>
      </w:r>
    </w:p>
    <w:p w14:paraId="06F7897C" w14:textId="77777777" w:rsidR="00E71E23" w:rsidRDefault="00E71E23" w:rsidP="00DC5906">
      <w:pPr>
        <w:pStyle w:val="KeinLeerraum"/>
        <w:jc w:val="both"/>
        <w:rPr>
          <w:rFonts w:ascii="Arial" w:hAnsi="Arial" w:cs="Arial"/>
        </w:rPr>
      </w:pPr>
    </w:p>
    <w:p w14:paraId="616219BC" w14:textId="77777777" w:rsidR="00E26DAF" w:rsidRDefault="00E26DAF" w:rsidP="00DC5906">
      <w:pPr>
        <w:pStyle w:val="KeinLeerraum"/>
        <w:jc w:val="both"/>
        <w:rPr>
          <w:rFonts w:ascii="Arial" w:hAnsi="Arial" w:cs="Arial"/>
        </w:rPr>
      </w:pPr>
    </w:p>
    <w:p w14:paraId="0B822A46" w14:textId="77777777" w:rsidR="00E26DAF" w:rsidRDefault="00E26DAF" w:rsidP="00DC5906">
      <w:pPr>
        <w:pStyle w:val="KeinLeerraum"/>
        <w:jc w:val="both"/>
        <w:rPr>
          <w:rFonts w:ascii="Arial" w:hAnsi="Arial" w:cs="Arial"/>
        </w:rPr>
      </w:pPr>
    </w:p>
    <w:p w14:paraId="1B9C8544" w14:textId="77777777" w:rsidR="00E26DAF" w:rsidRPr="00A32C6C" w:rsidRDefault="00E26DAF" w:rsidP="00DC5906">
      <w:pPr>
        <w:pStyle w:val="KeinLeerraum"/>
        <w:jc w:val="both"/>
        <w:rPr>
          <w:sz w:val="24"/>
          <w:szCs w:val="24"/>
        </w:rPr>
      </w:pPr>
      <w:r w:rsidRPr="00A32C6C">
        <w:rPr>
          <w:sz w:val="24"/>
          <w:szCs w:val="24"/>
        </w:rPr>
        <w:t xml:space="preserve">Letzte Saison konnte der TTC Bern </w:t>
      </w:r>
      <w:r w:rsidR="00C3594D" w:rsidRPr="00A32C6C">
        <w:rPr>
          <w:sz w:val="24"/>
          <w:szCs w:val="24"/>
        </w:rPr>
        <w:t xml:space="preserve">im Übrigen gleich </w:t>
      </w:r>
      <w:r w:rsidR="00B0252E">
        <w:rPr>
          <w:sz w:val="24"/>
          <w:szCs w:val="24"/>
        </w:rPr>
        <w:t>4</w:t>
      </w:r>
      <w:r w:rsidR="00C3594D" w:rsidRPr="00A32C6C">
        <w:rPr>
          <w:sz w:val="24"/>
          <w:szCs w:val="24"/>
        </w:rPr>
        <w:t xml:space="preserve"> erste Plätze (U13 Knaben</w:t>
      </w:r>
      <w:r w:rsidR="003A008B">
        <w:rPr>
          <w:sz w:val="24"/>
          <w:szCs w:val="24"/>
        </w:rPr>
        <w:t xml:space="preserve"> Doppel</w:t>
      </w:r>
      <w:r w:rsidR="00C3594D" w:rsidRPr="00A32C6C">
        <w:rPr>
          <w:sz w:val="24"/>
          <w:szCs w:val="24"/>
        </w:rPr>
        <w:t>, U15 Knaben</w:t>
      </w:r>
      <w:r w:rsidR="003A008B">
        <w:rPr>
          <w:sz w:val="24"/>
          <w:szCs w:val="24"/>
        </w:rPr>
        <w:t xml:space="preserve"> Doppel</w:t>
      </w:r>
      <w:r w:rsidR="00C3594D" w:rsidRPr="00A32C6C">
        <w:rPr>
          <w:sz w:val="24"/>
          <w:szCs w:val="24"/>
        </w:rPr>
        <w:t>, U1</w:t>
      </w:r>
      <w:r w:rsidR="003A008B">
        <w:rPr>
          <w:sz w:val="24"/>
          <w:szCs w:val="24"/>
        </w:rPr>
        <w:t>8 Knaben Doppel</w:t>
      </w:r>
      <w:r w:rsidR="00B0252E">
        <w:rPr>
          <w:sz w:val="24"/>
          <w:szCs w:val="24"/>
        </w:rPr>
        <w:t>, U18 Einzel</w:t>
      </w:r>
      <w:r w:rsidR="00C3594D" w:rsidRPr="00A32C6C">
        <w:rPr>
          <w:sz w:val="24"/>
          <w:szCs w:val="24"/>
        </w:rPr>
        <w:t xml:space="preserve">) sowie deren </w:t>
      </w:r>
      <w:r w:rsidR="00B0252E">
        <w:rPr>
          <w:sz w:val="24"/>
          <w:szCs w:val="24"/>
        </w:rPr>
        <w:t>2</w:t>
      </w:r>
      <w:r w:rsidR="00C3594D" w:rsidRPr="00A32C6C">
        <w:rPr>
          <w:sz w:val="24"/>
          <w:szCs w:val="24"/>
        </w:rPr>
        <w:t xml:space="preserve"> weitere P</w:t>
      </w:r>
      <w:r w:rsidR="00B0252E">
        <w:rPr>
          <w:sz w:val="24"/>
          <w:szCs w:val="24"/>
        </w:rPr>
        <w:t>odestplätze holen und war somit</w:t>
      </w:r>
      <w:r w:rsidR="003A008B">
        <w:rPr>
          <w:sz w:val="24"/>
          <w:szCs w:val="24"/>
        </w:rPr>
        <w:t xml:space="preserve"> erneut </w:t>
      </w:r>
      <w:r w:rsidR="00C3594D" w:rsidRPr="00A32C6C">
        <w:rPr>
          <w:sz w:val="24"/>
          <w:szCs w:val="24"/>
        </w:rPr>
        <w:t>der erfolgreichste Verein bei den Regionalmeisterschaften</w:t>
      </w:r>
      <w:r w:rsidR="00B0252E">
        <w:rPr>
          <w:sz w:val="24"/>
          <w:szCs w:val="24"/>
        </w:rPr>
        <w:t xml:space="preserve"> im Knabenbereich</w:t>
      </w:r>
      <w:r w:rsidR="00C3594D" w:rsidRPr="00A32C6C">
        <w:rPr>
          <w:sz w:val="24"/>
          <w:szCs w:val="24"/>
        </w:rPr>
        <w:t>.</w:t>
      </w:r>
    </w:p>
    <w:p w14:paraId="5EB14044" w14:textId="72D42A07" w:rsidR="00E71E23" w:rsidRDefault="00B0252E" w:rsidP="00E71E23">
      <w:pPr>
        <w:pStyle w:val="KeinLeerraum"/>
      </w:pPr>
      <w:r w:rsidRPr="00C3594D">
        <w:rPr>
          <w:noProof/>
          <w:lang w:eastAsia="de-CH"/>
        </w:rPr>
        <w:drawing>
          <wp:anchor distT="0" distB="0" distL="114300" distR="114300" simplePos="0" relativeHeight="251909632" behindDoc="1" locked="0" layoutInCell="1" allowOverlap="1" wp14:anchorId="45E217A1" wp14:editId="505D454E">
            <wp:simplePos x="0" y="0"/>
            <wp:positionH relativeFrom="column">
              <wp:posOffset>160655</wp:posOffset>
            </wp:positionH>
            <wp:positionV relativeFrom="paragraph">
              <wp:posOffset>160020</wp:posOffset>
            </wp:positionV>
            <wp:extent cx="2552700" cy="1914525"/>
            <wp:effectExtent l="0" t="0" r="0" b="9525"/>
            <wp:wrapNone/>
            <wp:docPr id="63"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55270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FB643E" w14:textId="77777777" w:rsidR="00E71E23" w:rsidRDefault="00E71E23" w:rsidP="00E71E23">
      <w:pPr>
        <w:pStyle w:val="KeinLeerraum"/>
      </w:pPr>
    </w:p>
    <w:p w14:paraId="57417BCF" w14:textId="77777777" w:rsidR="002C5109" w:rsidRDefault="002C5109" w:rsidP="00E71E23">
      <w:pPr>
        <w:pStyle w:val="KeinLeerraum"/>
      </w:pPr>
    </w:p>
    <w:p w14:paraId="06379383" w14:textId="77777777" w:rsidR="002C5109" w:rsidRDefault="002C5109" w:rsidP="00E71E23">
      <w:pPr>
        <w:pStyle w:val="KeinLeerraum"/>
      </w:pPr>
    </w:p>
    <w:p w14:paraId="1D22BDDE" w14:textId="77777777" w:rsidR="002C5109" w:rsidRDefault="002C5109" w:rsidP="00E71E23">
      <w:pPr>
        <w:pStyle w:val="KeinLeerraum"/>
      </w:pPr>
    </w:p>
    <w:p w14:paraId="58DAA6BE" w14:textId="77777777" w:rsidR="002C5109" w:rsidRDefault="002C5109" w:rsidP="00E71E23">
      <w:pPr>
        <w:pStyle w:val="KeinLeerraum"/>
      </w:pPr>
    </w:p>
    <w:p w14:paraId="573BB099" w14:textId="77777777" w:rsidR="002C5109" w:rsidRDefault="002C5109" w:rsidP="00E71E23">
      <w:pPr>
        <w:pStyle w:val="KeinLeerraum"/>
      </w:pPr>
    </w:p>
    <w:p w14:paraId="27F2B4CD" w14:textId="77777777" w:rsidR="002C5109" w:rsidRDefault="002C5109" w:rsidP="00E71E23">
      <w:pPr>
        <w:pStyle w:val="KeinLeerraum"/>
      </w:pPr>
    </w:p>
    <w:p w14:paraId="250EE06F" w14:textId="77777777" w:rsidR="002C5109" w:rsidRDefault="002C5109" w:rsidP="00E71E23">
      <w:pPr>
        <w:pStyle w:val="KeinLeerraum"/>
      </w:pPr>
    </w:p>
    <w:p w14:paraId="46C4D27F" w14:textId="77777777" w:rsidR="002C5109" w:rsidRDefault="002C5109" w:rsidP="00E71E23">
      <w:pPr>
        <w:pStyle w:val="KeinLeerraum"/>
      </w:pPr>
    </w:p>
    <w:p w14:paraId="07CC399E" w14:textId="77777777" w:rsidR="002C5109" w:rsidRDefault="002C5109" w:rsidP="00E71E23">
      <w:pPr>
        <w:pStyle w:val="KeinLeerraum"/>
      </w:pPr>
    </w:p>
    <w:p w14:paraId="40CB0FF5" w14:textId="77777777" w:rsidR="002C5109" w:rsidRDefault="002C5109" w:rsidP="00E71E23">
      <w:pPr>
        <w:pStyle w:val="KeinLeerraum"/>
      </w:pPr>
    </w:p>
    <w:p w14:paraId="492FEE43" w14:textId="77181B17" w:rsidR="002C5109" w:rsidRDefault="00B0252E" w:rsidP="00E71E23">
      <w:pPr>
        <w:pStyle w:val="KeinLeerraum"/>
      </w:pPr>
      <w:r w:rsidRPr="00C3594D">
        <w:rPr>
          <w:noProof/>
          <w:lang w:eastAsia="de-CH"/>
        </w:rPr>
        <w:drawing>
          <wp:anchor distT="0" distB="0" distL="114300" distR="114300" simplePos="0" relativeHeight="251907584" behindDoc="1" locked="0" layoutInCell="1" allowOverlap="1" wp14:anchorId="6482A773" wp14:editId="035EC56A">
            <wp:simplePos x="0" y="0"/>
            <wp:positionH relativeFrom="column">
              <wp:posOffset>3128106</wp:posOffset>
            </wp:positionH>
            <wp:positionV relativeFrom="paragraph">
              <wp:posOffset>80465</wp:posOffset>
            </wp:positionV>
            <wp:extent cx="2550160" cy="1912620"/>
            <wp:effectExtent l="0" t="0" r="2540" b="0"/>
            <wp:wrapNone/>
            <wp:docPr id="21"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550160" cy="1912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D46C63" w14:textId="77777777" w:rsidR="002C5109" w:rsidRDefault="002C5109" w:rsidP="00E71E23">
      <w:pPr>
        <w:pStyle w:val="KeinLeerraum"/>
      </w:pPr>
    </w:p>
    <w:p w14:paraId="464EE8F5" w14:textId="77777777" w:rsidR="002C5109" w:rsidRDefault="002C5109" w:rsidP="00E71E23">
      <w:pPr>
        <w:pStyle w:val="KeinLeerraum"/>
      </w:pPr>
    </w:p>
    <w:p w14:paraId="5C4BD46C" w14:textId="77777777" w:rsidR="002C5109" w:rsidRDefault="002C5109" w:rsidP="00E71E23">
      <w:pPr>
        <w:pStyle w:val="KeinLeerraum"/>
      </w:pPr>
    </w:p>
    <w:p w14:paraId="64210FC5" w14:textId="77777777" w:rsidR="002C5109" w:rsidRDefault="002C5109" w:rsidP="00E71E23">
      <w:pPr>
        <w:pStyle w:val="KeinLeerraum"/>
      </w:pPr>
    </w:p>
    <w:p w14:paraId="6366DEEB" w14:textId="77777777" w:rsidR="002C5109" w:rsidRDefault="002C5109" w:rsidP="00E71E23">
      <w:pPr>
        <w:pStyle w:val="KeinLeerraum"/>
      </w:pPr>
    </w:p>
    <w:p w14:paraId="7C82BBDA" w14:textId="77777777" w:rsidR="002C5109" w:rsidRDefault="002C5109" w:rsidP="00E71E23">
      <w:pPr>
        <w:pStyle w:val="KeinLeerraum"/>
      </w:pPr>
    </w:p>
    <w:p w14:paraId="3E6D9C45" w14:textId="77777777" w:rsidR="002C5109" w:rsidRDefault="002C5109" w:rsidP="00E71E23">
      <w:pPr>
        <w:pStyle w:val="KeinLeerraum"/>
      </w:pPr>
    </w:p>
    <w:p w14:paraId="0E10E97F" w14:textId="77777777" w:rsidR="002C5109" w:rsidRDefault="002C5109" w:rsidP="00E71E23">
      <w:pPr>
        <w:pStyle w:val="KeinLeerraum"/>
      </w:pPr>
    </w:p>
    <w:p w14:paraId="39DA6C3A" w14:textId="77777777" w:rsidR="002C5109" w:rsidRDefault="002C5109" w:rsidP="00E71E23">
      <w:pPr>
        <w:pStyle w:val="KeinLeerraum"/>
      </w:pPr>
    </w:p>
    <w:p w14:paraId="0B76C4AA" w14:textId="77777777" w:rsidR="002C5109" w:rsidRDefault="002C5109" w:rsidP="00E71E23">
      <w:pPr>
        <w:pStyle w:val="KeinLeerraum"/>
      </w:pPr>
    </w:p>
    <w:p w14:paraId="66636E32" w14:textId="77777777" w:rsidR="002C5109" w:rsidRDefault="002C5109" w:rsidP="00E71E23">
      <w:pPr>
        <w:pStyle w:val="KeinLeerraum"/>
      </w:pPr>
    </w:p>
    <w:p w14:paraId="0F875619" w14:textId="77777777" w:rsidR="002C5109" w:rsidRDefault="002C5109" w:rsidP="00E71E23">
      <w:pPr>
        <w:pStyle w:val="KeinLeerraum"/>
      </w:pPr>
    </w:p>
    <w:p w14:paraId="55FEC011" w14:textId="77777777" w:rsidR="002C5109" w:rsidRDefault="00862D4E" w:rsidP="002C5109">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22272" behindDoc="0" locked="0" layoutInCell="1" allowOverlap="1" wp14:anchorId="6AD07BA9" wp14:editId="5B24F94E">
                <wp:simplePos x="0" y="0"/>
                <wp:positionH relativeFrom="column">
                  <wp:posOffset>-102235</wp:posOffset>
                </wp:positionH>
                <wp:positionV relativeFrom="paragraph">
                  <wp:posOffset>-834761</wp:posOffset>
                </wp:positionV>
                <wp:extent cx="6133381" cy="603849"/>
                <wp:effectExtent l="0" t="0" r="0" b="6350"/>
                <wp:wrapNone/>
                <wp:docPr id="828" name="Textfeld 828"/>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26D461" w14:textId="77777777" w:rsidR="006C12FF" w:rsidRDefault="006C12FF" w:rsidP="00276A68">
                            <w:r>
                              <w:rPr>
                                <w:rFonts w:ascii="Arial" w:hAnsi="Arial" w:cs="Arial"/>
                                <w:color w:val="C00000"/>
                                <w:sz w:val="56"/>
                                <w:szCs w:val="80"/>
                              </w:rPr>
                              <w:t>Lizenzierten Wettkämpfe</w:t>
                            </w:r>
                          </w:p>
                          <w:p w14:paraId="45AE5864" w14:textId="77777777" w:rsidR="006C12FF" w:rsidRDefault="006C12FF" w:rsidP="00862D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AD07BA9" id="Textfeld 828" o:spid="_x0000_s1198" type="#_x0000_t202" style="position:absolute;left:0;text-align:left;margin-left:-8.05pt;margin-top:-65.75pt;width:482.95pt;height:47.55pt;z-index:25202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GDbgIAAEYFAAAOAAAAZHJzL2Uyb0RvYy54bWysVMFu2zAMvQ/YPwi6L06aNGuDOkWWosOA&#10;oC3WDj0rstQYk0VNYmJnX19KtpOg26XDLjYlPj2RfKSurpvKsJ3yoQSb89FgyJmyEorSvuT8x9Pt&#10;pwvOAgpbCANW5XyvAr+ef/xwVbuZOoMNmEJ5RiQ2zGqX8w2im2VZkBtViTAApyw5NfhKIC39S1Z4&#10;URN7ZbKz4XCa1eAL50GqEGj3pnXyeeLXWkm81zooZCbnFBumr0/fdfxm8ysxe/HCbUrZhSH+IYpK&#10;lJYuPVDdCBRs68s/qKpSegigcSChykDrUqqUA2UzGr7J5nEjnEq5UHGCO5Qp/D9aebd7dA+eYfMF&#10;GhIwFqR2YRZoM+bTaF/FP0XKyE8l3B/Kphpkkjano/F4fDHiTJJvOhxfTC4jTXY87XzArwoqFo2c&#10;e5IlVUvsVgFbaA+Jl1m4LY1J0hjLaiIdnw/TgYOHyI2NWJVE7miOkScL90ZFjLHflWZlkRKIG6m9&#10;1NJ4thPUGEJKZTHlnngJHVGagnjPwQ5/jOo9h9s8+pvB4uFwVVrwKfs3YRc/+5B1i6ean+QdTWzW&#10;DSVOwk7Oe2nXUOxJcQ/tMAQnb0uSZSUCPghP3U8i00TjPX20ASo/dBZnG/C//7Yf8dSU5OWspmnK&#10;efi1FV5xZr5ZatfL0WQSxy8tJuefz2jhTz3rU4/dVksgXailKLpkRjya3tQeqmca/EW8lVzCSro7&#10;59ibS2xnnB4OqRaLBKKBcwJX9tHJSB1lik331DwL77rOROrpO+jnTszeNGiLjSctLLYIukzdGyvd&#10;VrVTgIY19X/3sMTX4HSdUMfnb/4KAAD//wMAUEsDBBQABgAIAAAAIQDbixRe5AAAAAwBAAAPAAAA&#10;ZHJzL2Rvd25yZXYueG1sTI/NTsMwEITvSLyDtUjcWif9idoQp6oiVUgIDi29cNvEbhIRr0PstoGn&#10;Z3uC2+7OaPabbDPaTlzM4FtHCuJpBMJQ5XRLtYLj+26yAuEDksbOkVHwbTxs8vu7DFPtrrQ3l0Oo&#10;BYeQT1FBE0KfSumrxlj0U9cbYu3kBouB16GWesArh9tOzqIokRZb4g8N9qZoTPV5OFsFL8XuDffl&#10;zK5+uuL59bTtv44fS6UeH8btE4hgxvBnhhs+o0POTKU7k/aiUzCJk5itt2EeL0GwZb1Yc5uST/Nk&#10;ATLP5P8S+S8AAAD//wMAUEsBAi0AFAAGAAgAAAAhALaDOJL+AAAA4QEAABMAAAAAAAAAAAAAAAAA&#10;AAAAAFtDb250ZW50X1R5cGVzXS54bWxQSwECLQAUAAYACAAAACEAOP0h/9YAAACUAQAACwAAAAAA&#10;AAAAAAAAAAAvAQAAX3JlbHMvLnJlbHNQSwECLQAUAAYACAAAACEAIzwBg24CAABGBQAADgAAAAAA&#10;AAAAAAAAAAAuAgAAZHJzL2Uyb0RvYy54bWxQSwECLQAUAAYACAAAACEA24sUXuQAAAAMAQAADwAA&#10;AAAAAAAAAAAAAADIBAAAZHJzL2Rvd25yZXYueG1sUEsFBgAAAAAEAAQA8wAAANkFAAAAAA==&#10;" filled="f" stroked="f" strokeweight=".5pt">
                <v:textbox>
                  <w:txbxContent>
                    <w:p w14:paraId="2D26D461" w14:textId="77777777" w:rsidR="006C12FF" w:rsidRDefault="006C12FF" w:rsidP="00276A68">
                      <w:r>
                        <w:rPr>
                          <w:rFonts w:ascii="Arial" w:hAnsi="Arial" w:cs="Arial"/>
                          <w:color w:val="C00000"/>
                          <w:sz w:val="56"/>
                          <w:szCs w:val="80"/>
                        </w:rPr>
                        <w:t>Lizenzierten Wettkämpfe</w:t>
                      </w:r>
                    </w:p>
                    <w:p w14:paraId="45AE5864" w14:textId="77777777" w:rsidR="006C12FF" w:rsidRDefault="006C12FF" w:rsidP="00862D4E"/>
                  </w:txbxContent>
                </v:textbox>
              </v:shape>
            </w:pict>
          </mc:Fallback>
        </mc:AlternateContent>
      </w:r>
      <w:r w:rsidR="00F44595">
        <w:rPr>
          <w:b/>
          <w:color w:val="C00000"/>
          <w:sz w:val="28"/>
          <w:szCs w:val="28"/>
        </w:rPr>
        <w:t>Einzel Schweizer</w:t>
      </w:r>
      <w:r w:rsidR="0020311D">
        <w:rPr>
          <w:b/>
          <w:color w:val="C00000"/>
          <w:sz w:val="28"/>
          <w:szCs w:val="28"/>
        </w:rPr>
        <w:t>-M</w:t>
      </w:r>
      <w:r w:rsidR="00F44595">
        <w:rPr>
          <w:b/>
          <w:color w:val="C00000"/>
          <w:sz w:val="28"/>
          <w:szCs w:val="28"/>
        </w:rPr>
        <w:t>eisterschaft Nachwuchs</w:t>
      </w:r>
      <w:r w:rsidR="002C5109">
        <w:rPr>
          <w:b/>
          <w:color w:val="C00000"/>
          <w:sz w:val="28"/>
          <w:szCs w:val="28"/>
        </w:rPr>
        <w:t xml:space="preserve"> (National - STT)</w:t>
      </w:r>
    </w:p>
    <w:p w14:paraId="291B34DA" w14:textId="77777777" w:rsidR="002C5109" w:rsidRDefault="002C5109" w:rsidP="002C5109">
      <w:pPr>
        <w:pStyle w:val="KeinLeerraum"/>
        <w:jc w:val="both"/>
        <w:rPr>
          <w:color w:val="C00000"/>
          <w:sz w:val="24"/>
          <w:szCs w:val="24"/>
        </w:rPr>
      </w:pPr>
    </w:p>
    <w:p w14:paraId="13C75F85" w14:textId="77777777" w:rsidR="002C5109" w:rsidRDefault="002C5109" w:rsidP="002C5109">
      <w:pPr>
        <w:pStyle w:val="KeinLeerraum"/>
        <w:jc w:val="both"/>
        <w:rPr>
          <w:sz w:val="24"/>
          <w:szCs w:val="24"/>
        </w:rPr>
      </w:pPr>
      <w:r>
        <w:rPr>
          <w:sz w:val="24"/>
          <w:szCs w:val="24"/>
        </w:rPr>
        <w:t xml:space="preserve">Wie der Name schon sagt spielen bei der Schweizer-Meisterschaft Nachwuchs die besten Nachwuchsspieler der ganzen Schweiz um Medaillen und Titel. Die Nachwuchsspieler können in den Kategorien U11, U13, U15 und U18 um den Schweizermeister spielen. Neben Einzel kann auch Doppel und Mixed gespielt werden. In den Einzelserien U11, U13, U15 wird zuerst in Gruppenspielen und danach im KO-System gespielt. In allen Doppel- und </w:t>
      </w:r>
      <w:r w:rsidR="00D848D5">
        <w:rPr>
          <w:sz w:val="24"/>
          <w:szCs w:val="24"/>
        </w:rPr>
        <w:t>Mixed Serien</w:t>
      </w:r>
      <w:r>
        <w:rPr>
          <w:sz w:val="24"/>
          <w:szCs w:val="24"/>
        </w:rPr>
        <w:t xml:space="preserve"> sowie Einzel U18 wird gleich im KO-System gespielt. Man braucht für ein paar Serien eine Minimalklassierung. </w:t>
      </w:r>
    </w:p>
    <w:p w14:paraId="62A8405D" w14:textId="77777777" w:rsidR="002C5109" w:rsidRDefault="002C5109" w:rsidP="002C5109">
      <w:pPr>
        <w:pStyle w:val="KeinLeerraum"/>
        <w:jc w:val="both"/>
        <w:rPr>
          <w:sz w:val="24"/>
          <w:szCs w:val="24"/>
        </w:rPr>
      </w:pPr>
    </w:p>
    <w:p w14:paraId="6BBA21D3" w14:textId="77777777" w:rsidR="002C5109" w:rsidRDefault="002C5109" w:rsidP="002C5109">
      <w:pPr>
        <w:pStyle w:val="KeinLeerraum"/>
        <w:jc w:val="both"/>
        <w:rPr>
          <w:sz w:val="24"/>
          <w:szCs w:val="24"/>
        </w:rPr>
      </w:pPr>
      <w:r>
        <w:rPr>
          <w:sz w:val="24"/>
          <w:szCs w:val="24"/>
        </w:rPr>
        <w:t xml:space="preserve">U11 Mädchen/Knaben </w:t>
      </w:r>
      <w:r w:rsidRPr="002C5109">
        <w:rPr>
          <w:sz w:val="24"/>
          <w:szCs w:val="24"/>
        </w:rPr>
        <w:sym w:font="Wingdings" w:char="F0E0"/>
      </w:r>
      <w:r>
        <w:rPr>
          <w:sz w:val="24"/>
          <w:szCs w:val="24"/>
        </w:rPr>
        <w:t xml:space="preserve"> Keine</w:t>
      </w:r>
    </w:p>
    <w:p w14:paraId="5EB08706" w14:textId="77777777" w:rsidR="002C5109" w:rsidRDefault="002C5109" w:rsidP="002C5109">
      <w:pPr>
        <w:pStyle w:val="KeinLeerraum"/>
        <w:jc w:val="both"/>
        <w:rPr>
          <w:sz w:val="24"/>
          <w:szCs w:val="24"/>
        </w:rPr>
      </w:pPr>
      <w:r>
        <w:rPr>
          <w:sz w:val="24"/>
          <w:szCs w:val="24"/>
        </w:rPr>
        <w:t xml:space="preserve">U13 Mädchen </w:t>
      </w:r>
      <w:r w:rsidRPr="002C5109">
        <w:rPr>
          <w:sz w:val="24"/>
          <w:szCs w:val="24"/>
        </w:rPr>
        <w:sym w:font="Wingdings" w:char="F0E0"/>
      </w:r>
      <w:r>
        <w:rPr>
          <w:sz w:val="24"/>
          <w:szCs w:val="24"/>
        </w:rPr>
        <w:t xml:space="preserve"> </w:t>
      </w:r>
      <w:r w:rsidR="00EA6EFF">
        <w:rPr>
          <w:sz w:val="24"/>
          <w:szCs w:val="24"/>
        </w:rPr>
        <w:t>Keine</w:t>
      </w:r>
    </w:p>
    <w:p w14:paraId="3538D642" w14:textId="77777777" w:rsidR="00EA6EFF" w:rsidRDefault="00EA6EFF" w:rsidP="002C5109">
      <w:pPr>
        <w:pStyle w:val="KeinLeerraum"/>
        <w:jc w:val="both"/>
        <w:rPr>
          <w:sz w:val="24"/>
          <w:szCs w:val="24"/>
        </w:rPr>
      </w:pPr>
      <w:r>
        <w:rPr>
          <w:sz w:val="24"/>
          <w:szCs w:val="24"/>
        </w:rPr>
        <w:t xml:space="preserve">U13 Knaben </w:t>
      </w:r>
      <w:r w:rsidRPr="00EA6EFF">
        <w:rPr>
          <w:sz w:val="24"/>
          <w:szCs w:val="24"/>
        </w:rPr>
        <w:sym w:font="Wingdings" w:char="F0E0"/>
      </w:r>
      <w:r>
        <w:rPr>
          <w:sz w:val="24"/>
          <w:szCs w:val="24"/>
        </w:rPr>
        <w:t xml:space="preserve"> D2</w:t>
      </w:r>
    </w:p>
    <w:p w14:paraId="60807D16" w14:textId="77777777" w:rsidR="00EA6EFF" w:rsidRDefault="00EA6EFF" w:rsidP="002C5109">
      <w:pPr>
        <w:pStyle w:val="KeinLeerraum"/>
        <w:jc w:val="both"/>
        <w:rPr>
          <w:sz w:val="24"/>
          <w:szCs w:val="24"/>
        </w:rPr>
      </w:pPr>
      <w:r>
        <w:rPr>
          <w:sz w:val="24"/>
          <w:szCs w:val="24"/>
        </w:rPr>
        <w:t xml:space="preserve">U15 Mädchen/Knaben </w:t>
      </w:r>
      <w:r w:rsidRPr="00EA6EFF">
        <w:rPr>
          <w:sz w:val="24"/>
          <w:szCs w:val="24"/>
        </w:rPr>
        <w:sym w:font="Wingdings" w:char="F0E0"/>
      </w:r>
      <w:r>
        <w:rPr>
          <w:sz w:val="24"/>
          <w:szCs w:val="24"/>
        </w:rPr>
        <w:t xml:space="preserve"> D3</w:t>
      </w:r>
    </w:p>
    <w:p w14:paraId="3C4BB066" w14:textId="77777777" w:rsidR="00EA6EFF" w:rsidRDefault="00EA6EFF" w:rsidP="002C5109">
      <w:pPr>
        <w:pStyle w:val="KeinLeerraum"/>
        <w:jc w:val="both"/>
      </w:pPr>
      <w:r>
        <w:rPr>
          <w:sz w:val="24"/>
          <w:szCs w:val="24"/>
        </w:rPr>
        <w:t xml:space="preserve">U18 Mädchen/Knaben </w:t>
      </w:r>
      <w:r w:rsidRPr="00EA6EFF">
        <w:rPr>
          <w:sz w:val="24"/>
          <w:szCs w:val="24"/>
        </w:rPr>
        <w:sym w:font="Wingdings" w:char="F0E0"/>
      </w:r>
      <w:r>
        <w:rPr>
          <w:sz w:val="24"/>
          <w:szCs w:val="24"/>
        </w:rPr>
        <w:t xml:space="preserve"> D5</w:t>
      </w:r>
    </w:p>
    <w:p w14:paraId="3EBB191D" w14:textId="77777777" w:rsidR="002C5109" w:rsidRDefault="00EA6EFF" w:rsidP="002C5109">
      <w:pPr>
        <w:pStyle w:val="KeinLeerraum"/>
      </w:pPr>
      <w:r>
        <w:rPr>
          <w:noProof/>
          <w:sz w:val="24"/>
          <w:szCs w:val="24"/>
          <w:lang w:eastAsia="de-CH"/>
        </w:rPr>
        <mc:AlternateContent>
          <mc:Choice Requires="wps">
            <w:drawing>
              <wp:anchor distT="0" distB="0" distL="114300" distR="114300" simplePos="0" relativeHeight="251917824" behindDoc="0" locked="0" layoutInCell="1" allowOverlap="1" wp14:anchorId="347D095E" wp14:editId="3BDD216F">
                <wp:simplePos x="0" y="0"/>
                <wp:positionH relativeFrom="column">
                  <wp:posOffset>1099820</wp:posOffset>
                </wp:positionH>
                <wp:positionV relativeFrom="paragraph">
                  <wp:posOffset>164465</wp:posOffset>
                </wp:positionV>
                <wp:extent cx="4679950" cy="561975"/>
                <wp:effectExtent l="0" t="0" r="25400" b="28575"/>
                <wp:wrapNone/>
                <wp:docPr id="72"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61975"/>
                        </a:xfrm>
                        <a:prstGeom prst="rect">
                          <a:avLst/>
                        </a:prstGeom>
                        <a:solidFill>
                          <a:schemeClr val="bg1">
                            <a:lumMod val="85000"/>
                          </a:schemeClr>
                        </a:solidFill>
                        <a:ln w="9525">
                          <a:solidFill>
                            <a:schemeClr val="tx1"/>
                          </a:solidFill>
                          <a:miter lim="800000"/>
                          <a:headEnd/>
                          <a:tailEnd/>
                        </a:ln>
                      </wps:spPr>
                      <wps:txbx>
                        <w:txbxContent>
                          <w:p w14:paraId="2BE02D02" w14:textId="77777777" w:rsidR="006C12FF" w:rsidRDefault="006C12FF" w:rsidP="00EA6EFF">
                            <w:pPr>
                              <w:rPr>
                                <w:b/>
                              </w:rPr>
                            </w:pPr>
                            <w:r>
                              <w:rPr>
                                <w:b/>
                              </w:rPr>
                              <w:t xml:space="preserve">30.03.2019 (U11/U13) </w:t>
                            </w:r>
                            <w:r>
                              <w:rPr>
                                <w:b/>
                              </w:rPr>
                              <w:br/>
                              <w:t>31.03.2019 (U15/U18)</w:t>
                            </w:r>
                            <w:r>
                              <w:rPr>
                                <w:b/>
                              </w:rPr>
                              <w:br/>
                            </w:r>
                          </w:p>
                          <w:p w14:paraId="522B773F" w14:textId="77777777" w:rsidR="006C12FF" w:rsidRPr="005A334D" w:rsidRDefault="006C12FF" w:rsidP="002C5109">
                            <w:pPr>
                              <w:jc w:val="both"/>
                              <w:rPr>
                                <w:b/>
                              </w:rPr>
                            </w:pPr>
                            <w:r>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7D095E" id="_x0000_s1199" type="#_x0000_t202" style="position:absolute;margin-left:86.6pt;margin-top:12.95pt;width:368.5pt;height:44.25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xfKMgIAAFYEAAAOAAAAZHJzL2Uyb0RvYy54bWysVNtu2zAMfR+wfxD0vtgJ4lyMOEWXrsOA&#10;7gJ0+wBZlmNhkqhJSuzs60fJaZp1wB6GvQikKB+Sh4fe3AxakaNwXoKp6HSSUyIMh0aafUW/fb1/&#10;s6LEB2YapsCIip6Epzfb1682vS3FDDpQjXAEQYwve1vRLgRbZpnnndDMT8AKg8EWnGYBXbfPGsd6&#10;RNcqm+X5IuvBNdYBF97j7d0YpNuE37aCh89t60UgqqJYW0inS2cdz2y7YeXeMdtJfi6D/UMVmkmD&#10;SS9QdywwcnDyDygtuQMPbZhw0Bm0reQi9YDdTPMX3Tx2zIrUC5Lj7YUm//9g+afjo/3iSBjewoAD&#10;TE14+wD8uycGdh0ze3HrHPSdYA0mnkbKst768vxppNqXPoLU/UdocMjsECABDa3TkRXskyA6DuB0&#10;IV0MgXC8nC+W63WBIY6xYjFdL4uUgpVPX1vnw3sBmkSjog6HmtDZ8cGHWA0rn57EZB6UbO6lUsmJ&#10;QhI75ciRoQTq/dihOmgsdbxbFXmehIA4SXfxeUL9DUkZ0ld0XcyKkaO/ZAnDyNKLWrQMqHUldUVX&#10;mHJMyspI7DvTJCUGJtVoYzHKnJmO5I40h6EeiGxwDPNFZClSX0NzQvIdjOLGZUSjA/eTkh6FXVH/&#10;48CcoER9MDjA9XQ+j5uQnHmxnKHjriP1dYQZjlAVDZSM5i6M23OwTu47zDQSauAWh97KNI/nqs4N&#10;oHgToedFi9tx7adXz7+D7S8AAAD//wMAUEsDBBQABgAIAAAAIQBBP8+k3wAAAAoBAAAPAAAAZHJz&#10;L2Rvd25yZXYueG1sTI9LT8MwEITvSPwHa5G4USehDxriVBXiJXGB0gNHN948RLyOYufRf89yguPs&#10;fJqdyXazbcWIvW8cKYgXEQikwpmGKgXHz6ebOxA+aDK6dYQKzuhhl19eZDo1bqIPHA+hEhxCPtUK&#10;6hC6VEpf1Gi1X7gOib3S9VYHln0lTa8nDretTKJoLa1uiD/UusOHGovvw2AVdKtyfH9+Pa4f92Xz&#10;shmmL3l+c0pdX837exAB5/AHw299rg45dzq5gYwXLevNbcKogmS1BcHANo74cGInXi5B5pn8PyH/&#10;AQAA//8DAFBLAQItABQABgAIAAAAIQC2gziS/gAAAOEBAAATAAAAAAAAAAAAAAAAAAAAAABbQ29u&#10;dGVudF9UeXBlc10ueG1sUEsBAi0AFAAGAAgAAAAhADj9If/WAAAAlAEAAAsAAAAAAAAAAAAAAAAA&#10;LwEAAF9yZWxzLy5yZWxzUEsBAi0AFAAGAAgAAAAhAADfF8oyAgAAVgQAAA4AAAAAAAAAAAAAAAAA&#10;LgIAAGRycy9lMm9Eb2MueG1sUEsBAi0AFAAGAAgAAAAhAEE/z6TfAAAACgEAAA8AAAAAAAAAAAAA&#10;AAAAjAQAAGRycy9kb3ducmV2LnhtbFBLBQYAAAAABAAEAPMAAACYBQAAAAA=&#10;" fillcolor="#d8d8d8 [2732]" strokecolor="black [3213]">
                <v:textbox>
                  <w:txbxContent>
                    <w:p w14:paraId="2BE02D02" w14:textId="77777777" w:rsidR="006C12FF" w:rsidRDefault="006C12FF" w:rsidP="00EA6EFF">
                      <w:pPr>
                        <w:rPr>
                          <w:b/>
                        </w:rPr>
                      </w:pPr>
                      <w:r>
                        <w:rPr>
                          <w:b/>
                        </w:rPr>
                        <w:t xml:space="preserve">30.03.2019 (U11/U13) </w:t>
                      </w:r>
                      <w:r>
                        <w:rPr>
                          <w:b/>
                        </w:rPr>
                        <w:br/>
                        <w:t>31.03.2019 (U15/U18)</w:t>
                      </w:r>
                      <w:r>
                        <w:rPr>
                          <w:b/>
                        </w:rPr>
                        <w:br/>
                      </w:r>
                    </w:p>
                    <w:p w14:paraId="522B773F" w14:textId="77777777" w:rsidR="006C12FF" w:rsidRPr="005A334D" w:rsidRDefault="006C12FF" w:rsidP="002C5109">
                      <w:pPr>
                        <w:jc w:val="both"/>
                        <w:rPr>
                          <w:b/>
                        </w:rPr>
                      </w:pPr>
                      <w:r>
                        <w:rPr>
                          <w:b/>
                        </w:rPr>
                        <w:t>0</w:t>
                      </w:r>
                    </w:p>
                  </w:txbxContent>
                </v:textbox>
              </v:shape>
            </w:pict>
          </mc:Fallback>
        </mc:AlternateContent>
      </w:r>
    </w:p>
    <w:p w14:paraId="2ABF4221" w14:textId="77777777" w:rsidR="002C5109" w:rsidRPr="00F33E0A" w:rsidRDefault="002C5109" w:rsidP="002C510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12704" behindDoc="0" locked="0" layoutInCell="1" allowOverlap="1" wp14:anchorId="2D586156" wp14:editId="329AFB0E">
                <wp:simplePos x="0" y="0"/>
                <wp:positionH relativeFrom="column">
                  <wp:posOffset>1099820</wp:posOffset>
                </wp:positionH>
                <wp:positionV relativeFrom="paragraph">
                  <wp:posOffset>0</wp:posOffset>
                </wp:positionV>
                <wp:extent cx="4679950" cy="1831340"/>
                <wp:effectExtent l="0" t="0" r="25400" b="16510"/>
                <wp:wrapNone/>
                <wp:docPr id="94"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31340"/>
                        </a:xfrm>
                        <a:prstGeom prst="rect">
                          <a:avLst/>
                        </a:prstGeom>
                        <a:solidFill>
                          <a:srgbClr val="D8D8D8"/>
                        </a:solidFill>
                        <a:ln w="9525">
                          <a:solidFill>
                            <a:srgbClr val="000000"/>
                          </a:solidFill>
                          <a:miter lim="800000"/>
                          <a:headEnd/>
                          <a:tailEnd/>
                        </a:ln>
                      </wps:spPr>
                      <wps:txbx>
                        <w:txbxContent>
                          <w:p w14:paraId="28D0D8DC" w14:textId="77777777" w:rsidR="006C12FF" w:rsidRDefault="006C12FF" w:rsidP="002C51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586156" id="_x0000_s1200" type="#_x0000_t202" style="position:absolute;left:0;text-align:left;margin-left:86.6pt;margin-top:0;width:368.5pt;height:144.2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PYRHwIAADUEAAAOAAAAZHJzL2Uyb0RvYy54bWysU9tu2zAMfR+wfxD0vjhJkzYx4hRdsg4D&#10;ugvQ7QNkWY6FyaJGKbGzrx8lp2nQbS/DbEAgReqQPCRXt31r2EGh12ALPhmNOVNWQqXtruDfvt6/&#10;WXDmg7CVMGBVwY/K89v161erzuVqCg2YSiEjEOvzzhW8CcHlWeZlo1rhR+CUJWMN2IpAKu6yCkVH&#10;6K3JpuPxddYBVg5BKu/pdjsY+Trh17WS4XNdexWYKTjlFtKJ6Szjma1XIt+hcI2WpzTEP2TRCm0p&#10;6BlqK4Jge9S/QbVaIniow0hCm0Fda6lSDVTNZPyimsdGOJVqIXK8O9Pk/x+s/HR4dF+Qhf4t9NTA&#10;VIR3DyC/e2Zh0wi7U3eI0DVKVBR4EinLOufz09NItc99BCm7j1BRk8U+QALqa2wjK1QnI3RqwPFM&#10;uuoDk3Q5u75ZLudkkmSbLK4mV7PUlkzkT88d+vBeQcuiUHCkriZ4cXjwIaYj8ieXGM2D0dW9NiYp&#10;uCs3BtlB0ARsF/FPFbxwM5Z1BV/Op/OBgb9CjNP3J4hWBxplo9uCL85OIo+8vbNVGrQgtBlkStnY&#10;E5GRu4HF0Jc90xXxMLuJISKzJVRH4hZhmF3aNRIawJ+cdTS3Bfc/9gIVZ+aDpf4sJzPij4WkzOY3&#10;U1Lw0lJeWoSVBFXwwNkgbsKwHHuHetdQpGEiLNxRT2ud2H7O6lQAzWZqwmmP4vBf6snredvXvwAA&#10;AP//AwBQSwMEFAAGAAgAAAAhALYdzvbcAAAACAEAAA8AAABkcnMvZG93bnJldi54bWxMj8tOwzAQ&#10;RfdI/IM1SGwQdZoWCCFOVVWqoOz6+IBpPCQR8TiK3Tb9e4YVLI/u1X0Ui9F16kxDaD0bmE4SUMSV&#10;ty3XBg779WMGKkRki51nMnClAIvy9qbA3PoLb+m8i7WSEA45Gmhi7HOtQ9WQwzDxPbFoX35wGAWH&#10;WtsBLxLuOp0mybN22LI0NNjTqqHqe3dyBuyqe1jPK/xYHuLmM1xn49P+fWvM/d24fAMVaYx/Zvid&#10;L9OhlE1Hf2IbVCf8MkvFakAeifw6TQSPBtIsm4MuC/3/QPkDAAD//wMAUEsBAi0AFAAGAAgAAAAh&#10;ALaDOJL+AAAA4QEAABMAAAAAAAAAAAAAAAAAAAAAAFtDb250ZW50X1R5cGVzXS54bWxQSwECLQAU&#10;AAYACAAAACEAOP0h/9YAAACUAQAACwAAAAAAAAAAAAAAAAAvAQAAX3JlbHMvLnJlbHNQSwECLQAU&#10;AAYACAAAACEAxez2ER8CAAA1BAAADgAAAAAAAAAAAAAAAAAuAgAAZHJzL2Uyb0RvYy54bWxQSwEC&#10;LQAUAAYACAAAACEAth3O9twAAAAIAQAADwAAAAAAAAAAAAAAAAB5BAAAZHJzL2Rvd25yZXYueG1s&#10;UEsFBgAAAAAEAAQA8wAAAIIFAAAAAA==&#10;" fillcolor="#d8d8d8">
                <v:textbox>
                  <w:txbxContent>
                    <w:p w14:paraId="28D0D8DC" w14:textId="77777777" w:rsidR="006C12FF" w:rsidRDefault="006C12FF" w:rsidP="002C5109"/>
                  </w:txbxContent>
                </v:textbox>
              </v:shape>
            </w:pict>
          </mc:Fallback>
        </mc:AlternateContent>
      </w:r>
      <w:r w:rsidRPr="00F33E0A">
        <w:rPr>
          <w:b/>
          <w:sz w:val="24"/>
          <w:szCs w:val="24"/>
        </w:rPr>
        <w:t>Datum:</w:t>
      </w:r>
    </w:p>
    <w:p w14:paraId="0658C89A" w14:textId="77777777" w:rsidR="002C5109" w:rsidRDefault="002C5109" w:rsidP="002C5109">
      <w:pPr>
        <w:pStyle w:val="KeinLeerraum"/>
        <w:jc w:val="both"/>
        <w:rPr>
          <w:sz w:val="24"/>
          <w:szCs w:val="24"/>
        </w:rPr>
      </w:pPr>
    </w:p>
    <w:p w14:paraId="171482E8" w14:textId="77777777" w:rsidR="00EA6EFF" w:rsidRDefault="00EA6EFF" w:rsidP="002C5109">
      <w:pPr>
        <w:pStyle w:val="KeinLeerraum"/>
        <w:jc w:val="both"/>
        <w:rPr>
          <w:sz w:val="24"/>
          <w:szCs w:val="24"/>
        </w:rPr>
      </w:pPr>
    </w:p>
    <w:p w14:paraId="08EEB249" w14:textId="77777777" w:rsidR="002C5109" w:rsidRPr="00F33E0A" w:rsidRDefault="002C5109" w:rsidP="002C510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16800" behindDoc="0" locked="0" layoutInCell="1" allowOverlap="1" wp14:anchorId="7E9E279E" wp14:editId="1462C8F2">
                <wp:simplePos x="0" y="0"/>
                <wp:positionH relativeFrom="column">
                  <wp:posOffset>1099820</wp:posOffset>
                </wp:positionH>
                <wp:positionV relativeFrom="paragraph">
                  <wp:posOffset>-1270</wp:posOffset>
                </wp:positionV>
                <wp:extent cx="4679950" cy="561975"/>
                <wp:effectExtent l="0" t="0" r="25400" b="28575"/>
                <wp:wrapNone/>
                <wp:docPr id="74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61975"/>
                        </a:xfrm>
                        <a:prstGeom prst="rect">
                          <a:avLst/>
                        </a:prstGeom>
                        <a:solidFill>
                          <a:srgbClr val="D8D8D8"/>
                        </a:solidFill>
                        <a:ln w="9525">
                          <a:solidFill>
                            <a:schemeClr val="tx1"/>
                          </a:solidFill>
                          <a:miter lim="800000"/>
                          <a:headEnd/>
                          <a:tailEnd/>
                        </a:ln>
                      </wps:spPr>
                      <wps:txbx>
                        <w:txbxContent>
                          <w:p w14:paraId="290D691F" w14:textId="77777777" w:rsidR="006C12FF" w:rsidRDefault="006C12FF" w:rsidP="00EA6EFF">
                            <w:r>
                              <w:rPr>
                                <w:b/>
                              </w:rPr>
                              <w:t>30.03.2019: 08:30 - 17:00h (voraussichtlich)</w:t>
                            </w:r>
                            <w:r>
                              <w:rPr>
                                <w:b/>
                              </w:rPr>
                              <w:br/>
                              <w:t>31.03.2019: 07:45 - 17:00h (voraussichtlich)</w:t>
                            </w:r>
                          </w:p>
                          <w:p w14:paraId="028687A2" w14:textId="77777777" w:rsidR="006C12FF" w:rsidRPr="005A334D" w:rsidRDefault="006C12FF" w:rsidP="002C5109">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9E279E" id="_x0000_s1201" type="#_x0000_t202" style="position:absolute;left:0;text-align:left;margin-left:86.6pt;margin-top:-.1pt;width:368.5pt;height:44.25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GRQIgIAADMEAAAOAAAAZHJzL2Uyb0RvYy54bWysU9tu2zAMfR+wfxD0vjgJcmmMOEWXrMOA&#10;7gJ0+wBZlmNhsqhRSuzs60fJaZp2b8NsQBBF6ZA8PFzf9q1hR4Vegy34ZDTmTFkJlbb7gv/4fv/u&#10;hjMfhK2EAasKflKe327evll3LldTaMBUChmBWJ93ruBNCC7PMi8b1Qo/AqcsOWvAVgQycZ9VKDpC&#10;b002HY8XWQdYOQSpvKfT3eDkm4Rf10qGr3XtVWCm4JRbSCumtYxrtlmLfI/CNVqe0xD/kEUrtKWg&#10;F6idCIIdUP8F1WqJ4KEOIwltBnWtpUo1UDWT8atqHhvhVKqFyPHuQpP/f7Dyy/HRfUMW+vfQUwNT&#10;Ed49gPzpmYVtI+xe3SFC1yhRUeBJpCzrnM/PTyPVPvcRpOw+Q0VNFocACaivsY2sUJ2M0KkBpwvp&#10;qg9M0uFssVyt5uSS5JsvJqvlPIUQ+dNrhz58VNCyuCk4UlMTujg++BCzEfnTlRjMg9HVvTYmGbgv&#10;twbZUZAAdjfxP6O/uGYs6wq+mk/nAwEvIKIW1QUk9AMFrwK1OpCQjW4LfjOO3yCtyNoHWyWZBaHN&#10;sKeMjT3TGJkbOAx92TNdEcezlGTktYTqRMwiDMqlSaNNA/ibs45UW3D/6yBQcWY+WerOajKbRZkn&#10;YzZfTsnAa0957RFWElTBA2fDdhuG0Tg41PuGIg16sHBHHa11Ivs5q3MBpMzUg/MURelf2+nW86xv&#10;/gAAAP//AwBQSwMEFAAGAAgAAAAhACBBMETgAAAACAEAAA8AAABkcnMvZG93bnJldi54bWxMj81O&#10;wzAQhO9IvIO1SFyi1mkrQRriVKgIcQLRgtRyc+MlDvVPZLtpeHuWE5x2RzOa/bZajdawAUPsvBMw&#10;m+bA0DVeda4V8P72OCmAxSSdksY7FPCNEVb15UUlS+XPboPDNrWMSlwspQCdUl9yHhuNVsap79GR&#10;9+mDlYlkaLkK8kzl1vB5nt9wKztHF7Tsca2xOW5PVoDZfW1enprn9Wu2L8LH8JAddzoT4vpqvL8D&#10;lnBMf2H4xSd0qInp4E9ORWZI3y7mFBUwoUH+cpbTchBQFAvgdcX/P1D/AAAA//8DAFBLAQItABQA&#10;BgAIAAAAIQC2gziS/gAAAOEBAAATAAAAAAAAAAAAAAAAAAAAAABbQ29udGVudF9UeXBlc10ueG1s&#10;UEsBAi0AFAAGAAgAAAAhADj9If/WAAAAlAEAAAsAAAAAAAAAAAAAAAAALwEAAF9yZWxzLy5yZWxz&#10;UEsBAi0AFAAGAAgAAAAhALmwZFAiAgAAMwQAAA4AAAAAAAAAAAAAAAAALgIAAGRycy9lMm9Eb2Mu&#10;eG1sUEsBAi0AFAAGAAgAAAAhACBBMETgAAAACAEAAA8AAAAAAAAAAAAAAAAAfAQAAGRycy9kb3du&#10;cmV2LnhtbFBLBQYAAAAABAAEAPMAAACJBQAAAAA=&#10;" fillcolor="#d8d8d8" strokecolor="black [3213]">
                <v:textbox>
                  <w:txbxContent>
                    <w:p w14:paraId="290D691F" w14:textId="77777777" w:rsidR="006C12FF" w:rsidRDefault="006C12FF" w:rsidP="00EA6EFF">
                      <w:r>
                        <w:rPr>
                          <w:b/>
                        </w:rPr>
                        <w:t>30.03.2019: 08:30 - 17:00h (voraussichtlich)</w:t>
                      </w:r>
                      <w:r>
                        <w:rPr>
                          <w:b/>
                        </w:rPr>
                        <w:br/>
                        <w:t>31.03.2019: 07:45 - 17:00h (voraussichtlich)</w:t>
                      </w:r>
                    </w:p>
                    <w:p w14:paraId="028687A2" w14:textId="77777777" w:rsidR="006C12FF" w:rsidRPr="005A334D" w:rsidRDefault="006C12FF" w:rsidP="002C5109">
                      <w:pPr>
                        <w:jc w:val="both"/>
                        <w:rPr>
                          <w:b/>
                        </w:rPr>
                      </w:pPr>
                    </w:p>
                  </w:txbxContent>
                </v:textbox>
              </v:shape>
            </w:pict>
          </mc:Fallback>
        </mc:AlternateContent>
      </w:r>
      <w:r w:rsidRPr="00F33E0A">
        <w:rPr>
          <w:b/>
          <w:sz w:val="24"/>
          <w:szCs w:val="24"/>
        </w:rPr>
        <w:t>Uhrzeit:</w:t>
      </w:r>
    </w:p>
    <w:p w14:paraId="483A503E" w14:textId="77777777" w:rsidR="002C5109" w:rsidRDefault="002C5109" w:rsidP="002C5109">
      <w:pPr>
        <w:pStyle w:val="KeinLeerraum"/>
        <w:jc w:val="both"/>
        <w:rPr>
          <w:b/>
          <w:sz w:val="24"/>
          <w:szCs w:val="24"/>
        </w:rPr>
      </w:pPr>
    </w:p>
    <w:p w14:paraId="00253D6F" w14:textId="77777777" w:rsidR="00EA6EFF" w:rsidRPr="00F33E0A" w:rsidRDefault="00EA6EFF" w:rsidP="002C5109">
      <w:pPr>
        <w:pStyle w:val="KeinLeerraum"/>
        <w:jc w:val="both"/>
        <w:rPr>
          <w:b/>
          <w:sz w:val="24"/>
          <w:szCs w:val="24"/>
        </w:rPr>
      </w:pPr>
    </w:p>
    <w:p w14:paraId="2FB275CF" w14:textId="77777777" w:rsidR="002C5109" w:rsidRPr="00F33E0A" w:rsidRDefault="002C5109" w:rsidP="002C510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14752" behindDoc="0" locked="0" layoutInCell="1" allowOverlap="1" wp14:anchorId="2CC398CC" wp14:editId="66C99C61">
                <wp:simplePos x="0" y="0"/>
                <wp:positionH relativeFrom="column">
                  <wp:posOffset>1098550</wp:posOffset>
                </wp:positionH>
                <wp:positionV relativeFrom="paragraph">
                  <wp:posOffset>2540</wp:posOffset>
                </wp:positionV>
                <wp:extent cx="4679950" cy="374400"/>
                <wp:effectExtent l="0" t="0" r="25400" b="26035"/>
                <wp:wrapNone/>
                <wp:docPr id="74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rgbClr val="D8D8D8"/>
                        </a:solidFill>
                        <a:ln w="9525">
                          <a:solidFill>
                            <a:schemeClr val="tx1"/>
                          </a:solidFill>
                          <a:miter lim="800000"/>
                          <a:headEnd/>
                          <a:tailEnd/>
                        </a:ln>
                      </wps:spPr>
                      <wps:txbx>
                        <w:txbxContent>
                          <w:p w14:paraId="799368D6" w14:textId="77777777" w:rsidR="006C12FF" w:rsidRDefault="006C12FF" w:rsidP="002C5109">
                            <w:pPr>
                              <w:jc w:val="both"/>
                            </w:pPr>
                            <w:r>
                              <w:rPr>
                                <w:b/>
                              </w:rPr>
                              <w:t>Alle lizenzierten Spieler des TTC Bern welche die Minimalklassierung erfüllen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398CC" id="_x0000_s1202" type="#_x0000_t202" style="position:absolute;left:0;text-align:left;margin-left:86.5pt;margin-top:.2pt;width:368.5pt;height:29.5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avIwIAADMEAAAOAAAAZHJzL2Uyb0RvYy54bWysU9uO2jAQfa/Uf7D8XhIo7EJEWG2hW1Xa&#10;XqRtP8A4DrHqeNyxIaFf37HDspS+VU0ka8ZjH8+cObO861vDDgq9Blvy8SjnTFkJlba7kn//9vBm&#10;zpkPwlbCgFUlPyrP71avXy07V6gJNGAqhYxArC86V/ImBFdkmZeNaoUfgVOWgjVgKwK5uMsqFB2h&#10;tyab5PlN1gFWDkEq72l3MwT5KuHXtZLhS117FZgpOeUW0opp3cY1Wy1FsUPhGi1PaYh/yKIV2tKj&#10;Z6iNCILtUf8F1WqJ4KEOIwltBnWtpUo1UDXj/Kqap0Y4lWohcrw70+T/H6z8fHhyX5GF/h301MBU&#10;hHePIH94ZmHdCLtT94jQNUpU9PA4UpZ1zhenq5FqX/gIsu0+QUVNFvsACaivsY2sUJ2M0KkBxzPp&#10;qg9M0ub05naxmFFIUuzt7XSap65koni+7dCHDwpaFo2SIzU1oYvDow8xG1E8H4mPeTC6etDGJAd3&#10;27VBdhAkgM08/qmAq2PGsq7ki9lkNhDwB0TUojqDhH6g4Aqh1YGEbHRb8nkev0FakbX3tkoyC0Kb&#10;waaMjT3RGJkbOAz9tme6Io6ni3g78rqF6kjMIgzKpUkjowH8xVlHqi25/7kXqDgzHy11ZzEm/kjm&#10;yZnObifk4GVkexkRVhJUyQNng7kOw2jsHepdQy8NerBwTx2tdSL7JatTAaTM1IPTFEXpX/rp1Mus&#10;r34DAAD//wMAUEsDBBQABgAIAAAAIQALpDmR3wAAAAcBAAAPAAAAZHJzL2Rvd25yZXYueG1sTI/L&#10;TsMwEEX3SPyDNUhsotYplNKGOBUqQqyKaEEq7Nx4iEP9iGw3DX/PsILl0R3de6ZcDtawHkNsvRMw&#10;GefA0NVeta4R8Pb6OJoDi0k6JY13KOAbIyyr87NSFsqf3Ab7bWoYlbhYSAE6pa7gPNYarYxj36Gj&#10;7NMHKxNhaLgK8kTl1vCrPJ9xK1tHC1p2uNJYH7ZHK8DsvjbPT/V69ZK9z8NH/5AddjoT4vJiuL8D&#10;lnBIf8fwq0/qUJHT3h+diswQ317TL0nAFBjFi0lOuBdws5gCr0r+37/6AQAA//8DAFBLAQItABQA&#10;BgAIAAAAIQC2gziS/gAAAOEBAAATAAAAAAAAAAAAAAAAAAAAAABbQ29udGVudF9UeXBlc10ueG1s&#10;UEsBAi0AFAAGAAgAAAAhADj9If/WAAAAlAEAAAsAAAAAAAAAAAAAAAAALwEAAF9yZWxzLy5yZWxz&#10;UEsBAi0AFAAGAAgAAAAhAKHhtq8jAgAAMwQAAA4AAAAAAAAAAAAAAAAALgIAAGRycy9lMm9Eb2Mu&#10;eG1sUEsBAi0AFAAGAAgAAAAhAAukOZHfAAAABwEAAA8AAAAAAAAAAAAAAAAAfQQAAGRycy9kb3du&#10;cmV2LnhtbFBLBQYAAAAABAAEAPMAAACJBQAAAAA=&#10;" fillcolor="#d8d8d8" strokecolor="black [3213]">
                <v:textbox>
                  <w:txbxContent>
                    <w:p w14:paraId="799368D6" w14:textId="77777777" w:rsidR="006C12FF" w:rsidRDefault="006C12FF" w:rsidP="002C5109">
                      <w:pPr>
                        <w:jc w:val="both"/>
                      </w:pPr>
                      <w:r>
                        <w:rPr>
                          <w:b/>
                        </w:rPr>
                        <w:t>Alle lizenzierten Spieler des TTC Bern welche die Minimalklassierung erfüllen</w:t>
                      </w:r>
                    </w:p>
                  </w:txbxContent>
                </v:textbox>
              </v:shape>
            </w:pict>
          </mc:Fallback>
        </mc:AlternateContent>
      </w:r>
      <w:r w:rsidRPr="00F33E0A">
        <w:rPr>
          <w:b/>
          <w:sz w:val="24"/>
          <w:szCs w:val="24"/>
        </w:rPr>
        <w:t>Spieler:</w:t>
      </w:r>
    </w:p>
    <w:p w14:paraId="6C5E5FAA" w14:textId="77777777" w:rsidR="002C5109" w:rsidRPr="00F33E0A" w:rsidRDefault="002C5109" w:rsidP="002C5109">
      <w:pPr>
        <w:pStyle w:val="KeinLeerraum"/>
        <w:jc w:val="both"/>
        <w:rPr>
          <w:b/>
          <w:sz w:val="24"/>
          <w:szCs w:val="24"/>
        </w:rPr>
      </w:pPr>
    </w:p>
    <w:p w14:paraId="7B88E056" w14:textId="77777777" w:rsidR="002C5109" w:rsidRPr="00F33E0A" w:rsidRDefault="002C5109" w:rsidP="002C5109">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15776" behindDoc="0" locked="0" layoutInCell="1" allowOverlap="1" wp14:anchorId="5F812002" wp14:editId="77B5E6B5">
                <wp:simplePos x="0" y="0"/>
                <wp:positionH relativeFrom="column">
                  <wp:posOffset>1098550</wp:posOffset>
                </wp:positionH>
                <wp:positionV relativeFrom="paragraph">
                  <wp:posOffset>2804</wp:posOffset>
                </wp:positionV>
                <wp:extent cx="4679950" cy="374400"/>
                <wp:effectExtent l="0" t="0" r="25400" b="26035"/>
                <wp:wrapNone/>
                <wp:docPr id="74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chemeClr val="bg1">
                            <a:lumMod val="85000"/>
                          </a:schemeClr>
                        </a:solidFill>
                        <a:ln w="9525">
                          <a:solidFill>
                            <a:schemeClr val="tx1"/>
                          </a:solidFill>
                          <a:miter lim="800000"/>
                          <a:headEnd/>
                          <a:tailEnd/>
                        </a:ln>
                      </wps:spPr>
                      <wps:txbx>
                        <w:txbxContent>
                          <w:p w14:paraId="09398615" w14:textId="77777777" w:rsidR="006C12FF" w:rsidRPr="00141625" w:rsidRDefault="006C12FF" w:rsidP="002C5109">
                            <w:pPr>
                              <w:spacing w:line="240" w:lineRule="auto"/>
                              <w:jc w:val="both"/>
                              <w:rPr>
                                <w:b/>
                                <w:lang w:val="fr-CH"/>
                              </w:rPr>
                            </w:pPr>
                            <w:r w:rsidRPr="00141625">
                              <w:rPr>
                                <w:rStyle w:val="xbe"/>
                                <w:b/>
                                <w:lang w:val="fr-CH"/>
                              </w:rPr>
                              <w:t>Pavillon des Sports, rue de la Charrière 78, 2300 La Chaux-de-Fonds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812002" id="_x0000_s1203" type="#_x0000_t202" style="position:absolute;left:0;text-align:left;margin-left:86.5pt;margin-top:.2pt;width:368.5pt;height:29.5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a0KMAIAAFYEAAAOAAAAZHJzL2Uyb0RvYy54bWysVNuO2yAQfa/Uf0C8N3bSZJNYcVbbbLeq&#10;tL1I234AxthGBYYCiZ1+/Q44m023Uh+qviCGgTNzzsywuR60IgfhvART0ukkp0QYDrU0bUm/f7t7&#10;s6LEB2ZqpsCIkh6Fp9fb1682vS3EDDpQtXAEQYwvelvSLgRbZJnnndDMT8AKg84GnGYBTddmtWM9&#10;omuVzfL8KuvB1dYBF97j6e3opNuE3zSChy9N40UgqqSYW0irS2sV12y7YUXrmO0kP6XB/iELzaTB&#10;oGeoWxYY2Tv5B5SW3IGHJkw46AyaRnKROCCbaf6CzUPHrEhcUBxvzzL5/wfLPx8e7FdHwvAOBixg&#10;IuHtPfAfnhjYdcy04sY56DvBagw8jZJlvfXF6WmU2hc+glT9J6ixyGwfIAENjdNRFeRJEB0LcDyL&#10;LoZAOB7Or5br9QJdHH1vl/N5nqqSseLptXU+fBCgSdyU1GFREzo73PsQs2HF05UYzIOS9Z1UKhmx&#10;kcROOXJg2AJVOzJUe42pjmerRX4OmfouXk+ovyEpQ/qSrhezxajRX6KEYVTpRS5aBux1JXVJVxhy&#10;DMqKKOx7U6dODEyqcY+klDkpHcUdZQ5DNRBZYxlQMXwRpa+gPqL4DsbmxmHETQfuFyU9NnZJ/c89&#10;c4IS9dFgAddTlBgnIRnzxXKGhrv0VJceZjhClTRQMm53YZyevXWy7TDSKKiBGyx6I1M9nrM6EcDm&#10;TYKeBi1Ox6Wdbj1/B9tHAAAA//8DAFBLAwQUAAYACAAAACEAWDUcPd4AAAAHAQAADwAAAGRycy9k&#10;b3ducmV2LnhtbEyPy07DMBBF90j8gzVI7KjT0gcNcaoK8ajUDZQuWLrx5KHG4yh2Hv17hhVdHt3R&#10;vWeSzWhr0WPrK0cKppMIBFLmTEWFguP328MTCB80GV07QgUX9LBJb28SHRs30Bf2h1AILiEfawVl&#10;CE0spc9KtNpPXIPEWe5aqwNjW0jT6oHLbS1nUbSUVlfEC6Vu8KXE7HzorIJmkfef77vj8nWbVx+r&#10;bviRl71T6v5u3D6DCDiG/2P402d1SNnp5DoyXtTMq0f+JSiYg+B4PY0YTwoW6znINJHX/ukvAAAA&#10;//8DAFBLAQItABQABgAIAAAAIQC2gziS/gAAAOEBAAATAAAAAAAAAAAAAAAAAAAAAABbQ29udGVu&#10;dF9UeXBlc10ueG1sUEsBAi0AFAAGAAgAAAAhADj9If/WAAAAlAEAAAsAAAAAAAAAAAAAAAAALwEA&#10;AF9yZWxzLy5yZWxzUEsBAi0AFAAGAAgAAAAhAJzVrQowAgAAVgQAAA4AAAAAAAAAAAAAAAAALgIA&#10;AGRycy9lMm9Eb2MueG1sUEsBAi0AFAAGAAgAAAAhAFg1HD3eAAAABwEAAA8AAAAAAAAAAAAAAAAA&#10;igQAAGRycy9kb3ducmV2LnhtbFBLBQYAAAAABAAEAPMAAACVBQAAAAA=&#10;" fillcolor="#d8d8d8 [2732]" strokecolor="black [3213]">
                <v:textbox>
                  <w:txbxContent>
                    <w:p w14:paraId="09398615" w14:textId="77777777" w:rsidR="006C12FF" w:rsidRPr="00141625" w:rsidRDefault="006C12FF" w:rsidP="002C5109">
                      <w:pPr>
                        <w:spacing w:line="240" w:lineRule="auto"/>
                        <w:jc w:val="both"/>
                        <w:rPr>
                          <w:b/>
                          <w:lang w:val="fr-CH"/>
                        </w:rPr>
                      </w:pPr>
                      <w:r w:rsidRPr="00141625">
                        <w:rPr>
                          <w:rStyle w:val="xbe"/>
                          <w:b/>
                          <w:lang w:val="fr-CH"/>
                        </w:rPr>
                        <w:t>Pavillon des Sports, rue de la Charrière 78, 2300 La Chaux-de-Fonds</w:t>
                      </w:r>
                    </w:p>
                  </w:txbxContent>
                </v:textbox>
              </v:shape>
            </w:pict>
          </mc:Fallback>
        </mc:AlternateContent>
      </w:r>
      <w:r w:rsidRPr="00F33E0A">
        <w:rPr>
          <w:b/>
          <w:sz w:val="24"/>
          <w:szCs w:val="24"/>
        </w:rPr>
        <w:t>Spielort:</w:t>
      </w:r>
    </w:p>
    <w:p w14:paraId="4D132C84" w14:textId="77777777" w:rsidR="002C5109" w:rsidRPr="00F33E0A" w:rsidRDefault="002C5109" w:rsidP="002C5109">
      <w:pPr>
        <w:pStyle w:val="KeinLeerraum"/>
        <w:jc w:val="both"/>
        <w:rPr>
          <w:b/>
          <w:sz w:val="24"/>
          <w:szCs w:val="24"/>
        </w:rPr>
      </w:pPr>
      <w:r>
        <w:rPr>
          <w:noProof/>
          <w:sz w:val="24"/>
          <w:szCs w:val="24"/>
          <w:lang w:eastAsia="de-CH"/>
        </w:rPr>
        <mc:AlternateContent>
          <mc:Choice Requires="wps">
            <w:drawing>
              <wp:anchor distT="0" distB="0" distL="114300" distR="114300" simplePos="0" relativeHeight="251913728" behindDoc="0" locked="0" layoutInCell="1" allowOverlap="1" wp14:anchorId="1860A2DF" wp14:editId="4E54F4E4">
                <wp:simplePos x="0" y="0"/>
                <wp:positionH relativeFrom="column">
                  <wp:posOffset>1098550</wp:posOffset>
                </wp:positionH>
                <wp:positionV relativeFrom="paragraph">
                  <wp:posOffset>177800</wp:posOffset>
                </wp:positionV>
                <wp:extent cx="4679950" cy="345440"/>
                <wp:effectExtent l="0" t="0" r="25400" b="16510"/>
                <wp:wrapNone/>
                <wp:docPr id="744"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440"/>
                        </a:xfrm>
                        <a:prstGeom prst="rect">
                          <a:avLst/>
                        </a:prstGeom>
                        <a:solidFill>
                          <a:srgbClr val="A5A5A5"/>
                        </a:solidFill>
                        <a:ln w="9525">
                          <a:solidFill>
                            <a:srgbClr val="000000"/>
                          </a:solidFill>
                          <a:miter lim="800000"/>
                          <a:headEnd/>
                          <a:tailEnd/>
                        </a:ln>
                      </wps:spPr>
                      <wps:txbx>
                        <w:txbxContent>
                          <w:p w14:paraId="79CD8C3A" w14:textId="77777777" w:rsidR="006C12FF" w:rsidRDefault="006C12FF" w:rsidP="002C51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0A2DF" id="_x0000_s1204" type="#_x0000_t202" style="position:absolute;left:0;text-align:left;margin-left:86.5pt;margin-top:14pt;width:368.5pt;height:27.2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p/HQIAADQEAAAOAAAAZHJzL2Uyb0RvYy54bWysk21v2yAQx99P2ndAvF+cZHHbWHGqLF2n&#10;Sd2D1O0DYIxjNMyxg8TuPn0PnKZRt72ZZkuI4+DP3e+O1fXQGXZQ6DXYks8mU86UlVBruyv592+3&#10;b64480HYWhiwquQPyvPr9etXq94Vag4tmFohIxHri96VvA3BFVnmZas64SfglCVnA9iJQCbushpF&#10;T+qdyebT6UXWA9YOQSrvafVmdPJ10m8aJcOXpvEqMFNyii2kEdNYxTFbr0SxQ+FaLY9hiH+IohPa&#10;0qUnqRsRBNuj/k2q0xLBQxMmEroMmkZLlXKgbGbTF9nct8KplAvB8e6Eyf8/Wfn5cO++IgvDOxio&#10;gCkJ7+5A/vDMwrYVdqc2iNC3StR08Swiy3rni+PRiNoXPopU/SeoqchiHyAJDQ12kQrlyUidCvBw&#10;gq6GwCQtLi4ul8ucXJJ8bxf5YpGqkoni6bRDHz4o6FiclBypqEldHO58iNGI4mlLvMyD0fWtNiYZ&#10;uKu2BtlBUANs8vinBF5sM5b1JV/m83wE8FeJafr+JNHpQJ1sdFfyq9MmUURs722d+iwIbcY5hWzs&#10;kWNEN0IMQzUwXRPkPGGOYCuoHwgtwti69NRo0gL+4qynti25/7kXqDgzHy2VZzmL/FhIxiK/nJOB&#10;557q3COsJKmSB87G6TaMb2PvUO9aumlsCAsbKmmjE+3nqI4JUGumIhyfUez9czvten7s60cAAAD/&#10;/wMAUEsDBBQABgAIAAAAIQCxChSa3wAAAAkBAAAPAAAAZHJzL2Rvd25yZXYueG1sTI9BS8NAEIXv&#10;Qv/DMgUvYjeNxaYxm1IEBfFiq+h1mx2zodnZkN006b93POlp5jGPN98rtpNrxRn70HhSsFwkIJAq&#10;bxqqFXy8P91mIELUZHTrCRVcMMC2nF0VOjd+pD2eD7EWHEIh1wpsjF0uZagsOh0WvkPi27fvnY4s&#10;+1qaXo8c7lqZJsm9dLoh/mB1h48Wq9NhcAq+hsrcjFa+1bjePL+u5P7z8mKVup5PuwcQEaf4Z4Zf&#10;fEaHkpmOfiATRMt6fcddooI048mGzTLh5aggS1cgy0L+b1D+AAAA//8DAFBLAQItABQABgAIAAAA&#10;IQC2gziS/gAAAOEBAAATAAAAAAAAAAAAAAAAAAAAAABbQ29udGVudF9UeXBlc10ueG1sUEsBAi0A&#10;FAAGAAgAAAAhADj9If/WAAAAlAEAAAsAAAAAAAAAAAAAAAAALwEAAF9yZWxzLy5yZWxzUEsBAi0A&#10;FAAGAAgAAAAhAP92Cn8dAgAANAQAAA4AAAAAAAAAAAAAAAAALgIAAGRycy9lMm9Eb2MueG1sUEsB&#10;Ai0AFAAGAAgAAAAhALEKFJrfAAAACQEAAA8AAAAAAAAAAAAAAAAAdwQAAGRycy9kb3ducmV2Lnht&#10;bFBLBQYAAAAABAAEAPMAAACDBQAAAAA=&#10;" fillcolor="#a5a5a5">
                <v:textbox>
                  <w:txbxContent>
                    <w:p w14:paraId="79CD8C3A" w14:textId="77777777" w:rsidR="006C12FF" w:rsidRDefault="006C12FF" w:rsidP="002C5109"/>
                  </w:txbxContent>
                </v:textbox>
              </v:shape>
            </w:pict>
          </mc:Fallback>
        </mc:AlternateContent>
      </w:r>
    </w:p>
    <w:p w14:paraId="739FA5BB" w14:textId="77777777" w:rsidR="002C5109" w:rsidRPr="00F33E0A" w:rsidRDefault="002C5109" w:rsidP="002C5109">
      <w:pPr>
        <w:pStyle w:val="KeinLeerraum"/>
        <w:shd w:val="clear" w:color="auto" w:fill="C00000"/>
        <w:jc w:val="both"/>
        <w:rPr>
          <w:b/>
          <w:sz w:val="24"/>
          <w:szCs w:val="24"/>
        </w:rPr>
      </w:pPr>
      <w:r w:rsidRPr="00F33E0A">
        <w:rPr>
          <w:b/>
          <w:sz w:val="24"/>
          <w:szCs w:val="24"/>
        </w:rPr>
        <w:t>Treffpunkt:</w:t>
      </w:r>
    </w:p>
    <w:p w14:paraId="4EA5F8B5" w14:textId="77777777" w:rsidR="002C5109" w:rsidRDefault="002C5109" w:rsidP="002C5109">
      <w:pPr>
        <w:pStyle w:val="KeinLeerraum"/>
        <w:jc w:val="both"/>
        <w:rPr>
          <w:rFonts w:ascii="Arial" w:hAnsi="Arial" w:cs="Arial"/>
        </w:rPr>
      </w:pPr>
    </w:p>
    <w:p w14:paraId="504328AC" w14:textId="77777777" w:rsidR="002C5109" w:rsidRDefault="002C5109" w:rsidP="002C5109">
      <w:pPr>
        <w:pStyle w:val="KeinLeerraum"/>
        <w:jc w:val="both"/>
        <w:rPr>
          <w:rFonts w:ascii="Arial" w:hAnsi="Arial" w:cs="Arial"/>
        </w:rPr>
      </w:pPr>
    </w:p>
    <w:p w14:paraId="3B7C1E0F" w14:textId="77777777" w:rsidR="002C5109" w:rsidRDefault="002C5109" w:rsidP="002C5109">
      <w:pPr>
        <w:pStyle w:val="KeinLeerraum"/>
        <w:jc w:val="both"/>
        <w:rPr>
          <w:rFonts w:ascii="Arial" w:hAnsi="Arial" w:cs="Arial"/>
        </w:rPr>
      </w:pPr>
    </w:p>
    <w:p w14:paraId="2399FB8B" w14:textId="77777777" w:rsidR="002C5109" w:rsidRDefault="002C5109" w:rsidP="002C5109">
      <w:pPr>
        <w:pStyle w:val="KeinLeerraum"/>
      </w:pPr>
      <w:r>
        <w:t>Letzte Saison</w:t>
      </w:r>
      <w:r w:rsidR="00AD47FD">
        <w:t xml:space="preserve"> </w:t>
      </w:r>
      <w:r w:rsidR="008F3026">
        <w:t xml:space="preserve">konnte </w:t>
      </w:r>
      <w:r w:rsidR="00141625">
        <w:t>Samuel</w:t>
      </w:r>
      <w:r w:rsidR="008F3026">
        <w:t xml:space="preserve"> Morales</w:t>
      </w:r>
      <w:r w:rsidR="00AD47FD">
        <w:t xml:space="preserve"> </w:t>
      </w:r>
      <w:r w:rsidR="00141625">
        <w:t>2</w:t>
      </w:r>
      <w:r w:rsidR="008F3026">
        <w:t>x Bronze holen.</w:t>
      </w:r>
    </w:p>
    <w:p w14:paraId="6553D205" w14:textId="77777777" w:rsidR="00AD47FD" w:rsidRDefault="00AD47FD" w:rsidP="002C5109">
      <w:pPr>
        <w:pStyle w:val="KeinLeerraum"/>
      </w:pPr>
    </w:p>
    <w:p w14:paraId="5BACF171" w14:textId="77777777" w:rsidR="00AD47FD" w:rsidRDefault="00AD47FD" w:rsidP="002C5109">
      <w:pPr>
        <w:pStyle w:val="KeinLeerraum"/>
      </w:pPr>
    </w:p>
    <w:p w14:paraId="14B75DE9" w14:textId="77777777" w:rsidR="002C5109" w:rsidRDefault="002C5109" w:rsidP="00E71E23">
      <w:pPr>
        <w:pStyle w:val="KeinLeerraum"/>
      </w:pPr>
    </w:p>
    <w:p w14:paraId="599A6FA9" w14:textId="77777777" w:rsidR="002C5109" w:rsidRDefault="00141625" w:rsidP="00E71E23">
      <w:pPr>
        <w:pStyle w:val="KeinLeerraum"/>
      </w:pPr>
      <w:r w:rsidRPr="00AD47FD">
        <w:rPr>
          <w:noProof/>
          <w:lang w:eastAsia="de-CH"/>
        </w:rPr>
        <w:drawing>
          <wp:anchor distT="0" distB="0" distL="114300" distR="114300" simplePos="0" relativeHeight="251922944" behindDoc="1" locked="0" layoutInCell="1" allowOverlap="1" wp14:anchorId="2C43AB4B" wp14:editId="3B0F1544">
            <wp:simplePos x="0" y="0"/>
            <wp:positionH relativeFrom="column">
              <wp:posOffset>3015615</wp:posOffset>
            </wp:positionH>
            <wp:positionV relativeFrom="paragraph">
              <wp:posOffset>36195</wp:posOffset>
            </wp:positionV>
            <wp:extent cx="2971800" cy="1566545"/>
            <wp:effectExtent l="0" t="0" r="0" b="0"/>
            <wp:wrapNone/>
            <wp:docPr id="747"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971800" cy="1566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47FD">
        <w:rPr>
          <w:noProof/>
          <w:lang w:eastAsia="de-CH"/>
        </w:rPr>
        <w:drawing>
          <wp:anchor distT="0" distB="0" distL="114300" distR="114300" simplePos="0" relativeHeight="251921920" behindDoc="1" locked="0" layoutInCell="1" allowOverlap="1" wp14:anchorId="4CAFB44F" wp14:editId="0BA5160A">
            <wp:simplePos x="0" y="0"/>
            <wp:positionH relativeFrom="column">
              <wp:posOffset>-132715</wp:posOffset>
            </wp:positionH>
            <wp:positionV relativeFrom="paragraph">
              <wp:posOffset>71120</wp:posOffset>
            </wp:positionV>
            <wp:extent cx="2971800" cy="1486535"/>
            <wp:effectExtent l="0" t="0" r="0" b="0"/>
            <wp:wrapNone/>
            <wp:docPr id="746"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971800" cy="1486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BA9332" w14:textId="77777777" w:rsidR="002C5109" w:rsidRDefault="002C5109" w:rsidP="00E71E23">
      <w:pPr>
        <w:pStyle w:val="KeinLeerraum"/>
      </w:pPr>
    </w:p>
    <w:p w14:paraId="54AD8EC0" w14:textId="77777777" w:rsidR="002C5109" w:rsidRDefault="002C5109" w:rsidP="00E71E23">
      <w:pPr>
        <w:pStyle w:val="KeinLeerraum"/>
      </w:pPr>
    </w:p>
    <w:p w14:paraId="214A2E53" w14:textId="77777777" w:rsidR="002C5109" w:rsidRDefault="002C5109" w:rsidP="00E71E23">
      <w:pPr>
        <w:pStyle w:val="KeinLeerraum"/>
      </w:pPr>
    </w:p>
    <w:p w14:paraId="35DFE013" w14:textId="77777777" w:rsidR="002C5109" w:rsidRDefault="002C5109" w:rsidP="00E71E23">
      <w:pPr>
        <w:pStyle w:val="KeinLeerraum"/>
      </w:pPr>
    </w:p>
    <w:p w14:paraId="68A3FC09" w14:textId="77777777" w:rsidR="002C5109" w:rsidRDefault="002C5109" w:rsidP="00E71E23">
      <w:pPr>
        <w:pStyle w:val="KeinLeerraum"/>
      </w:pPr>
    </w:p>
    <w:p w14:paraId="7608DBE1" w14:textId="77777777" w:rsidR="002C5109" w:rsidRDefault="002C5109" w:rsidP="00E71E23">
      <w:pPr>
        <w:pStyle w:val="KeinLeerraum"/>
      </w:pPr>
    </w:p>
    <w:p w14:paraId="4CE8352F" w14:textId="77777777" w:rsidR="002C5109" w:rsidRDefault="002C5109" w:rsidP="00E71E23">
      <w:pPr>
        <w:pStyle w:val="KeinLeerraum"/>
      </w:pPr>
    </w:p>
    <w:p w14:paraId="034D1C07" w14:textId="77777777" w:rsidR="002C5109" w:rsidRDefault="002C5109" w:rsidP="00E71E23">
      <w:pPr>
        <w:pStyle w:val="KeinLeerraum"/>
      </w:pPr>
    </w:p>
    <w:p w14:paraId="4038E4C0" w14:textId="77777777" w:rsidR="002C5109" w:rsidRDefault="002C5109" w:rsidP="00E71E23">
      <w:pPr>
        <w:pStyle w:val="KeinLeerraum"/>
      </w:pPr>
    </w:p>
    <w:p w14:paraId="61AC7A09" w14:textId="77777777" w:rsidR="002C5109" w:rsidRDefault="002C5109" w:rsidP="00E71E23">
      <w:pPr>
        <w:pStyle w:val="KeinLeerraum"/>
      </w:pPr>
    </w:p>
    <w:p w14:paraId="30D28569" w14:textId="77777777" w:rsidR="002C5109" w:rsidRDefault="002C5109" w:rsidP="00E71E23">
      <w:pPr>
        <w:pStyle w:val="KeinLeerraum"/>
      </w:pPr>
    </w:p>
    <w:p w14:paraId="1754D454" w14:textId="77777777" w:rsidR="002C5109" w:rsidRDefault="002C5109" w:rsidP="00E71E23">
      <w:pPr>
        <w:pStyle w:val="KeinLeerraum"/>
      </w:pPr>
    </w:p>
    <w:p w14:paraId="2C62636C" w14:textId="77777777" w:rsidR="002C5109" w:rsidRDefault="002C5109" w:rsidP="00E71E23">
      <w:pPr>
        <w:pStyle w:val="KeinLeerraum"/>
      </w:pPr>
    </w:p>
    <w:p w14:paraId="558CF5F5" w14:textId="77777777" w:rsidR="00F44595" w:rsidRDefault="00862D4E" w:rsidP="00F44595">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24320" behindDoc="0" locked="0" layoutInCell="1" allowOverlap="1" wp14:anchorId="574B4138" wp14:editId="7D11D509">
                <wp:simplePos x="0" y="0"/>
                <wp:positionH relativeFrom="column">
                  <wp:posOffset>-88265</wp:posOffset>
                </wp:positionH>
                <wp:positionV relativeFrom="paragraph">
                  <wp:posOffset>-831479</wp:posOffset>
                </wp:positionV>
                <wp:extent cx="6133381" cy="603849"/>
                <wp:effectExtent l="0" t="0" r="0" b="6350"/>
                <wp:wrapNone/>
                <wp:docPr id="829" name="Textfeld 829"/>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98C132" w14:textId="77777777" w:rsidR="006C12FF" w:rsidRDefault="006C12FF" w:rsidP="00862D4E">
                            <w:r>
                              <w:rPr>
                                <w:rFonts w:ascii="Arial" w:hAnsi="Arial" w:cs="Arial"/>
                                <w:color w:val="C00000"/>
                                <w:sz w:val="56"/>
                                <w:szCs w:val="80"/>
                              </w:rPr>
                              <w:t>Lizenzierten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4B4138" id="Textfeld 829" o:spid="_x0000_s1205" type="#_x0000_t202" style="position:absolute;left:0;text-align:left;margin-left:-6.95pt;margin-top:-65.45pt;width:482.95pt;height:47.55pt;z-index:25202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hMEbgIAAEYFAAAOAAAAZHJzL2Uyb0RvYy54bWysVE1v2zAMvQ/YfxB0X52vdmkQp8hadBhQ&#10;tMXaoWdFlhJjsqhJTOzs15eS7STodumwi02JT08kH6n5VVMZtlM+lGBzPjwbcKashKK065z/eL79&#10;NOUsoLCFMGBVzvcq8KvFxw/z2s3UCDZgCuUZkdgwq13ON4hulmVBblQlwhk4ZcmpwVcCaenXWeFF&#10;TeyVyUaDwUVWgy+cB6lCoN2b1skXiV9rJfFB66CQmZxTbJi+Pn1X8Zst5mK29sJtStmFIf4hikqU&#10;li49UN0IFGzryz+oqlJ6CKDxTEKVgdalVCkHymY4eJPN00Y4lXKh4gR3KFP4f7TyfvfkHj3D5gs0&#10;JGAsSO3CLNBmzKfRvop/ipSRn0q4P5RNNcgkbV4Mx+PxdMiZJN/FYDydXEaa7Hja+YBfFVQsGjn3&#10;JEuqltjdBWyhPSReZuG2NCZJYyyriXR8PkgHDh4iNzZiVRK5ozlGnizcGxUxxn5XmpVFSiBupPZS&#10;18aznaDGEFIqiyn3xEvoiNIUxHsOdvhjVO853ObR3wwWD4er0oJP2b8Ju/jZh6xbPNX8JO9oYrNq&#10;KHES9nzUS7uCYk+Ke2iHITh5W5IsdyLgo/DU/SQyTTQ+0EcboPJDZ3G2Af/7b/sRT01JXs5qmqac&#10;h19b4RVn5puldr0cTiZx/NJicv55RAt/6lmdeuy2ugbShVqKoktmxKPpTe2heqHBX8ZbySWspLtz&#10;jr15je2M08Mh1XKZQDRwTuCdfXIyUkeZYtM9Ny/Cu64zkXr6Hvq5E7M3Ddpi40kLyy2CLlP3xkq3&#10;Ve0UoGFN/d89LPE1OF0n1PH5W7wCAAD//wMAUEsDBBQABgAIAAAAIQB9fU4i4gAAAAwBAAAPAAAA&#10;ZHJzL2Rvd25yZXYueG1sTI9BT8MwDIXvSPyHyEjctnSdirrSdJoqTUgIDhu7cHMbr61oktJkW+HX&#10;Y7iM27P99Py9fD2ZXpxp9J2zChbzCATZ2unONgoOb9tZCsIHtBp7Z0nBF3lYF7c3OWbaXeyOzvvQ&#10;CA6xPkMFbQhDJqWvWzLo524gy7ejGw0GHsdG6hEvHG56GUfRgzTYWf7Q4kBlS/XH/mQUPJfbV9xV&#10;sUm/+/Lp5bgZPg/viVL3d9PmEUSgKVzN8IvP6FAwU+VOVnvRK5gtliu2/omIFVtWScz1Kl4tkxRk&#10;kcv/JYofAAAA//8DAFBLAQItABQABgAIAAAAIQC2gziS/gAAAOEBAAATAAAAAAAAAAAAAAAAAAAA&#10;AABbQ29udGVudF9UeXBlc10ueG1sUEsBAi0AFAAGAAgAAAAhADj9If/WAAAAlAEAAAsAAAAAAAAA&#10;AAAAAAAALwEAAF9yZWxzLy5yZWxzUEsBAi0AFAAGAAgAAAAhAIIKEwRuAgAARgUAAA4AAAAAAAAA&#10;AAAAAAAALgIAAGRycy9lMm9Eb2MueG1sUEsBAi0AFAAGAAgAAAAhAH19TiLiAAAADAEAAA8AAAAA&#10;AAAAAAAAAAAAyAQAAGRycy9kb3ducmV2LnhtbFBLBQYAAAAABAAEAPMAAADXBQAAAAA=&#10;" filled="f" stroked="f" strokeweight=".5pt">
                <v:textbox>
                  <w:txbxContent>
                    <w:p w14:paraId="0198C132" w14:textId="77777777" w:rsidR="006C12FF" w:rsidRDefault="006C12FF" w:rsidP="00862D4E">
                      <w:r>
                        <w:rPr>
                          <w:rFonts w:ascii="Arial" w:hAnsi="Arial" w:cs="Arial"/>
                          <w:color w:val="C00000"/>
                          <w:sz w:val="56"/>
                          <w:szCs w:val="80"/>
                        </w:rPr>
                        <w:t>Lizenzierten Wettkämpfe</w:t>
                      </w:r>
                    </w:p>
                  </w:txbxContent>
                </v:textbox>
              </v:shape>
            </w:pict>
          </mc:Fallback>
        </mc:AlternateContent>
      </w:r>
      <w:r w:rsidR="0020311D">
        <w:rPr>
          <w:b/>
          <w:color w:val="C00000"/>
          <w:sz w:val="28"/>
          <w:szCs w:val="28"/>
        </w:rPr>
        <w:t>Team Schweizer-Meisterschaft</w:t>
      </w:r>
      <w:r w:rsidR="00F44595">
        <w:rPr>
          <w:b/>
          <w:color w:val="C00000"/>
          <w:sz w:val="28"/>
          <w:szCs w:val="28"/>
        </w:rPr>
        <w:t xml:space="preserve"> Nachwuchs (National - STT)</w:t>
      </w:r>
    </w:p>
    <w:p w14:paraId="1BC49C09" w14:textId="77777777" w:rsidR="00F44595" w:rsidRDefault="00F44595" w:rsidP="00F44595">
      <w:pPr>
        <w:pStyle w:val="KeinLeerraum"/>
        <w:jc w:val="both"/>
        <w:rPr>
          <w:color w:val="C00000"/>
          <w:sz w:val="24"/>
          <w:szCs w:val="24"/>
        </w:rPr>
      </w:pPr>
    </w:p>
    <w:p w14:paraId="60A2CB8D" w14:textId="77777777" w:rsidR="002C5109" w:rsidRDefault="0020311D" w:rsidP="000A13A5">
      <w:pPr>
        <w:pStyle w:val="KeinLeerraum"/>
        <w:jc w:val="both"/>
      </w:pPr>
      <w:r>
        <w:rPr>
          <w:sz w:val="24"/>
          <w:szCs w:val="24"/>
        </w:rPr>
        <w:t>Bei der Team Schweizer-Meisterschaft wird wie in der Nachwuchsmeisterschaft in 3er Teams gespielt. Einziger Unterschied ist, dass sobald ein Team 6 Siege hat das Spiel vorbei ist. Um sich für den Schweizerfinal zu qualifizieren muss zuerst im Regionalverband eine Qualifikation gespielt werden. Man kann in den Kategorien U13, U15 und U18 ein Team melden wobei auch U13 Spieler bei den U15 oder U18 mitspielen können. Um die Teilnahme am Schweizerfinal auf sicher zu haben</w:t>
      </w:r>
      <w:r w:rsidR="000D0639">
        <w:rPr>
          <w:sz w:val="24"/>
          <w:szCs w:val="24"/>
        </w:rPr>
        <w:t>,</w:t>
      </w:r>
      <w:r>
        <w:rPr>
          <w:sz w:val="24"/>
          <w:szCs w:val="24"/>
        </w:rPr>
        <w:t xml:space="preserve"> muss man in der Qualifikation den 1. Platz erreichen. Je nach Klassierungsstärke des Teams wird man beim Final bereits für die 2. Gruppenphase gesetzt, ansonsten muss zuerst die 1. Gruppenphase gespielt werden. Der Final erstreckt sich </w:t>
      </w:r>
      <w:r w:rsidR="008F3026">
        <w:rPr>
          <w:sz w:val="24"/>
          <w:szCs w:val="24"/>
        </w:rPr>
        <w:t>dabei über 2 Tage. Da dieser</w:t>
      </w:r>
      <w:r>
        <w:rPr>
          <w:sz w:val="24"/>
          <w:szCs w:val="24"/>
        </w:rPr>
        <w:t xml:space="preserve"> in der Saison </w:t>
      </w:r>
      <w:r w:rsidR="00862708">
        <w:rPr>
          <w:sz w:val="24"/>
          <w:szCs w:val="24"/>
        </w:rPr>
        <w:t>2018/19</w:t>
      </w:r>
      <w:r>
        <w:rPr>
          <w:sz w:val="24"/>
          <w:szCs w:val="24"/>
        </w:rPr>
        <w:t xml:space="preserve"> </w:t>
      </w:r>
      <w:r w:rsidR="00D848D5">
        <w:rPr>
          <w:sz w:val="24"/>
          <w:szCs w:val="24"/>
        </w:rPr>
        <w:t xml:space="preserve">erneut </w:t>
      </w:r>
      <w:r>
        <w:rPr>
          <w:sz w:val="24"/>
          <w:szCs w:val="24"/>
        </w:rPr>
        <w:t xml:space="preserve">in Neuhausen (Kanton Schaffhausen) sein wird, wird bei einer allfälligen Qualifikation dort übernachtet. </w:t>
      </w:r>
    </w:p>
    <w:p w14:paraId="6067C899" w14:textId="77777777" w:rsidR="0020311D" w:rsidRDefault="0020311D" w:rsidP="0020311D">
      <w:pPr>
        <w:pStyle w:val="KeinLeerraum"/>
      </w:pPr>
    </w:p>
    <w:p w14:paraId="08877066" w14:textId="77777777" w:rsidR="0020311D" w:rsidRPr="00F33E0A" w:rsidRDefault="0020311D" w:rsidP="0020311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24992" behindDoc="0" locked="0" layoutInCell="1" allowOverlap="1" wp14:anchorId="3026B65A" wp14:editId="582E6CBE">
                <wp:simplePos x="0" y="0"/>
                <wp:positionH relativeFrom="column">
                  <wp:posOffset>1099820</wp:posOffset>
                </wp:positionH>
                <wp:positionV relativeFrom="paragraph">
                  <wp:posOffset>0</wp:posOffset>
                </wp:positionV>
                <wp:extent cx="4679950" cy="1831340"/>
                <wp:effectExtent l="0" t="0" r="25400" b="16510"/>
                <wp:wrapNone/>
                <wp:docPr id="74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1831340"/>
                        </a:xfrm>
                        <a:prstGeom prst="rect">
                          <a:avLst/>
                        </a:prstGeom>
                        <a:solidFill>
                          <a:srgbClr val="D8D8D8"/>
                        </a:solidFill>
                        <a:ln w="9525">
                          <a:solidFill>
                            <a:srgbClr val="000000"/>
                          </a:solidFill>
                          <a:miter lim="800000"/>
                          <a:headEnd/>
                          <a:tailEnd/>
                        </a:ln>
                      </wps:spPr>
                      <wps:txbx>
                        <w:txbxContent>
                          <w:p w14:paraId="794D02CE" w14:textId="77777777" w:rsidR="006C12FF" w:rsidRDefault="006C12FF" w:rsidP="000A13A5">
                            <w:r>
                              <w:rPr>
                                <w:b/>
                              </w:rPr>
                              <w:t>22.06.2019</w:t>
                            </w:r>
                            <w:r>
                              <w:rPr>
                                <w:b/>
                              </w:rPr>
                              <w:br/>
                              <w:t xml:space="preserve">23.06.2019 </w:t>
                            </w:r>
                          </w:p>
                          <w:p w14:paraId="1A719871" w14:textId="77777777" w:rsidR="006C12FF" w:rsidRDefault="006C12FF" w:rsidP="002031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26B65A" id="_x0000_s1206" type="#_x0000_t202" style="position:absolute;left:0;text-align:left;margin-left:86.6pt;margin-top:0;width:368.5pt;height:144.2pt;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PvCHgIAADUEAAAOAAAAZHJzL2Uyb0RvYy54bWysU9tu2zAMfR+wfxD0vjjXNjHiFF2yDgO6&#10;C9DtA2RZjoXJokYpsbuvHyWnadBtL8NsQCBF6pA8JNc3fWvYUaHXYAs+GY05U1ZCpe2+4N++3r1Z&#10;cuaDsJUwYFXBH5XnN5vXr9ady9UUGjCVQkYg1uedK3gTgsuzzMtGtcKPwClLxhqwFYFU3GcVio7Q&#10;W5NNx+OrrAOsHIJU3tPtbjDyTcKvayXD57r2KjBTcMotpBPTWcYz26xFvkfhGi1PaYh/yKIV2lLQ&#10;M9ROBMEOqH+DarVE8FCHkYQ2g7rWUqUaqJrJ+EU1D41wKtVC5Hh3psn/P1j56fjgviAL/VvoqYGp&#10;CO/uQX73zMK2EXavbhGha5SoKPAkUpZ1zuenp5Fqn/sIUnYfoaImi0OABNTX2EZWqE5G6NSAxzPp&#10;qg9M0uX86nq1WpBJkm2ynE1m89SWTORPzx368F5By6JQcKSuJnhxvPchpiPyJ5cYzYPR1Z02Jim4&#10;L7cG2VHQBOyW8U8VvHAzlnUFXy2mi4GBv0KM0/cniFYHGmWj24Ivz04ij7y9s1UatCC0GWRK2dgT&#10;kZG7gcXQlz3TFfGwmMUQkdkSqkfiFmGYXdo1EhrAn5x1NLcF9z8OAhVn5oOl/qwmc+KPhaTMF9dT&#10;UvDSUl5ahJUEVfDA2SBuw7AcB4d631CkYSIs3FJPa53Yfs7qVADNZmrCaY/i8F/qyet52ze/AAAA&#10;//8DAFBLAwQUAAYACAAAACEAth3O9twAAAAIAQAADwAAAGRycy9kb3ducmV2LnhtbEyPy07DMBBF&#10;90j8gzVIbBB1mhYIIU5VVaqg7Pr4gGk8JBHxOIrdNv17hhUsj+7VfRSL0XXqTENoPRuYThJQxJW3&#10;LdcGDvv1YwYqRGSLnWcycKUAi/L2psDc+gtv6byLtZIQDjkaaGLsc61D1ZDDMPE9sWhffnAYBYda&#10;2wEvEu46nSbJs3bYsjQ02NOqoep7d3IG7Kp7WM8r/Fge4uYzXGfj0/59a8z93bh8AxVpjH9m+J0v&#10;06GUTUd/YhtUJ/wyS8VqQB6J/DpNBI8G0iybgy4L/f9A+QMAAP//AwBQSwECLQAUAAYACAAAACEA&#10;toM4kv4AAADhAQAAEwAAAAAAAAAAAAAAAAAAAAAAW0NvbnRlbnRfVHlwZXNdLnhtbFBLAQItABQA&#10;BgAIAAAAIQA4/SH/1gAAAJQBAAALAAAAAAAAAAAAAAAAAC8BAABfcmVscy8ucmVsc1BLAQItABQA&#10;BgAIAAAAIQBhjPvCHgIAADUEAAAOAAAAAAAAAAAAAAAAAC4CAABkcnMvZTJvRG9jLnhtbFBLAQIt&#10;ABQABgAIAAAAIQC2Hc723AAAAAgBAAAPAAAAAAAAAAAAAAAAAHgEAABkcnMvZG93bnJldi54bWxQ&#10;SwUGAAAAAAQABADzAAAAgQUAAAAA&#10;" fillcolor="#d8d8d8">
                <v:textbox>
                  <w:txbxContent>
                    <w:p w14:paraId="794D02CE" w14:textId="77777777" w:rsidR="006C12FF" w:rsidRDefault="006C12FF" w:rsidP="000A13A5">
                      <w:r>
                        <w:rPr>
                          <w:b/>
                        </w:rPr>
                        <w:t>22.06.2019</w:t>
                      </w:r>
                      <w:r>
                        <w:rPr>
                          <w:b/>
                        </w:rPr>
                        <w:br/>
                        <w:t xml:space="preserve">23.06.2019 </w:t>
                      </w:r>
                    </w:p>
                    <w:p w14:paraId="1A719871" w14:textId="77777777" w:rsidR="006C12FF" w:rsidRDefault="006C12FF" w:rsidP="0020311D"/>
                  </w:txbxContent>
                </v:textbox>
              </v:shape>
            </w:pict>
          </mc:Fallback>
        </mc:AlternateContent>
      </w:r>
      <w:r w:rsidRPr="00F33E0A">
        <w:rPr>
          <w:b/>
          <w:sz w:val="24"/>
          <w:szCs w:val="24"/>
        </w:rPr>
        <w:t>Datum:</w:t>
      </w:r>
    </w:p>
    <w:p w14:paraId="4EEFB239" w14:textId="77777777" w:rsidR="0020311D" w:rsidRDefault="0020311D" w:rsidP="0020311D">
      <w:pPr>
        <w:pStyle w:val="KeinLeerraum"/>
        <w:jc w:val="both"/>
        <w:rPr>
          <w:sz w:val="24"/>
          <w:szCs w:val="24"/>
        </w:rPr>
      </w:pPr>
    </w:p>
    <w:p w14:paraId="5C95253F" w14:textId="77777777" w:rsidR="0020311D" w:rsidRDefault="0020311D" w:rsidP="0020311D">
      <w:pPr>
        <w:pStyle w:val="KeinLeerraum"/>
        <w:jc w:val="both"/>
        <w:rPr>
          <w:sz w:val="24"/>
          <w:szCs w:val="24"/>
        </w:rPr>
      </w:pPr>
    </w:p>
    <w:p w14:paraId="60C2DB58" w14:textId="77777777" w:rsidR="0020311D" w:rsidRPr="00F33E0A" w:rsidRDefault="0020311D" w:rsidP="0020311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29088" behindDoc="0" locked="0" layoutInCell="1" allowOverlap="1" wp14:anchorId="080E8AE5" wp14:editId="30F32CD0">
                <wp:simplePos x="0" y="0"/>
                <wp:positionH relativeFrom="column">
                  <wp:posOffset>1099820</wp:posOffset>
                </wp:positionH>
                <wp:positionV relativeFrom="paragraph">
                  <wp:posOffset>-1270</wp:posOffset>
                </wp:positionV>
                <wp:extent cx="4679950" cy="561975"/>
                <wp:effectExtent l="0" t="0" r="25400" b="28575"/>
                <wp:wrapNone/>
                <wp:docPr id="74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61975"/>
                        </a:xfrm>
                        <a:prstGeom prst="rect">
                          <a:avLst/>
                        </a:prstGeom>
                        <a:solidFill>
                          <a:srgbClr val="D8D8D8"/>
                        </a:solidFill>
                        <a:ln w="9525">
                          <a:solidFill>
                            <a:schemeClr val="tx1"/>
                          </a:solidFill>
                          <a:miter lim="800000"/>
                          <a:headEnd/>
                          <a:tailEnd/>
                        </a:ln>
                      </wps:spPr>
                      <wps:txbx>
                        <w:txbxContent>
                          <w:p w14:paraId="6547A878" w14:textId="77777777" w:rsidR="006C12FF" w:rsidRDefault="006C12FF" w:rsidP="0020311D">
                            <w:r>
                              <w:rPr>
                                <w:b/>
                              </w:rPr>
                              <w:t>Uhrzeiten abhängig von Klassierungsstärke des Teams</w:t>
                            </w:r>
                          </w:p>
                          <w:p w14:paraId="0916F111" w14:textId="77777777" w:rsidR="006C12FF" w:rsidRPr="005A334D" w:rsidRDefault="006C12FF" w:rsidP="0020311D">
                            <w:pPr>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E8AE5" id="_x0000_s1207" type="#_x0000_t202" style="position:absolute;left:0;text-align:left;margin-left:86.6pt;margin-top:-.1pt;width:368.5pt;height:44.25pt;z-index:2519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AeJIwIAADMEAAAOAAAAZHJzL2Uyb0RvYy54bWysU9tu2zAMfR+wfxD0vjgJ4qQx4hRdsg4D&#10;ugvQ7QMUWY6FyaJGKbGzrx8lp2navQ2zAUEUpUPy8HB127eGHRV6Dbbkk9GYM2UlVNruS/7j+/27&#10;G858ELYSBqwq+Ul5frt++2bVuUJNoQFTKWQEYn3RuZI3Ibgiy7xsVCv8CJyy5KwBWxHIxH1WoegI&#10;vTXZdDyeZx1g5RCk8p5Ot4OTrxN+XSsZvta1V4GZklNuIa2Y1l1cs/VKFHsUrtHynIb4hyxaoS0F&#10;vUBtRRDsgPovqFZLBA91GEloM6hrLVWqgaqZjF9V89gIp1ItRI53F5r8/4OVX46P7huy0L+HnhqY&#10;ivDuAeRPzyxsGmH36g4RukaJigJPImVZ53xxfhqp9oWPILvuM1TUZHEIkID6GtvICtXJCJ0acLqQ&#10;rvrAJB3O5ovlMieXJF8+nywXeQohiqfXDn34qKBlcVNypKYmdHF88CFmI4qnKzGYB6Ore21MMnC/&#10;2xhkR0EC2N7E/4z+4pqxrCv5Mp/mAwEvIKIW1QUk9AMFrwK1OpCQjW5LfjOO3yCtyNoHWyWZBaHN&#10;sKeMjT3TGJkbOAz9rme6Io7zWXwded1BdSJmEQbl0qTRpgH8zVlHqi25/3UQqDgznyx1ZzmZzaLM&#10;kzHLF1My8Nqzu/YIKwmq5IGzYbsJw2gcHOp9Q5EGPVi4o47WOpH9nNW5AFJm6sF5iqL0r+1063nW&#10;138AAAD//wMAUEsDBBQABgAIAAAAIQAgQTBE4AAAAAgBAAAPAAAAZHJzL2Rvd25yZXYueG1sTI/N&#10;TsMwEITvSLyDtUhcotZpK0Ea4lSoCHEC0YLUcnPjJQ71T2S7aXh7lhOcdkczmv22Wo3WsAFD7LwT&#10;MJvmwNA1XnWuFfD+9jgpgMUknZLGOxTwjRFW9eVFJUvlz26Dwza1jEpcLKUAnVJfch4bjVbGqe/R&#10;kffpg5WJZGi5CvJM5dbweZ7fcCs7Rxe07HGtsTluT1aA2X1tXp6a5/Vrti/Cx/CQHXc6E+L6ary/&#10;A5ZwTH9h+MUndKiJ6eBPTkVmSN8u5hQVMKFB/nKW03IQUBQL4HXF/z9Q/wAAAP//AwBQSwECLQAU&#10;AAYACAAAACEAtoM4kv4AAADhAQAAEwAAAAAAAAAAAAAAAAAAAAAAW0NvbnRlbnRfVHlwZXNdLnht&#10;bFBLAQItABQABgAIAAAAIQA4/SH/1gAAAJQBAAALAAAAAAAAAAAAAAAAAC8BAABfcmVscy8ucmVs&#10;c1BLAQItABQABgAIAAAAIQAZvAeJIwIAADMEAAAOAAAAAAAAAAAAAAAAAC4CAABkcnMvZTJvRG9j&#10;LnhtbFBLAQItABQABgAIAAAAIQAgQTBE4AAAAAgBAAAPAAAAAAAAAAAAAAAAAH0EAABkcnMvZG93&#10;bnJldi54bWxQSwUGAAAAAAQABADzAAAAigUAAAAA&#10;" fillcolor="#d8d8d8" strokecolor="black [3213]">
                <v:textbox>
                  <w:txbxContent>
                    <w:p w14:paraId="6547A878" w14:textId="77777777" w:rsidR="006C12FF" w:rsidRDefault="006C12FF" w:rsidP="0020311D">
                      <w:r>
                        <w:rPr>
                          <w:b/>
                        </w:rPr>
                        <w:t>Uhrzeiten abhängig von Klassierungsstärke des Teams</w:t>
                      </w:r>
                    </w:p>
                    <w:p w14:paraId="0916F111" w14:textId="77777777" w:rsidR="006C12FF" w:rsidRPr="005A334D" w:rsidRDefault="006C12FF" w:rsidP="0020311D">
                      <w:pPr>
                        <w:jc w:val="both"/>
                        <w:rPr>
                          <w:b/>
                        </w:rPr>
                      </w:pPr>
                    </w:p>
                  </w:txbxContent>
                </v:textbox>
              </v:shape>
            </w:pict>
          </mc:Fallback>
        </mc:AlternateContent>
      </w:r>
      <w:r w:rsidRPr="00F33E0A">
        <w:rPr>
          <w:b/>
          <w:sz w:val="24"/>
          <w:szCs w:val="24"/>
        </w:rPr>
        <w:t>Uhrzeit:</w:t>
      </w:r>
    </w:p>
    <w:p w14:paraId="2E65A9AB" w14:textId="77777777" w:rsidR="0020311D" w:rsidRDefault="0020311D" w:rsidP="0020311D">
      <w:pPr>
        <w:pStyle w:val="KeinLeerraum"/>
        <w:jc w:val="both"/>
        <w:rPr>
          <w:b/>
          <w:sz w:val="24"/>
          <w:szCs w:val="24"/>
        </w:rPr>
      </w:pPr>
    </w:p>
    <w:p w14:paraId="0D2AD1C7" w14:textId="77777777" w:rsidR="0020311D" w:rsidRPr="00F33E0A" w:rsidRDefault="0020311D" w:rsidP="0020311D">
      <w:pPr>
        <w:pStyle w:val="KeinLeerraum"/>
        <w:jc w:val="both"/>
        <w:rPr>
          <w:b/>
          <w:sz w:val="24"/>
          <w:szCs w:val="24"/>
        </w:rPr>
      </w:pPr>
    </w:p>
    <w:p w14:paraId="3EBE6BCD" w14:textId="77777777" w:rsidR="0020311D" w:rsidRPr="00F33E0A" w:rsidRDefault="0020311D" w:rsidP="0020311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27040" behindDoc="0" locked="0" layoutInCell="1" allowOverlap="1" wp14:anchorId="7C0AF52F" wp14:editId="4B6D132B">
                <wp:simplePos x="0" y="0"/>
                <wp:positionH relativeFrom="column">
                  <wp:posOffset>1099820</wp:posOffset>
                </wp:positionH>
                <wp:positionV relativeFrom="paragraph">
                  <wp:posOffset>3810</wp:posOffset>
                </wp:positionV>
                <wp:extent cx="4679950" cy="552450"/>
                <wp:effectExtent l="0" t="0" r="25400" b="19050"/>
                <wp:wrapNone/>
                <wp:docPr id="750"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52450"/>
                        </a:xfrm>
                        <a:prstGeom prst="rect">
                          <a:avLst/>
                        </a:prstGeom>
                        <a:solidFill>
                          <a:srgbClr val="D8D8D8"/>
                        </a:solidFill>
                        <a:ln w="9525">
                          <a:solidFill>
                            <a:schemeClr val="tx1"/>
                          </a:solidFill>
                          <a:miter lim="800000"/>
                          <a:headEnd/>
                          <a:tailEnd/>
                        </a:ln>
                      </wps:spPr>
                      <wps:txbx>
                        <w:txbxContent>
                          <w:p w14:paraId="1724BB62" w14:textId="77777777" w:rsidR="006C12FF" w:rsidRDefault="006C12FF" w:rsidP="0020311D">
                            <w:pPr>
                              <w:jc w:val="both"/>
                            </w:pPr>
                            <w:r>
                              <w:rPr>
                                <w:b/>
                              </w:rPr>
                              <w:t>Teamzusammensetzungen gemäss Nachwuchstrainer. Bei geringen Erfolgsaussichten wird auf die Teilnahme verzichtet.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0AF52F" id="_x0000_s1208" type="#_x0000_t202" style="position:absolute;left:0;text-align:left;margin-left:86.6pt;margin-top:.3pt;width:368.5pt;height:43.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vUIQIAADMEAAAOAAAAZHJzL2Uyb0RvYy54bWysU9tu2zAMfR+wfxD0vjgJ4rYx4hRdsg4D&#10;ugvQ7QNkWY6FyaJGKbGzrx8lp2navQ2zAYEUqUPx8Gh1O3SGHRR6Dbbks8mUM2Ul1NruSv7j+/27&#10;G858ELYWBqwq+VF5frt++2bVu0LNoQVTK2QEYn3Ru5K3Ibgiy7xsVSf8BJyyFGwAOxHIxV1Wo+gJ&#10;vTPZfDq9ynrA2iFI5T3tbscgXyf8plEyfG0arwIzJae7hbRiWqu4ZuuVKHYoXKvl6RriH27RCW2p&#10;6BlqK4Jge9R/QXVaInhowkRCl0HTaKlSD9TNbPqqm8dWOJV6IXK8O9Pk/x+s/HJ4dN+QheE9DDTA&#10;1IR3DyB/emZh0wq7U3eI0LdK1FR4FinLeueL09FItS98BKn6z1DTkMU+QAIaGuwiK9QnI3QawPFM&#10;uhoCk7S5uLpeLnMKSYrl+XxBdiwhiqfTDn34qKBj0Sg50lATujg8+DCmPqXEYh6Mru+1McnBXbUx&#10;yA6CBLC9if8J/UWasawv+TKf5yMBLyCiFtUZJAwjBa8KdTqQkI3uSn4zjd8orcjaB1snmQWhzWhT&#10;c8aeaIzMjRyGoRqYronjPI+nI68V1EdiFmFULr00MlrA35z1pNqS+197gYoz88nSdJazxSLKPDmL&#10;/HpODl5GqsuIsJKgSh44G81NGJ/G3qHetVRp1IOFO5pooxPZz7c6NUDKTOM6vaIo/Us/ZT2/9fUf&#10;AAAA//8DAFBLAwQUAAYACAAAACEAuvEu4d0AAAAHAQAADwAAAGRycy9kb3ducmV2LnhtbEyOUUvD&#10;MBSF3wX/Q7iCL8Wlm9DV2nTIRHxS3BSmb1kTm7rkpiRZV/+91yd9/DiHc756NTnLRh1i71HAfJYD&#10;09h61WMn4O314aoEFpNEJa1HLeBbR1g152e1rJQ/4UaP29QxGsFYSQEmpaHiPLZGOxlnftBI2acP&#10;TibC0HEV5InGneWLPC+4kz3Sg5GDXhvdHrZHJ8DuvjbPj+3T+iV7L8PHeJ8ddiYT4vJiursFlvSU&#10;/srwq0/q0JDT3h9RRWaJl9cLqgoogFF8M88J9wLKZQG8qfl//+YHAAD//wMAUEsBAi0AFAAGAAgA&#10;AAAhALaDOJL+AAAA4QEAABMAAAAAAAAAAAAAAAAAAAAAAFtDb250ZW50X1R5cGVzXS54bWxQSwEC&#10;LQAUAAYACAAAACEAOP0h/9YAAACUAQAACwAAAAAAAAAAAAAAAAAvAQAAX3JlbHMvLnJlbHNQSwEC&#10;LQAUAAYACAAAACEAykP71CECAAAzBAAADgAAAAAAAAAAAAAAAAAuAgAAZHJzL2Uyb0RvYy54bWxQ&#10;SwECLQAUAAYACAAAACEAuvEu4d0AAAAHAQAADwAAAAAAAAAAAAAAAAB7BAAAZHJzL2Rvd25yZXYu&#10;eG1sUEsFBgAAAAAEAAQA8wAAAIUFAAAAAA==&#10;" fillcolor="#d8d8d8" strokecolor="black [3213]">
                <v:textbox>
                  <w:txbxContent>
                    <w:p w14:paraId="1724BB62" w14:textId="77777777" w:rsidR="006C12FF" w:rsidRDefault="006C12FF" w:rsidP="0020311D">
                      <w:pPr>
                        <w:jc w:val="both"/>
                      </w:pPr>
                      <w:r>
                        <w:rPr>
                          <w:b/>
                        </w:rPr>
                        <w:t>Teamzusammensetzungen gemäss Nachwuchstrainer. Bei geringen Erfolgsaussichten wird auf die Teilnahme verzichtet.</w:t>
                      </w:r>
                    </w:p>
                  </w:txbxContent>
                </v:textbox>
              </v:shape>
            </w:pict>
          </mc:Fallback>
        </mc:AlternateContent>
      </w:r>
      <w:r w:rsidRPr="00F33E0A">
        <w:rPr>
          <w:b/>
          <w:sz w:val="24"/>
          <w:szCs w:val="24"/>
        </w:rPr>
        <w:t>Spieler:</w:t>
      </w:r>
    </w:p>
    <w:p w14:paraId="2A3A6D44" w14:textId="77777777" w:rsidR="0020311D" w:rsidRDefault="0020311D" w:rsidP="0020311D">
      <w:pPr>
        <w:pStyle w:val="KeinLeerraum"/>
        <w:jc w:val="both"/>
        <w:rPr>
          <w:b/>
          <w:sz w:val="24"/>
          <w:szCs w:val="24"/>
        </w:rPr>
      </w:pPr>
    </w:p>
    <w:p w14:paraId="1E7EA2B8" w14:textId="77777777" w:rsidR="0020311D" w:rsidRPr="00F33E0A" w:rsidRDefault="0020311D" w:rsidP="0020311D">
      <w:pPr>
        <w:pStyle w:val="KeinLeerraum"/>
        <w:jc w:val="both"/>
        <w:rPr>
          <w:b/>
          <w:sz w:val="24"/>
          <w:szCs w:val="24"/>
        </w:rPr>
      </w:pPr>
    </w:p>
    <w:p w14:paraId="7B353E96" w14:textId="77777777" w:rsidR="0020311D" w:rsidRPr="00F33E0A" w:rsidRDefault="0020311D" w:rsidP="0020311D">
      <w:pPr>
        <w:pStyle w:val="KeinLeerraum"/>
        <w:shd w:val="clear" w:color="auto" w:fill="C00000"/>
        <w:jc w:val="both"/>
        <w:rPr>
          <w:b/>
          <w:sz w:val="24"/>
          <w:szCs w:val="24"/>
        </w:rPr>
      </w:pPr>
      <w:r>
        <w:rPr>
          <w:noProof/>
          <w:sz w:val="24"/>
          <w:szCs w:val="24"/>
          <w:lang w:eastAsia="de-CH"/>
        </w:rPr>
        <mc:AlternateContent>
          <mc:Choice Requires="wps">
            <w:drawing>
              <wp:anchor distT="0" distB="0" distL="114300" distR="114300" simplePos="0" relativeHeight="251928064" behindDoc="0" locked="0" layoutInCell="1" allowOverlap="1" wp14:anchorId="328545A5" wp14:editId="3DCD896F">
                <wp:simplePos x="0" y="0"/>
                <wp:positionH relativeFrom="column">
                  <wp:posOffset>1098550</wp:posOffset>
                </wp:positionH>
                <wp:positionV relativeFrom="paragraph">
                  <wp:posOffset>-1905</wp:posOffset>
                </wp:positionV>
                <wp:extent cx="4679950" cy="374400"/>
                <wp:effectExtent l="0" t="0" r="25400" b="26035"/>
                <wp:wrapNone/>
                <wp:docPr id="751"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4400"/>
                        </a:xfrm>
                        <a:prstGeom prst="rect">
                          <a:avLst/>
                        </a:prstGeom>
                        <a:solidFill>
                          <a:schemeClr val="bg1">
                            <a:lumMod val="85000"/>
                          </a:schemeClr>
                        </a:solidFill>
                        <a:ln w="9525">
                          <a:solidFill>
                            <a:schemeClr val="tx1"/>
                          </a:solidFill>
                          <a:miter lim="800000"/>
                          <a:headEnd/>
                          <a:tailEnd/>
                        </a:ln>
                      </wps:spPr>
                      <wps:txbx>
                        <w:txbxContent>
                          <w:p w14:paraId="551329FF" w14:textId="77777777" w:rsidR="006C12FF" w:rsidRPr="00E26DAF" w:rsidRDefault="006C12FF" w:rsidP="0020311D">
                            <w:pPr>
                              <w:spacing w:line="240" w:lineRule="auto"/>
                              <w:jc w:val="both"/>
                              <w:rPr>
                                <w:b/>
                              </w:rPr>
                            </w:pPr>
                            <w:r w:rsidRPr="0020311D">
                              <w:rPr>
                                <w:b/>
                              </w:rPr>
                              <w:t>Rhyfallhalle, Rheingoldstrasse 11, 8212 Neuhausen</w:t>
                            </w:r>
                          </w:p>
                          <w:p w14:paraId="5B3EF254" w14:textId="77777777" w:rsidR="006C12FF" w:rsidRPr="000A3988" w:rsidRDefault="006C12FF" w:rsidP="0020311D">
                            <w:pPr>
                              <w:spacing w:line="240" w:lineRule="auto"/>
                              <w:jc w:val="both"/>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8545A5" id="_x0000_s1209" type="#_x0000_t202" style="position:absolute;left:0;text-align:left;margin-left:86.5pt;margin-top:-.15pt;width:368.5pt;height:29.5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AENMAIAAFYEAAAOAAAAZHJzL2Uyb0RvYy54bWysVNtu2zAMfR+wfxD0vtjJkjQx4hRdug4D&#10;ugvQ7QNkWbaFSaImKbGzry8lp2nWAXsY9iKQonxInkN6cz1oRQ7CeQmmpNNJTokwHGpp2pJ+/3b3&#10;ZkWJD8zUTIERJT0KT6+3r19teluIGXSgauEIghhf9LakXQi2yDLPO6GZn4AVBoMNOM0Cuq7Nasd6&#10;RNcqm+X5MuvB1dYBF97j7e0YpNuE3zSChy9N40UgqqRYW0inS2cVz2y7YUXrmO0kP5XB/qEKzaTB&#10;pGeoWxYY2Tv5B5SW3IGHJkw46AyaRnKResBupvmLbh46ZkXqBcnx9kyT/3+w/PPhwX51JAzvYEAB&#10;UxPe3gP/4YmBXcdMK26cg74TrMbE00hZ1ltfnD6NVPvCR5Cq/wQ1isz2ARLQ0DgdWcE+CaKjAMcz&#10;6WIIhOPlfHm1Xi8wxDH29mo+z5MqGSuevrbOhw8CNIlGSR2KmtDZ4d6HWA0rnp7EZB6UrO+kUsmJ&#10;gyR2ypEDwxGo2rFDtddY6ni3WuTnlGnu4vOE+huSMqQv6XoxW4wc/SVLGEaWXtSiZcBZV1KXdIUp&#10;x6SsiMS+N3WaxMCkGm1sSpkT05HckeYwVAORNcqwWEYhIvUV1Eck38E43LiMaHTgflHS42CX1P/c&#10;MycoUR8NCrieIsW4CcmZL65m6LjLSHUZYYYjVEkDJaO5C+P27K2TbYeZRkIN3KDojUx6PFd1agCH&#10;NxF6WrS4HZd+evX8O9g+AgAA//8DAFBLAwQUAAYACAAAACEAr+gIMd4AAAAIAQAADwAAAGRycy9k&#10;b3ducmV2LnhtbEyPy07DMBBF90j8gzVI7FqnVG3aEKeqEC+pGyhddOnGk4eIx1HsPPr3DCtYHt3R&#10;nXPT3WQbMWDna0cKFvMIBFLuTE2lgtPXy2wDwgdNRjeOUMEVPeyy25tUJ8aN9InDMZSCS8gnWkEV&#10;QptI6fMKrfZz1yJxVrjO6sDYldJ0euRy28iHKFpLq2viD5Vu8anC/PvYWwXtqhg+Xt9P6+d9Ub/F&#10;/XiW14NT6v5u2j+CCDiFv2P41Wd1yNjp4noyXjTM8ZK3BAWzJQjOt4uI+aJgtYlBZqn8PyD7AQAA&#10;//8DAFBLAQItABQABgAIAAAAIQC2gziS/gAAAOEBAAATAAAAAAAAAAAAAAAAAAAAAABbQ29udGVu&#10;dF9UeXBlc10ueG1sUEsBAi0AFAAGAAgAAAAhADj9If/WAAAAlAEAAAsAAAAAAAAAAAAAAAAALwEA&#10;AF9yZWxzLy5yZWxzUEsBAi0AFAAGAAgAAAAhAJ94AQ0wAgAAVgQAAA4AAAAAAAAAAAAAAAAALgIA&#10;AGRycy9lMm9Eb2MueG1sUEsBAi0AFAAGAAgAAAAhAK/oCDHeAAAACAEAAA8AAAAAAAAAAAAAAAAA&#10;igQAAGRycy9kb3ducmV2LnhtbFBLBQYAAAAABAAEAPMAAACVBQAAAAA=&#10;" fillcolor="#d8d8d8 [2732]" strokecolor="black [3213]">
                <v:textbox>
                  <w:txbxContent>
                    <w:p w14:paraId="551329FF" w14:textId="77777777" w:rsidR="006C12FF" w:rsidRPr="00E26DAF" w:rsidRDefault="006C12FF" w:rsidP="0020311D">
                      <w:pPr>
                        <w:spacing w:line="240" w:lineRule="auto"/>
                        <w:jc w:val="both"/>
                        <w:rPr>
                          <w:b/>
                        </w:rPr>
                      </w:pPr>
                      <w:r w:rsidRPr="0020311D">
                        <w:rPr>
                          <w:b/>
                        </w:rPr>
                        <w:t>Rhyfallhalle, Rheingoldstrasse 11, 8212 Neuhausen</w:t>
                      </w:r>
                    </w:p>
                    <w:p w14:paraId="5B3EF254" w14:textId="77777777" w:rsidR="006C12FF" w:rsidRPr="000A3988" w:rsidRDefault="006C12FF" w:rsidP="0020311D">
                      <w:pPr>
                        <w:spacing w:line="240" w:lineRule="auto"/>
                        <w:jc w:val="both"/>
                        <w:rPr>
                          <w:b/>
                        </w:rPr>
                      </w:pPr>
                    </w:p>
                  </w:txbxContent>
                </v:textbox>
              </v:shape>
            </w:pict>
          </mc:Fallback>
        </mc:AlternateContent>
      </w:r>
      <w:r w:rsidRPr="00F33E0A">
        <w:rPr>
          <w:b/>
          <w:sz w:val="24"/>
          <w:szCs w:val="24"/>
        </w:rPr>
        <w:t>Spielort:</w:t>
      </w:r>
    </w:p>
    <w:p w14:paraId="44AF0737" w14:textId="77777777" w:rsidR="0020311D" w:rsidRPr="00F33E0A" w:rsidRDefault="0020311D" w:rsidP="0020311D">
      <w:pPr>
        <w:pStyle w:val="KeinLeerraum"/>
        <w:jc w:val="both"/>
        <w:rPr>
          <w:b/>
          <w:sz w:val="24"/>
          <w:szCs w:val="24"/>
        </w:rPr>
      </w:pPr>
      <w:r>
        <w:rPr>
          <w:noProof/>
          <w:sz w:val="24"/>
          <w:szCs w:val="24"/>
          <w:lang w:eastAsia="de-CH"/>
        </w:rPr>
        <mc:AlternateContent>
          <mc:Choice Requires="wps">
            <w:drawing>
              <wp:anchor distT="0" distB="0" distL="114300" distR="114300" simplePos="0" relativeHeight="251926016" behindDoc="0" locked="0" layoutInCell="1" allowOverlap="1" wp14:anchorId="111E2D89" wp14:editId="4DC59BD0">
                <wp:simplePos x="0" y="0"/>
                <wp:positionH relativeFrom="column">
                  <wp:posOffset>1098550</wp:posOffset>
                </wp:positionH>
                <wp:positionV relativeFrom="paragraph">
                  <wp:posOffset>177800</wp:posOffset>
                </wp:positionV>
                <wp:extent cx="4679950" cy="345440"/>
                <wp:effectExtent l="0" t="0" r="25400" b="16510"/>
                <wp:wrapNone/>
                <wp:docPr id="75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45440"/>
                        </a:xfrm>
                        <a:prstGeom prst="rect">
                          <a:avLst/>
                        </a:prstGeom>
                        <a:solidFill>
                          <a:srgbClr val="A5A5A5"/>
                        </a:solidFill>
                        <a:ln w="9525">
                          <a:solidFill>
                            <a:srgbClr val="000000"/>
                          </a:solidFill>
                          <a:miter lim="800000"/>
                          <a:headEnd/>
                          <a:tailEnd/>
                        </a:ln>
                      </wps:spPr>
                      <wps:txbx>
                        <w:txbxContent>
                          <w:p w14:paraId="65F6FC41" w14:textId="77777777" w:rsidR="006C12FF" w:rsidRDefault="006C12FF" w:rsidP="002031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E2D89" id="_x0000_s1210" type="#_x0000_t202" style="position:absolute;left:0;text-align:left;margin-left:86.5pt;margin-top:14pt;width:368.5pt;height:27.2pt;z-index:2519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6Z4HQIAADQEAAAOAAAAZHJzL2Uyb0RvYy54bWysU9tu2zAMfR+wfxD0vjjJ4qYx4hRZug4D&#10;ugvQ7QMUWY6FyaJGKbGzry8lp2nQbS/DbEAgReqQPCSXN31r2EGh12BLPhmNOVNWQqXtruTfv929&#10;uebMB2ErYcCqkh+V5zer16+WnSvUFBowlUJGINYXnSt5E4IrsszLRrXCj8ApS8YasBWBVNxlFYqO&#10;0FuTTcfjq6wDrByCVN7T7e1g5KuEX9dKhi917VVgpuSUW0gnpnMbz2y1FMUOhWu0PKUh/iGLVmhL&#10;Qc9QtyIItkf9G1SrJYKHOowktBnUtZYq1UDVTMYvqnlohFOpFiLHuzNN/v/Bys+HB/cVWejfQU8N&#10;TEV4dw/yh2cWNo2wO7VGhK5RoqLAk0hZ1jlfnJ5Gqn3hI8i2+wQVNVnsAySgvsY2skJ1MkKnBhzP&#10;pKs+MEmXs6v5YpGTSZLt7SyfzVJXMlE8vXbowwcFLYtCyZGamtDF4d6HmI0onlxiMA9GV3famKTg&#10;brsxyA6CBmCdxz8V8MLNWNaVfJFP84GAv0KM0/cniFYHmmSj25Jfn51EEWl7b6s0Z0FoM8iUsrEn&#10;HiN1A4mh3/ZMV0RyPo8hIrFbqI5ELcIwurRqJDSAvzjraGxL7n/uBSrOzEdL7VlMIn8sJGWWz6ek&#10;4KVle2kRVhJUyQNng7gJw27sHepdQ5GGgbCwppbWOrH9nNWpABrN1ITTGsXZv9ST1/Oyrx4BAAD/&#10;/wMAUEsDBBQABgAIAAAAIQCxChSa3wAAAAkBAAAPAAAAZHJzL2Rvd25yZXYueG1sTI9BS8NAEIXv&#10;Qv/DMgUvYjeNxaYxm1IEBfFiq+h1mx2zodnZkN006b93POlp5jGPN98rtpNrxRn70HhSsFwkIJAq&#10;bxqqFXy8P91mIELUZHTrCRVcMMC2nF0VOjd+pD2eD7EWHEIh1wpsjF0uZagsOh0WvkPi27fvnY4s&#10;+1qaXo8c7lqZJsm9dLoh/mB1h48Wq9NhcAq+hsrcjFa+1bjePL+u5P7z8mKVup5PuwcQEaf4Z4Zf&#10;fEaHkpmOfiATRMt6fcddooI048mGzTLh5aggS1cgy0L+b1D+AAAA//8DAFBLAQItABQABgAIAAAA&#10;IQC2gziS/gAAAOEBAAATAAAAAAAAAAAAAAAAAAAAAABbQ29udGVudF9UeXBlc10ueG1sUEsBAi0A&#10;FAAGAAgAAAAhADj9If/WAAAAlAEAAAsAAAAAAAAAAAAAAAAALwEAAF9yZWxzLy5yZWxzUEsBAi0A&#10;FAAGAAgAAAAhAPzbpngdAgAANAQAAA4AAAAAAAAAAAAAAAAALgIAAGRycy9lMm9Eb2MueG1sUEsB&#10;Ai0AFAAGAAgAAAAhALEKFJrfAAAACQEAAA8AAAAAAAAAAAAAAAAAdwQAAGRycy9kb3ducmV2Lnht&#10;bFBLBQYAAAAABAAEAPMAAACDBQAAAAA=&#10;" fillcolor="#a5a5a5">
                <v:textbox>
                  <w:txbxContent>
                    <w:p w14:paraId="65F6FC41" w14:textId="77777777" w:rsidR="006C12FF" w:rsidRDefault="006C12FF" w:rsidP="0020311D"/>
                  </w:txbxContent>
                </v:textbox>
              </v:shape>
            </w:pict>
          </mc:Fallback>
        </mc:AlternateContent>
      </w:r>
    </w:p>
    <w:p w14:paraId="09B4933D" w14:textId="77777777" w:rsidR="0020311D" w:rsidRPr="00F33E0A" w:rsidRDefault="0020311D" w:rsidP="0020311D">
      <w:pPr>
        <w:pStyle w:val="KeinLeerraum"/>
        <w:shd w:val="clear" w:color="auto" w:fill="C00000"/>
        <w:jc w:val="both"/>
        <w:rPr>
          <w:b/>
          <w:sz w:val="24"/>
          <w:szCs w:val="24"/>
        </w:rPr>
      </w:pPr>
      <w:r w:rsidRPr="00F33E0A">
        <w:rPr>
          <w:b/>
          <w:sz w:val="24"/>
          <w:szCs w:val="24"/>
        </w:rPr>
        <w:t>Treffpunkt:</w:t>
      </w:r>
    </w:p>
    <w:p w14:paraId="6F813EDC" w14:textId="77777777" w:rsidR="0020311D" w:rsidRDefault="0020311D" w:rsidP="0020311D">
      <w:pPr>
        <w:pStyle w:val="KeinLeerraum"/>
        <w:jc w:val="both"/>
        <w:rPr>
          <w:rFonts w:ascii="Arial" w:hAnsi="Arial" w:cs="Arial"/>
        </w:rPr>
      </w:pPr>
    </w:p>
    <w:p w14:paraId="4C556480" w14:textId="77777777" w:rsidR="0020311D" w:rsidRDefault="0020311D" w:rsidP="0020311D">
      <w:pPr>
        <w:pStyle w:val="KeinLeerraum"/>
        <w:jc w:val="both"/>
        <w:rPr>
          <w:rFonts w:ascii="Arial" w:hAnsi="Arial" w:cs="Arial"/>
        </w:rPr>
      </w:pPr>
    </w:p>
    <w:p w14:paraId="02FD4F9B" w14:textId="77777777" w:rsidR="002C5109" w:rsidRDefault="000A13A5" w:rsidP="00E71E23">
      <w:pPr>
        <w:pStyle w:val="KeinLeerraum"/>
      </w:pPr>
      <w:r>
        <w:t xml:space="preserve">In der </w:t>
      </w:r>
      <w:r w:rsidR="008F3026">
        <w:t>Saison 201</w:t>
      </w:r>
      <w:r w:rsidR="00141625">
        <w:t xml:space="preserve">7/18 </w:t>
      </w:r>
      <w:r w:rsidR="00862708">
        <w:t xml:space="preserve">durfte </w:t>
      </w:r>
      <w:r>
        <w:t xml:space="preserve">der TTC Bern </w:t>
      </w:r>
      <w:r w:rsidR="00862708">
        <w:t>mit seinem U15 Team den MTTV an den Schweizermeisterschaften vertreten.</w:t>
      </w:r>
      <w:r>
        <w:t xml:space="preserve"> </w:t>
      </w:r>
    </w:p>
    <w:p w14:paraId="4AE39D43" w14:textId="77777777" w:rsidR="002C5109" w:rsidRDefault="002C5109" w:rsidP="00E71E23">
      <w:pPr>
        <w:pStyle w:val="KeinLeerraum"/>
      </w:pPr>
    </w:p>
    <w:p w14:paraId="1914F6C6" w14:textId="77777777" w:rsidR="002C5109" w:rsidRDefault="00141625" w:rsidP="00E71E23">
      <w:pPr>
        <w:pStyle w:val="KeinLeerraum"/>
      </w:pPr>
      <w:r w:rsidRPr="00AD47FD">
        <w:rPr>
          <w:noProof/>
          <w:lang w:eastAsia="de-CH"/>
        </w:rPr>
        <w:drawing>
          <wp:anchor distT="0" distB="0" distL="114300" distR="114300" simplePos="0" relativeHeight="251931136" behindDoc="1" locked="0" layoutInCell="1" allowOverlap="1" wp14:anchorId="30F7597F" wp14:editId="1C313C4C">
            <wp:simplePos x="0" y="0"/>
            <wp:positionH relativeFrom="column">
              <wp:posOffset>936625</wp:posOffset>
            </wp:positionH>
            <wp:positionV relativeFrom="paragraph">
              <wp:posOffset>116205</wp:posOffset>
            </wp:positionV>
            <wp:extent cx="3987800" cy="2658110"/>
            <wp:effectExtent l="0" t="0" r="0" b="8890"/>
            <wp:wrapNone/>
            <wp:docPr id="753"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3421"/>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398780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4BD5D5" w14:textId="77777777" w:rsidR="002C5109" w:rsidRDefault="002C5109" w:rsidP="00E71E23">
      <w:pPr>
        <w:pStyle w:val="KeinLeerraum"/>
      </w:pPr>
    </w:p>
    <w:p w14:paraId="7C57264A" w14:textId="77777777" w:rsidR="002C5109" w:rsidRDefault="002C5109" w:rsidP="00E71E23">
      <w:pPr>
        <w:pStyle w:val="KeinLeerraum"/>
      </w:pPr>
    </w:p>
    <w:p w14:paraId="3664E3E3" w14:textId="77777777" w:rsidR="002C5109" w:rsidRDefault="002C5109" w:rsidP="00E71E23">
      <w:pPr>
        <w:pStyle w:val="KeinLeerraum"/>
      </w:pPr>
    </w:p>
    <w:p w14:paraId="578750CF" w14:textId="77777777" w:rsidR="002C5109" w:rsidRDefault="002C5109" w:rsidP="00E71E23">
      <w:pPr>
        <w:pStyle w:val="KeinLeerraum"/>
      </w:pPr>
    </w:p>
    <w:p w14:paraId="7D33EAC4" w14:textId="77777777" w:rsidR="002C5109" w:rsidRDefault="002C5109" w:rsidP="00E71E23">
      <w:pPr>
        <w:pStyle w:val="KeinLeerraum"/>
      </w:pPr>
    </w:p>
    <w:p w14:paraId="4BC24BAD" w14:textId="77777777" w:rsidR="002C5109" w:rsidRDefault="002C5109" w:rsidP="00E71E23">
      <w:pPr>
        <w:pStyle w:val="KeinLeerraum"/>
      </w:pPr>
    </w:p>
    <w:p w14:paraId="77DE0A08" w14:textId="77777777" w:rsidR="002C5109" w:rsidRDefault="002C5109" w:rsidP="00E71E23">
      <w:pPr>
        <w:pStyle w:val="KeinLeerraum"/>
      </w:pPr>
    </w:p>
    <w:p w14:paraId="1C33BB1C" w14:textId="77777777" w:rsidR="002C5109" w:rsidRDefault="002C5109" w:rsidP="00E71E23">
      <w:pPr>
        <w:pStyle w:val="KeinLeerraum"/>
      </w:pPr>
    </w:p>
    <w:p w14:paraId="079DF1B9" w14:textId="77777777" w:rsidR="002C5109" w:rsidRDefault="002C5109" w:rsidP="00E71E23">
      <w:pPr>
        <w:pStyle w:val="KeinLeerraum"/>
      </w:pPr>
    </w:p>
    <w:p w14:paraId="514F03CC" w14:textId="77777777" w:rsidR="002C5109" w:rsidRDefault="002C5109" w:rsidP="00E71E23">
      <w:pPr>
        <w:pStyle w:val="KeinLeerraum"/>
      </w:pPr>
    </w:p>
    <w:p w14:paraId="5F518EC9" w14:textId="77777777" w:rsidR="002C5109" w:rsidRDefault="002C5109" w:rsidP="00E71E23">
      <w:pPr>
        <w:pStyle w:val="KeinLeerraum"/>
      </w:pPr>
    </w:p>
    <w:p w14:paraId="56DFA184" w14:textId="77777777" w:rsidR="002C5109" w:rsidRDefault="002C5109" w:rsidP="00E71E23">
      <w:pPr>
        <w:pStyle w:val="KeinLeerraum"/>
      </w:pPr>
    </w:p>
    <w:p w14:paraId="5C441F64" w14:textId="77777777" w:rsidR="002C5109" w:rsidRDefault="002C5109" w:rsidP="00E71E23">
      <w:pPr>
        <w:pStyle w:val="KeinLeerraum"/>
      </w:pPr>
    </w:p>
    <w:p w14:paraId="3C752262" w14:textId="77777777" w:rsidR="002C5109" w:rsidRDefault="002C5109" w:rsidP="00E71E23">
      <w:pPr>
        <w:pStyle w:val="KeinLeerraum"/>
      </w:pPr>
    </w:p>
    <w:p w14:paraId="74B4E862" w14:textId="77777777" w:rsidR="002C5109" w:rsidRDefault="002C5109" w:rsidP="00E71E23">
      <w:pPr>
        <w:pStyle w:val="KeinLeerraum"/>
      </w:pPr>
    </w:p>
    <w:p w14:paraId="5B43EF30" w14:textId="77777777" w:rsidR="002C5109" w:rsidRDefault="002C5109" w:rsidP="00E71E23">
      <w:pPr>
        <w:pStyle w:val="KeinLeerraum"/>
      </w:pPr>
    </w:p>
    <w:p w14:paraId="583BDA61" w14:textId="77777777" w:rsidR="002C5109" w:rsidRDefault="002C5109" w:rsidP="00E71E23">
      <w:pPr>
        <w:pStyle w:val="KeinLeerraum"/>
      </w:pPr>
    </w:p>
    <w:p w14:paraId="0B35A231" w14:textId="77777777" w:rsidR="002C5109" w:rsidRPr="000D0639" w:rsidRDefault="00276A68" w:rsidP="000D0639">
      <w:pPr>
        <w:pStyle w:val="KeinLeerraum"/>
        <w:jc w:val="both"/>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26368" behindDoc="0" locked="0" layoutInCell="1" allowOverlap="1" wp14:anchorId="27E2FD50" wp14:editId="4A1CA766">
                <wp:simplePos x="0" y="0"/>
                <wp:positionH relativeFrom="column">
                  <wp:posOffset>-91440</wp:posOffset>
                </wp:positionH>
                <wp:positionV relativeFrom="paragraph">
                  <wp:posOffset>-843016</wp:posOffset>
                </wp:positionV>
                <wp:extent cx="6132830" cy="603250"/>
                <wp:effectExtent l="0" t="0" r="0" b="6350"/>
                <wp:wrapNone/>
                <wp:docPr id="830" name="Textfeld 830"/>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5B77CD" w14:textId="77777777" w:rsidR="006C12FF" w:rsidRDefault="006C12FF" w:rsidP="00862D4E">
                            <w:r>
                              <w:rPr>
                                <w:rFonts w:ascii="Arial" w:hAnsi="Arial" w:cs="Arial"/>
                                <w:color w:val="C00000"/>
                                <w:sz w:val="56"/>
                                <w:szCs w:val="80"/>
                              </w:rPr>
                              <w:t>Sonstige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7E2FD50" id="Textfeld 830" o:spid="_x0000_s1211" type="#_x0000_t202" style="position:absolute;left:0;text-align:left;margin-left:-7.2pt;margin-top:-66.4pt;width:482.9pt;height:47.5pt;z-index:25202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3ribQIAAEYFAAAOAAAAZHJzL2Uyb0RvYy54bWysVEtv2zAMvg/YfxB0X51Hk3VBnSJrkWFA&#10;0BZrh54VWWqMyaImMbGzX19KtpOs26XDLjYlfnx+pC6vmsqwnfKhBJvz4dmAM2UlFKV9zvn3x+WH&#10;C84CClsIA1blfK8Cv5q/f3dZu5kawQZMoTwjJzbMapfzDaKbZVmQG1WJcAZOWVJq8JVAOvrnrPCi&#10;Ju+VyUaDwTSrwRfOg1Qh0O1Nq+Tz5F9rJfFO66CQmZxTbpi+Pn3X8ZvNL8Xs2Qu3KWWXhviHLCpR&#10;Wgp6cHUjULCtL/9wVZXSQwCNZxKqDLQupUo1UDXDwatqHjbCqVQLNSe4Q5vC/3Mrb3cP7t4zbD5D&#10;QwTGhtQuzAJdxnoa7av4p0wZ6amF+0PbVINM0uV0OB5djEklSTcdjEeT1NfsaO18wC8KKhaFnHui&#10;JXVL7FYBKSJBe0gMZmFZGpOoMZbV5HRMLn/TkIWx8UYlkjs3x8yThHujIsbYb0qzskgFxIs0Xura&#10;eLYTNBhCSmUx1Z78EjqiNCXxFsMOf8zqLcZtHX1ksHgwrkoLPlX/Ku3iR5+ybvHUyJO6o4jNuqHC&#10;idjJRU/tGoo9Me6hXYbg5LIkWlYi4L3wNP3EJG003tFHG6D2QydxtgH/62/3EU9DSVrOatqmnIef&#10;W+EVZ+arpXH9NDw/j+uXDueTjyM6+FPN+lRjt9U1EC9DejucTGLEo+lF7aF6osVfxKikElZS7Jxj&#10;L15ju+P0cEi1WCQQLZwTuLIPTkbXkaY4dI/Nk/Cum0ykmb6Ffu/E7NWAtthoaWGxRdBlmt7Y6bar&#10;HQO0rGmou4clvgan54Q6Pn/zFwAAAP//AwBQSwMEFAAGAAgAAAAhAH2PHFHjAAAADAEAAA8AAABk&#10;cnMvZG93bnJldi54bWxMj8FuwjAQRO+V+g/WVuoNnARoQxoHoUioUlUOUC7cnNgkUe11GhtI+/Vd&#10;Tu1td3Y0+yZfjdawix5851BAPI2Aaayd6rARcPjYTFJgPkhU0jjUAr61h1Vxf5fLTLkr7vRlHxpG&#10;IegzKaANoc8493WrrfRT12uk28kNVgZah4arQV4p3BqeRNETt7JD+tDKXpetrj/3Zyvgrdxs5a5K&#10;bPpjytf307r/OhwXQjw+jOsXYEGP4c8MN3xCh4KYKndG5ZkRMInnc7LehllCJciyXMQkVSTNnlPg&#10;Rc7/lyh+AQAA//8DAFBLAQItABQABgAIAAAAIQC2gziS/gAAAOEBAAATAAAAAAAAAAAAAAAAAAAA&#10;AABbQ29udGVudF9UeXBlc10ueG1sUEsBAi0AFAAGAAgAAAAhADj9If/WAAAAlAEAAAsAAAAAAAAA&#10;AAAAAAAALwEAAF9yZWxzLy5yZWxzUEsBAi0AFAAGAAgAAAAhAN2LeuJtAgAARgUAAA4AAAAAAAAA&#10;AAAAAAAALgIAAGRycy9lMm9Eb2MueG1sUEsBAi0AFAAGAAgAAAAhAH2PHFHjAAAADAEAAA8AAAAA&#10;AAAAAAAAAAAAxwQAAGRycy9kb3ducmV2LnhtbFBLBQYAAAAABAAEAPMAAADXBQAAAAA=&#10;" filled="f" stroked="f" strokeweight=".5pt">
                <v:textbox>
                  <w:txbxContent>
                    <w:p w14:paraId="395B77CD" w14:textId="77777777" w:rsidR="006C12FF" w:rsidRDefault="006C12FF" w:rsidP="00862D4E">
                      <w:r>
                        <w:rPr>
                          <w:rFonts w:ascii="Arial" w:hAnsi="Arial" w:cs="Arial"/>
                          <w:color w:val="C00000"/>
                          <w:sz w:val="56"/>
                          <w:szCs w:val="80"/>
                        </w:rPr>
                        <w:t>Sonstige Wettkämpfe</w:t>
                      </w:r>
                    </w:p>
                  </w:txbxContent>
                </v:textbox>
              </v:shape>
            </w:pict>
          </mc:Fallback>
        </mc:AlternateContent>
      </w:r>
      <w:r w:rsidR="000A13A5" w:rsidRPr="000D0639">
        <w:rPr>
          <w:sz w:val="24"/>
          <w:szCs w:val="24"/>
        </w:rPr>
        <w:t xml:space="preserve">Neben den ganzen Nachwuchsveranstaltungen haben die Nachwuchsspieler die Möglichkeit auch in anderen Wettbewerben auf Punktejagd zu gehen. </w:t>
      </w:r>
    </w:p>
    <w:p w14:paraId="239BFB4F" w14:textId="77777777" w:rsidR="002C5109" w:rsidRDefault="002C5109" w:rsidP="00E71E23">
      <w:pPr>
        <w:pStyle w:val="KeinLeerraum"/>
      </w:pPr>
    </w:p>
    <w:p w14:paraId="3204C072" w14:textId="77777777" w:rsidR="000A13A5" w:rsidRDefault="000A13A5" w:rsidP="000A13A5">
      <w:pPr>
        <w:pStyle w:val="KeinLeerraum"/>
        <w:jc w:val="both"/>
        <w:rPr>
          <w:b/>
          <w:color w:val="C00000"/>
          <w:sz w:val="28"/>
          <w:szCs w:val="28"/>
        </w:rPr>
      </w:pPr>
      <w:r>
        <w:rPr>
          <w:b/>
          <w:color w:val="C00000"/>
          <w:sz w:val="28"/>
          <w:szCs w:val="28"/>
        </w:rPr>
        <w:t>Mannschaftsmeisterschaft der Erwachsenen (Regional-MTTV)</w:t>
      </w:r>
    </w:p>
    <w:p w14:paraId="7B579879" w14:textId="77777777" w:rsidR="000A13A5" w:rsidRDefault="000A13A5" w:rsidP="000A13A5">
      <w:pPr>
        <w:pStyle w:val="KeinLeerraum"/>
        <w:jc w:val="both"/>
        <w:rPr>
          <w:color w:val="C00000"/>
          <w:sz w:val="24"/>
          <w:szCs w:val="24"/>
        </w:rPr>
      </w:pPr>
    </w:p>
    <w:p w14:paraId="6A814999" w14:textId="77777777" w:rsidR="00367A2A" w:rsidRDefault="000A13A5" w:rsidP="000A13A5">
      <w:pPr>
        <w:pStyle w:val="KeinLeerraum"/>
        <w:jc w:val="both"/>
        <w:rPr>
          <w:sz w:val="24"/>
          <w:szCs w:val="24"/>
        </w:rPr>
      </w:pPr>
      <w:r>
        <w:rPr>
          <w:sz w:val="24"/>
          <w:szCs w:val="24"/>
        </w:rPr>
        <w:t xml:space="preserve">Der Ligabetrieb der Erwachsene ist vom Prinzip her genau gleich wie der, der Nachwuchsmeisterschaft. Es wird ebenfalls in 3er Teams gespielt, jedoch zu über 90% am Abend und nicht an den Wochenenden. </w:t>
      </w:r>
      <w:r w:rsidR="00367A2A">
        <w:rPr>
          <w:sz w:val="24"/>
          <w:szCs w:val="24"/>
        </w:rPr>
        <w:t>In der Regionalliga Herren wird von der 1. bis zur 5. Liga gespielt. Bei den Damen nur in der 1. Liga. Erst einmal in der 1. Liga angekommen kann bei einer Platzierung unter den besten 2 Mannschaften an den Aufstiegsspielen zur Nationalliga C teilgenommen werden. Ab dieser wird die Meisterschaft National organisiert. Bei den Herren von der Nationalliga C bis zur Nationalliga A. Bei den Damen von der Nationalliga B zur Nationalliga A.</w:t>
      </w:r>
    </w:p>
    <w:p w14:paraId="7CF1654B" w14:textId="77777777" w:rsidR="00367A2A" w:rsidRDefault="00367A2A" w:rsidP="000A13A5">
      <w:pPr>
        <w:pStyle w:val="KeinLeerraum"/>
        <w:jc w:val="both"/>
        <w:rPr>
          <w:sz w:val="24"/>
          <w:szCs w:val="24"/>
        </w:rPr>
      </w:pPr>
    </w:p>
    <w:p w14:paraId="53C7F1F8" w14:textId="77777777" w:rsidR="002C5109" w:rsidRDefault="000A13A5" w:rsidP="000A13A5">
      <w:pPr>
        <w:pStyle w:val="KeinLeerraum"/>
        <w:jc w:val="both"/>
        <w:rPr>
          <w:sz w:val="24"/>
          <w:szCs w:val="24"/>
        </w:rPr>
      </w:pPr>
      <w:r>
        <w:rPr>
          <w:sz w:val="24"/>
          <w:szCs w:val="24"/>
        </w:rPr>
        <w:t xml:space="preserve">Der TTC Bern </w:t>
      </w:r>
      <w:r w:rsidR="00367A2A">
        <w:rPr>
          <w:sz w:val="24"/>
          <w:szCs w:val="24"/>
        </w:rPr>
        <w:t>integriert bereits seit Jahren diverse Nachwuchsspieler in der Erwa</w:t>
      </w:r>
      <w:r w:rsidR="008F3026">
        <w:rPr>
          <w:sz w:val="24"/>
          <w:szCs w:val="24"/>
        </w:rPr>
        <w:t>chsenenmeisterschaft. So spielt</w:t>
      </w:r>
      <w:r w:rsidR="00862708">
        <w:rPr>
          <w:sz w:val="24"/>
          <w:szCs w:val="24"/>
        </w:rPr>
        <w:t>e bis letzte Saison Samuel Morales noch</w:t>
      </w:r>
      <w:r w:rsidR="00367A2A">
        <w:rPr>
          <w:sz w:val="24"/>
          <w:szCs w:val="24"/>
        </w:rPr>
        <w:t xml:space="preserve"> bei Bern </w:t>
      </w:r>
      <w:r w:rsidR="008F3026">
        <w:rPr>
          <w:sz w:val="24"/>
          <w:szCs w:val="24"/>
        </w:rPr>
        <w:t>1</w:t>
      </w:r>
      <w:r w:rsidR="00367A2A">
        <w:rPr>
          <w:sz w:val="24"/>
          <w:szCs w:val="24"/>
        </w:rPr>
        <w:t xml:space="preserve"> in der </w:t>
      </w:r>
      <w:r w:rsidR="008F3026">
        <w:rPr>
          <w:sz w:val="24"/>
          <w:szCs w:val="24"/>
        </w:rPr>
        <w:t>1</w:t>
      </w:r>
      <w:r w:rsidR="00367A2A">
        <w:rPr>
          <w:sz w:val="24"/>
          <w:szCs w:val="24"/>
        </w:rPr>
        <w:t xml:space="preserve">. Liga mit. </w:t>
      </w:r>
      <w:r w:rsidR="00862708">
        <w:rPr>
          <w:sz w:val="24"/>
          <w:szCs w:val="24"/>
        </w:rPr>
        <w:t xml:space="preserve">Lukas Tobler und Dominic Wüthrich/Marcel Zürcher welche letzte Saison noch im Nachwuchsalter waren, spielen </w:t>
      </w:r>
      <w:r w:rsidR="00561DBD">
        <w:rPr>
          <w:sz w:val="24"/>
          <w:szCs w:val="24"/>
        </w:rPr>
        <w:t>wie auch Francisco Morales und Marcos Santucci i</w:t>
      </w:r>
      <w:r w:rsidR="00862708">
        <w:rPr>
          <w:sz w:val="24"/>
          <w:szCs w:val="24"/>
        </w:rPr>
        <w:t>n der Erwachsenenliga (4. Liga)</w:t>
      </w:r>
      <w:r w:rsidR="008F3026">
        <w:rPr>
          <w:sz w:val="24"/>
          <w:szCs w:val="24"/>
        </w:rPr>
        <w:t>.</w:t>
      </w:r>
      <w:r w:rsidR="00862708">
        <w:rPr>
          <w:sz w:val="24"/>
          <w:szCs w:val="24"/>
        </w:rPr>
        <w:t xml:space="preserve"> Der eine oder andere wird ebenfalls die Chance erhalten sich bei den „Grossen“ zu präsentieren.</w:t>
      </w:r>
      <w:r w:rsidR="008F3026">
        <w:rPr>
          <w:sz w:val="24"/>
          <w:szCs w:val="24"/>
        </w:rPr>
        <w:t xml:space="preserve"> </w:t>
      </w:r>
    </w:p>
    <w:p w14:paraId="389A9D86" w14:textId="77777777" w:rsidR="00367A2A" w:rsidRDefault="00367A2A" w:rsidP="000A13A5">
      <w:pPr>
        <w:pStyle w:val="KeinLeerraum"/>
        <w:jc w:val="both"/>
        <w:rPr>
          <w:sz w:val="24"/>
          <w:szCs w:val="24"/>
        </w:rPr>
      </w:pPr>
    </w:p>
    <w:p w14:paraId="1E99DCC6" w14:textId="77777777" w:rsidR="00367A2A" w:rsidRDefault="00367A2A" w:rsidP="000A13A5">
      <w:pPr>
        <w:pStyle w:val="KeinLeerraum"/>
        <w:jc w:val="both"/>
      </w:pPr>
      <w:r>
        <w:rPr>
          <w:noProof/>
          <w:lang w:eastAsia="de-CH"/>
        </w:rPr>
        <w:drawing>
          <wp:anchor distT="0" distB="0" distL="114300" distR="114300" simplePos="0" relativeHeight="251932160" behindDoc="1" locked="0" layoutInCell="1" allowOverlap="1" wp14:anchorId="484EDCE1" wp14:editId="147C8200">
            <wp:simplePos x="0" y="0"/>
            <wp:positionH relativeFrom="column">
              <wp:posOffset>5344</wp:posOffset>
            </wp:positionH>
            <wp:positionV relativeFrom="paragraph">
              <wp:posOffset>-2757</wp:posOffset>
            </wp:positionV>
            <wp:extent cx="5745192" cy="4543925"/>
            <wp:effectExtent l="0" t="0" r="8255" b="9525"/>
            <wp:wrapNone/>
            <wp:docPr id="756" name="Grafik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42984" cy="4542179"/>
                    </a:xfrm>
                    <a:prstGeom prst="rect">
                      <a:avLst/>
                    </a:prstGeom>
                  </pic:spPr>
                </pic:pic>
              </a:graphicData>
            </a:graphic>
            <wp14:sizeRelH relativeFrom="page">
              <wp14:pctWidth>0</wp14:pctWidth>
            </wp14:sizeRelH>
            <wp14:sizeRelV relativeFrom="page">
              <wp14:pctHeight>0</wp14:pctHeight>
            </wp14:sizeRelV>
          </wp:anchor>
        </w:drawing>
      </w:r>
    </w:p>
    <w:p w14:paraId="0FB74929" w14:textId="77777777" w:rsidR="002C5109" w:rsidRDefault="002C5109" w:rsidP="00E71E23">
      <w:pPr>
        <w:pStyle w:val="KeinLeerraum"/>
      </w:pPr>
    </w:p>
    <w:p w14:paraId="057E6A56" w14:textId="77777777" w:rsidR="002C5109" w:rsidRDefault="002C5109" w:rsidP="00E71E23">
      <w:pPr>
        <w:pStyle w:val="KeinLeerraum"/>
      </w:pPr>
    </w:p>
    <w:p w14:paraId="5DC220CF" w14:textId="77777777" w:rsidR="002C5109" w:rsidRDefault="002C5109" w:rsidP="00E71E23">
      <w:pPr>
        <w:pStyle w:val="KeinLeerraum"/>
      </w:pPr>
    </w:p>
    <w:p w14:paraId="7B718E8C" w14:textId="77777777" w:rsidR="002C5109" w:rsidRDefault="002C5109" w:rsidP="00E71E23">
      <w:pPr>
        <w:pStyle w:val="KeinLeerraum"/>
      </w:pPr>
    </w:p>
    <w:p w14:paraId="4E767989" w14:textId="77777777" w:rsidR="002C5109" w:rsidRDefault="002C5109" w:rsidP="00E71E23">
      <w:pPr>
        <w:pStyle w:val="KeinLeerraum"/>
      </w:pPr>
    </w:p>
    <w:p w14:paraId="32214D2B" w14:textId="77777777" w:rsidR="002C5109" w:rsidRDefault="002C5109" w:rsidP="00E71E23">
      <w:pPr>
        <w:pStyle w:val="KeinLeerraum"/>
      </w:pPr>
    </w:p>
    <w:p w14:paraId="429A40A4" w14:textId="77777777" w:rsidR="002C5109" w:rsidRDefault="002C5109" w:rsidP="00E71E23">
      <w:pPr>
        <w:pStyle w:val="KeinLeerraum"/>
      </w:pPr>
    </w:p>
    <w:p w14:paraId="32AE9B23" w14:textId="77777777" w:rsidR="002C5109" w:rsidRDefault="002C5109" w:rsidP="00E71E23">
      <w:pPr>
        <w:pStyle w:val="KeinLeerraum"/>
      </w:pPr>
    </w:p>
    <w:p w14:paraId="6F825319" w14:textId="77777777" w:rsidR="002C5109" w:rsidRDefault="002C5109" w:rsidP="00E71E23">
      <w:pPr>
        <w:pStyle w:val="KeinLeerraum"/>
      </w:pPr>
    </w:p>
    <w:p w14:paraId="75BAC790" w14:textId="77777777" w:rsidR="002C5109" w:rsidRDefault="002C5109" w:rsidP="00E71E23">
      <w:pPr>
        <w:pStyle w:val="KeinLeerraum"/>
      </w:pPr>
    </w:p>
    <w:p w14:paraId="1986C54B" w14:textId="77777777" w:rsidR="002C5109" w:rsidRDefault="002C5109" w:rsidP="00E71E23">
      <w:pPr>
        <w:pStyle w:val="KeinLeerraum"/>
      </w:pPr>
    </w:p>
    <w:p w14:paraId="624B89F6" w14:textId="77777777" w:rsidR="002C5109" w:rsidRDefault="002C5109" w:rsidP="00E71E23">
      <w:pPr>
        <w:pStyle w:val="KeinLeerraum"/>
      </w:pPr>
    </w:p>
    <w:p w14:paraId="06F899A8" w14:textId="77777777" w:rsidR="002C5109" w:rsidRDefault="002C5109" w:rsidP="00E71E23">
      <w:pPr>
        <w:pStyle w:val="KeinLeerraum"/>
      </w:pPr>
    </w:p>
    <w:p w14:paraId="0A2B7C1B" w14:textId="77777777" w:rsidR="002C5109" w:rsidRDefault="002C5109" w:rsidP="00E71E23">
      <w:pPr>
        <w:pStyle w:val="KeinLeerraum"/>
      </w:pPr>
    </w:p>
    <w:p w14:paraId="4144C285" w14:textId="77777777" w:rsidR="002C5109" w:rsidRDefault="002C5109" w:rsidP="00E71E23">
      <w:pPr>
        <w:pStyle w:val="KeinLeerraum"/>
      </w:pPr>
    </w:p>
    <w:p w14:paraId="05E73054" w14:textId="77777777" w:rsidR="002C5109" w:rsidRDefault="002C5109" w:rsidP="00E71E23">
      <w:pPr>
        <w:pStyle w:val="KeinLeerraum"/>
      </w:pPr>
    </w:p>
    <w:p w14:paraId="1135A8FC" w14:textId="77777777" w:rsidR="002C5109" w:rsidRDefault="002C5109" w:rsidP="00E71E23">
      <w:pPr>
        <w:pStyle w:val="KeinLeerraum"/>
      </w:pPr>
    </w:p>
    <w:p w14:paraId="52A0944D" w14:textId="77777777" w:rsidR="002C5109" w:rsidRDefault="002C5109" w:rsidP="00E71E23">
      <w:pPr>
        <w:pStyle w:val="KeinLeerraum"/>
      </w:pPr>
    </w:p>
    <w:p w14:paraId="7566361F" w14:textId="77777777" w:rsidR="002C5109" w:rsidRDefault="002C5109" w:rsidP="00E71E23">
      <w:pPr>
        <w:pStyle w:val="KeinLeerraum"/>
      </w:pPr>
    </w:p>
    <w:p w14:paraId="6D372F88" w14:textId="77777777" w:rsidR="002C5109" w:rsidRDefault="002C5109" w:rsidP="00E71E23">
      <w:pPr>
        <w:pStyle w:val="KeinLeerraum"/>
      </w:pPr>
    </w:p>
    <w:p w14:paraId="79276060" w14:textId="77777777" w:rsidR="002C5109" w:rsidRDefault="002C5109" w:rsidP="00E71E23">
      <w:pPr>
        <w:pStyle w:val="KeinLeerraum"/>
      </w:pPr>
    </w:p>
    <w:p w14:paraId="76A93955" w14:textId="77777777" w:rsidR="002C5109" w:rsidRDefault="002C5109" w:rsidP="00E71E23">
      <w:pPr>
        <w:pStyle w:val="KeinLeerraum"/>
      </w:pPr>
    </w:p>
    <w:p w14:paraId="550978D3" w14:textId="77777777" w:rsidR="002C5109" w:rsidRDefault="002C5109" w:rsidP="00E71E23">
      <w:pPr>
        <w:pStyle w:val="KeinLeerraum"/>
      </w:pPr>
    </w:p>
    <w:p w14:paraId="676D15BC" w14:textId="77777777" w:rsidR="002C5109" w:rsidRDefault="002C5109" w:rsidP="00E71E23">
      <w:pPr>
        <w:pStyle w:val="KeinLeerraum"/>
      </w:pPr>
    </w:p>
    <w:p w14:paraId="5EE7BA64" w14:textId="77777777" w:rsidR="002C5109" w:rsidRDefault="002C5109" w:rsidP="00E71E23">
      <w:pPr>
        <w:pStyle w:val="KeinLeerraum"/>
      </w:pPr>
    </w:p>
    <w:p w14:paraId="7AE67A26" w14:textId="77777777" w:rsidR="00FB1ED6" w:rsidRDefault="00FB1ED6" w:rsidP="009568CD">
      <w:pPr>
        <w:pStyle w:val="KeinLeerraum"/>
        <w:jc w:val="both"/>
        <w:rPr>
          <w:b/>
          <w:color w:val="C00000"/>
          <w:sz w:val="28"/>
          <w:szCs w:val="28"/>
        </w:rPr>
      </w:pPr>
    </w:p>
    <w:p w14:paraId="76E8EC40" w14:textId="77777777" w:rsidR="009568CD" w:rsidRDefault="00862D4E" w:rsidP="009568CD">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28416" behindDoc="0" locked="0" layoutInCell="1" allowOverlap="1" wp14:anchorId="079400D0" wp14:editId="53EFD1A0">
                <wp:simplePos x="0" y="0"/>
                <wp:positionH relativeFrom="column">
                  <wp:posOffset>-93345</wp:posOffset>
                </wp:positionH>
                <wp:positionV relativeFrom="paragraph">
                  <wp:posOffset>-846719</wp:posOffset>
                </wp:positionV>
                <wp:extent cx="6133381" cy="603849"/>
                <wp:effectExtent l="0" t="0" r="0" b="6350"/>
                <wp:wrapNone/>
                <wp:docPr id="831" name="Textfeld 831"/>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669AAC" w14:textId="77777777" w:rsidR="006C12FF" w:rsidRDefault="006C12FF" w:rsidP="00862D4E">
                            <w:r>
                              <w:rPr>
                                <w:rFonts w:ascii="Arial" w:hAnsi="Arial" w:cs="Arial"/>
                                <w:color w:val="C00000"/>
                                <w:sz w:val="56"/>
                                <w:szCs w:val="80"/>
                              </w:rPr>
                              <w:t>Sonstige Wettkämpfe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9400D0" id="Textfeld 831" o:spid="_x0000_s1212" type="#_x0000_t202" style="position:absolute;left:0;text-align:left;margin-left:-7.35pt;margin-top:-66.65pt;width:482.95pt;height:47.55pt;z-index:25202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q8bAIAAEYFAAAOAAAAZHJzL2Uyb0RvYy54bWysVEtv2zAMvg/YfxB0X5xXuzaIU2QpOgwo&#10;2mLt0LMiS4kxWdQkJnb260vJzgPZLh12sSnyI0XyIzW9aSrDtsqHEmzOB70+Z8pKKEq7yvmPl7tP&#10;V5wFFLYQBqzK+U4FfjP7+GFau4kawhpMoTyjIDZMapfzNaKbZFmQa1WJ0AOnLBk1+EogHf0qK7yo&#10;KXplsmG/f5nV4AvnQaoQSHvbGvksxddaSXzUOihkJueUG6avT99l/GazqZisvHDrUnZpiH/IohKl&#10;pUsPoW4FCrbx5R+hqlJ6CKCxJ6HKQOtSqlQDVTPon1XzvBZOpVqoOcEd2hT+X1j5sH12T55h8wUa&#10;IjA2pHZhEkgZ62m0r+KfMmVkpxbuDm1TDTJJysvBaDS6GnAmyXbZH12Nr2OY7OjtfMCvCioWhZx7&#10;oiV1S2zvA7bQPSReZuGuNCZRYyyrKejoop8cDhYKbmzEqkRyF+aYeZJwZ1TEGPtdaVYWqYCoSOOl&#10;FsazraDBEFIqi6n2FJfQEaUpifc4dvhjVu9xbuvY3wwWD85VacGn6s/SLn7uU9Ytnnp+UncUsVk2&#10;VDgRe5E4ibolFDti3EO7DMHJu5JouRcBn4Sn6SeSaaPxkT7aALUfOomzNfjff9NHPA0lWTmraZty&#10;Hn5thFecmW+WxvV6MB7H9UuH8cXnIR38qWV5arGbagHEC40UZZfEiEezF7WH6pUWfx5vJZOwku7O&#10;Oe7FBbY7Tg+HVPN5AtHCOYH39tnJGDrSFIfupXkV3nWTiTTTD7DfOzE5G9AWGz0tzDcIukzTe+xq&#10;xwAta5r/7mGJr8HpOaGOz9/sDQAA//8DAFBLAwQUAAYACAAAACEANZju5eMAAAAMAQAADwAAAGRy&#10;cy9kb3ducmV2LnhtbEyPy07DMBBF90j8gzVI7FrnQSGEOFUVqUKqYNHSDTsnniYRfoTYbUO/nukK&#10;dvM4unOmWE5GsxOOvndWQDyPgKFtnOptK2D/sZ5lwHyQVkntLAr4QQ/L8vamkLlyZ7vF0y60jEKs&#10;z6WALoQh59w3HRrp525AS7uDG40M1I4tV6M8U7jRPImiR25kb+lCJwesOmy+dkcjYFOt3+W2Tkx2&#10;0dXr22E1fO8/F0Lc302rF2ABp/AHw1Wf1KEkp9odrfJMC5jFD0+EXos0TYER8ryIE2A1jdIsAV4W&#10;/P8T5S8AAAD//wMAUEsBAi0AFAAGAAgAAAAhALaDOJL+AAAA4QEAABMAAAAAAAAAAAAAAAAAAAAA&#10;AFtDb250ZW50X1R5cGVzXS54bWxQSwECLQAUAAYACAAAACEAOP0h/9YAAACUAQAACwAAAAAAAAAA&#10;AAAAAAAvAQAAX3JlbHMvLnJlbHNQSwECLQAUAAYACAAAACEA/1Z6vGwCAABGBQAADgAAAAAAAAAA&#10;AAAAAAAuAgAAZHJzL2Uyb0RvYy54bWxQSwECLQAUAAYACAAAACEANZju5eMAAAAMAQAADwAAAAAA&#10;AAAAAAAAAADGBAAAZHJzL2Rvd25yZXYueG1sUEsFBgAAAAAEAAQA8wAAANYFAAAAAA==&#10;" filled="f" stroked="f" strokeweight=".5pt">
                <v:textbox>
                  <w:txbxContent>
                    <w:p w14:paraId="4B669AAC" w14:textId="77777777" w:rsidR="006C12FF" w:rsidRDefault="006C12FF" w:rsidP="00862D4E">
                      <w:r>
                        <w:rPr>
                          <w:rFonts w:ascii="Arial" w:hAnsi="Arial" w:cs="Arial"/>
                          <w:color w:val="C00000"/>
                          <w:sz w:val="56"/>
                          <w:szCs w:val="80"/>
                        </w:rPr>
                        <w:t>Sonstige Wettkämpfe</w:t>
                      </w:r>
                    </w:p>
                  </w:txbxContent>
                </v:textbox>
              </v:shape>
            </w:pict>
          </mc:Fallback>
        </mc:AlternateContent>
      </w:r>
      <w:r w:rsidR="009568CD">
        <w:rPr>
          <w:b/>
          <w:color w:val="C00000"/>
          <w:sz w:val="28"/>
          <w:szCs w:val="28"/>
        </w:rPr>
        <w:t>Regionale, Interregionale und Nationale Turniere</w:t>
      </w:r>
    </w:p>
    <w:p w14:paraId="60BC5B8B" w14:textId="77777777" w:rsidR="009568CD" w:rsidRDefault="009568CD" w:rsidP="009568CD">
      <w:pPr>
        <w:pStyle w:val="KeinLeerraum"/>
        <w:jc w:val="both"/>
        <w:rPr>
          <w:color w:val="C00000"/>
          <w:sz w:val="24"/>
          <w:szCs w:val="24"/>
        </w:rPr>
      </w:pPr>
    </w:p>
    <w:p w14:paraId="3510CCEC" w14:textId="77777777" w:rsidR="002C5109" w:rsidRDefault="009568CD" w:rsidP="009568CD">
      <w:pPr>
        <w:pStyle w:val="KeinLeerraum"/>
        <w:jc w:val="both"/>
        <w:rPr>
          <w:sz w:val="24"/>
          <w:szCs w:val="24"/>
        </w:rPr>
      </w:pPr>
      <w:r>
        <w:rPr>
          <w:sz w:val="24"/>
          <w:szCs w:val="24"/>
        </w:rPr>
        <w:t xml:space="preserve">Praktisch jedes Wochenende findet irgendwo in der Schweiz ein Turnier statt. Bei diesen Turnieren können alle Spieler mit einer Lizenz (egal ob Erwachsene oder Nachwuchs) mitmachen. Die Turniere  selber werden in ganz unterschiedlichen Turnierformeln durchgeführt und dazu in die im Titel gegliederten „Grössen“ eingeteilt. Regionale Turnier sind Turniere welche innerhalb eines RVs oder Kanton gespielt werden. Interregionale Turniere sind Turniere welche schweizweit sein können, aber nicht müssen. Zum Schluss die Nationalen Turniere, bei denen </w:t>
      </w:r>
      <w:r w:rsidR="00F669C7">
        <w:rPr>
          <w:sz w:val="24"/>
          <w:szCs w:val="24"/>
        </w:rPr>
        <w:t>die Crème de la Crème dabei ist.</w:t>
      </w:r>
      <w:r>
        <w:rPr>
          <w:sz w:val="24"/>
          <w:szCs w:val="24"/>
        </w:rPr>
        <w:t xml:space="preserve"> </w:t>
      </w:r>
    </w:p>
    <w:p w14:paraId="60924303" w14:textId="77777777" w:rsidR="00503400" w:rsidRDefault="00503400" w:rsidP="009568CD">
      <w:pPr>
        <w:pStyle w:val="KeinLeerraum"/>
        <w:jc w:val="both"/>
        <w:rPr>
          <w:sz w:val="24"/>
          <w:szCs w:val="24"/>
        </w:rPr>
      </w:pPr>
    </w:p>
    <w:p w14:paraId="6621BCA7" w14:textId="77777777" w:rsidR="00503400" w:rsidRDefault="00503400" w:rsidP="009568CD">
      <w:pPr>
        <w:pStyle w:val="KeinLeerraum"/>
        <w:jc w:val="both"/>
        <w:rPr>
          <w:sz w:val="24"/>
          <w:szCs w:val="24"/>
        </w:rPr>
      </w:pPr>
      <w:r>
        <w:rPr>
          <w:sz w:val="24"/>
          <w:szCs w:val="24"/>
        </w:rPr>
        <w:t>Die Turnierausschreibungen werden vom Spielleiter regelmässig per Mail an die Mitglieder versendet.</w:t>
      </w:r>
    </w:p>
    <w:p w14:paraId="374F4875" w14:textId="77777777" w:rsidR="00AB3677" w:rsidRDefault="00AB3677" w:rsidP="009568CD">
      <w:pPr>
        <w:pStyle w:val="KeinLeerraum"/>
        <w:jc w:val="both"/>
        <w:rPr>
          <w:sz w:val="24"/>
          <w:szCs w:val="24"/>
        </w:rPr>
      </w:pPr>
    </w:p>
    <w:p w14:paraId="779B78A8" w14:textId="77777777" w:rsidR="00AB3677" w:rsidRDefault="00AB3677" w:rsidP="009568CD">
      <w:pPr>
        <w:pStyle w:val="KeinLeerraum"/>
        <w:jc w:val="both"/>
        <w:rPr>
          <w:sz w:val="24"/>
          <w:szCs w:val="24"/>
        </w:rPr>
      </w:pPr>
      <w:r>
        <w:rPr>
          <w:sz w:val="24"/>
          <w:szCs w:val="24"/>
        </w:rPr>
        <w:t xml:space="preserve">Die </w:t>
      </w:r>
      <w:r w:rsidR="00F669C7">
        <w:rPr>
          <w:sz w:val="24"/>
          <w:szCs w:val="24"/>
        </w:rPr>
        <w:t>gängigen</w:t>
      </w:r>
      <w:r>
        <w:rPr>
          <w:sz w:val="24"/>
          <w:szCs w:val="24"/>
        </w:rPr>
        <w:t xml:space="preserve"> Turnierformeln sind folgende:</w:t>
      </w:r>
    </w:p>
    <w:p w14:paraId="2270C22A" w14:textId="77777777" w:rsidR="00AB3677" w:rsidRDefault="00AB3677" w:rsidP="009568CD">
      <w:pPr>
        <w:pStyle w:val="KeinLeerraum"/>
        <w:jc w:val="both"/>
        <w:rPr>
          <w:sz w:val="24"/>
          <w:szCs w:val="24"/>
        </w:rPr>
      </w:pPr>
    </w:p>
    <w:p w14:paraId="5AD585EB" w14:textId="77777777" w:rsidR="00AB3677" w:rsidRPr="00503400" w:rsidRDefault="00AB3677" w:rsidP="009568CD">
      <w:pPr>
        <w:pStyle w:val="KeinLeerraum"/>
        <w:jc w:val="both"/>
        <w:rPr>
          <w:sz w:val="24"/>
          <w:szCs w:val="24"/>
          <w:u w:val="single"/>
        </w:rPr>
      </w:pPr>
      <w:r w:rsidRPr="00503400">
        <w:rPr>
          <w:sz w:val="24"/>
          <w:szCs w:val="24"/>
          <w:u w:val="single"/>
        </w:rPr>
        <w:t>Einzel- und Doppelserien mit direkter KO-Phase</w:t>
      </w:r>
    </w:p>
    <w:p w14:paraId="4C7F7F35" w14:textId="77777777" w:rsidR="00AB3677" w:rsidRDefault="00AB3677" w:rsidP="009568CD">
      <w:pPr>
        <w:pStyle w:val="KeinLeerraum"/>
        <w:jc w:val="both"/>
        <w:rPr>
          <w:sz w:val="24"/>
          <w:szCs w:val="24"/>
        </w:rPr>
      </w:pPr>
    </w:p>
    <w:p w14:paraId="523FF13D" w14:textId="77777777" w:rsidR="00AB3677" w:rsidRDefault="00AB3677" w:rsidP="009568CD">
      <w:pPr>
        <w:pStyle w:val="KeinLeerraum"/>
        <w:jc w:val="both"/>
        <w:rPr>
          <w:sz w:val="24"/>
          <w:szCs w:val="24"/>
        </w:rPr>
      </w:pPr>
      <w:r>
        <w:rPr>
          <w:sz w:val="24"/>
          <w:szCs w:val="24"/>
        </w:rPr>
        <w:t>Wie der Name schon sagt, wer in einer Serie teilnimmt und verliert ist sogleich draussen. Sicherlich die unattraktivste Turnierform. Gespielt wird in folgenden Serien:</w:t>
      </w:r>
    </w:p>
    <w:p w14:paraId="7A169AF5" w14:textId="77777777" w:rsidR="00AB3677" w:rsidRDefault="00AB3677" w:rsidP="009568CD">
      <w:pPr>
        <w:pStyle w:val="KeinLeerraum"/>
        <w:jc w:val="both"/>
        <w:rPr>
          <w:sz w:val="24"/>
          <w:szCs w:val="24"/>
        </w:rPr>
      </w:pPr>
    </w:p>
    <w:p w14:paraId="50439520" w14:textId="77777777" w:rsidR="00AB3677" w:rsidRDefault="00AB3677" w:rsidP="009568CD">
      <w:pPr>
        <w:pStyle w:val="KeinLeerraum"/>
        <w:jc w:val="both"/>
        <w:rPr>
          <w:sz w:val="24"/>
          <w:szCs w:val="24"/>
        </w:rPr>
      </w:pPr>
      <w:r>
        <w:rPr>
          <w:sz w:val="24"/>
          <w:szCs w:val="24"/>
        </w:rPr>
        <w:t>Herren E (Spieler mit einer Klassierung von D1 + D2)</w:t>
      </w:r>
    </w:p>
    <w:p w14:paraId="4BBCCAA9" w14:textId="77777777" w:rsidR="00AB3677" w:rsidRDefault="00AB3677" w:rsidP="00AB3677">
      <w:pPr>
        <w:pStyle w:val="KeinLeerraum"/>
        <w:rPr>
          <w:sz w:val="24"/>
          <w:szCs w:val="24"/>
        </w:rPr>
      </w:pPr>
      <w:r>
        <w:rPr>
          <w:sz w:val="24"/>
          <w:szCs w:val="24"/>
        </w:rPr>
        <w:t>Herren / Damen D (Spieler mit einer Klassierung von D1 – D5)</w:t>
      </w:r>
    </w:p>
    <w:p w14:paraId="24B78DA9" w14:textId="77777777" w:rsidR="00AB3677" w:rsidRDefault="00AB3677" w:rsidP="00AB3677">
      <w:pPr>
        <w:pStyle w:val="KeinLeerraum"/>
        <w:rPr>
          <w:sz w:val="24"/>
          <w:szCs w:val="24"/>
        </w:rPr>
      </w:pPr>
      <w:r>
        <w:rPr>
          <w:sz w:val="24"/>
          <w:szCs w:val="24"/>
        </w:rPr>
        <w:t>Herren / Damen C (Spieler mit einer Klassierung von D3 – C10)</w:t>
      </w:r>
    </w:p>
    <w:p w14:paraId="30C26530" w14:textId="77777777" w:rsidR="00AB3677" w:rsidRDefault="00AB3677" w:rsidP="00AB3677">
      <w:pPr>
        <w:pStyle w:val="KeinLeerraum"/>
        <w:rPr>
          <w:sz w:val="24"/>
          <w:szCs w:val="24"/>
        </w:rPr>
      </w:pPr>
      <w:r>
        <w:rPr>
          <w:sz w:val="24"/>
          <w:szCs w:val="24"/>
        </w:rPr>
        <w:t>Herren / Damen B (Spieler mit einer Klassierung von C6 – B15</w:t>
      </w:r>
    </w:p>
    <w:p w14:paraId="2CB09F48" w14:textId="77777777" w:rsidR="00AB3677" w:rsidRDefault="00AB3677" w:rsidP="00AB3677">
      <w:pPr>
        <w:pStyle w:val="KeinLeerraum"/>
        <w:rPr>
          <w:sz w:val="24"/>
          <w:szCs w:val="24"/>
        </w:rPr>
      </w:pPr>
      <w:r>
        <w:rPr>
          <w:sz w:val="24"/>
          <w:szCs w:val="24"/>
        </w:rPr>
        <w:t>Herren / Damen A (Spieler mit einer Klassierung von B11 – A20)</w:t>
      </w:r>
    </w:p>
    <w:p w14:paraId="0EDB5384" w14:textId="77777777" w:rsidR="00AB3677" w:rsidRDefault="00AB3677" w:rsidP="00AB3677">
      <w:pPr>
        <w:pStyle w:val="KeinLeerraum"/>
        <w:rPr>
          <w:sz w:val="24"/>
          <w:szCs w:val="24"/>
        </w:rPr>
      </w:pPr>
      <w:r>
        <w:rPr>
          <w:sz w:val="24"/>
          <w:szCs w:val="24"/>
        </w:rPr>
        <w:t>Doppel D, C, B, A sowie Mixed (gleich wie die oberen Serien)</w:t>
      </w:r>
    </w:p>
    <w:p w14:paraId="0F1FB7F0" w14:textId="77777777" w:rsidR="00AB3677" w:rsidRDefault="00AB3677" w:rsidP="00AB3677">
      <w:pPr>
        <w:pStyle w:val="KeinLeerraum"/>
        <w:rPr>
          <w:sz w:val="24"/>
          <w:szCs w:val="24"/>
        </w:rPr>
      </w:pPr>
    </w:p>
    <w:p w14:paraId="4EE02284" w14:textId="77777777" w:rsidR="00AB3677" w:rsidRPr="00503400" w:rsidRDefault="00AB3677" w:rsidP="00AB3677">
      <w:pPr>
        <w:pStyle w:val="KeinLeerraum"/>
        <w:rPr>
          <w:sz w:val="24"/>
          <w:szCs w:val="24"/>
          <w:u w:val="single"/>
        </w:rPr>
      </w:pPr>
      <w:r w:rsidRPr="00503400">
        <w:rPr>
          <w:sz w:val="24"/>
          <w:szCs w:val="24"/>
          <w:u w:val="single"/>
        </w:rPr>
        <w:t>Einzel- und Doppelserien mit Gruppenspielen und nachfolgender KO-Phase</w:t>
      </w:r>
    </w:p>
    <w:p w14:paraId="079901DD" w14:textId="77777777" w:rsidR="00AB3677" w:rsidRDefault="00AB3677" w:rsidP="00AB3677">
      <w:pPr>
        <w:pStyle w:val="KeinLeerraum"/>
        <w:rPr>
          <w:sz w:val="24"/>
          <w:szCs w:val="24"/>
        </w:rPr>
      </w:pPr>
    </w:p>
    <w:p w14:paraId="13E941F2" w14:textId="77777777" w:rsidR="00AB3677" w:rsidRDefault="00AB3677" w:rsidP="00A2351A">
      <w:pPr>
        <w:pStyle w:val="KeinLeerraum"/>
        <w:jc w:val="both"/>
        <w:rPr>
          <w:sz w:val="24"/>
          <w:szCs w:val="24"/>
        </w:rPr>
      </w:pPr>
      <w:r>
        <w:rPr>
          <w:sz w:val="24"/>
          <w:szCs w:val="24"/>
        </w:rPr>
        <w:t xml:space="preserve">Die Serien sind genau gleich wie die oben, nur das es noch Gruppenspiele (meistens in 4er Gruppen) gibt, bevor es in die KO-Phase geht. </w:t>
      </w:r>
    </w:p>
    <w:p w14:paraId="76939F67" w14:textId="77777777" w:rsidR="00AB3677" w:rsidRDefault="00AB3677" w:rsidP="00AB3677">
      <w:pPr>
        <w:pStyle w:val="KeinLeerraum"/>
        <w:rPr>
          <w:sz w:val="24"/>
          <w:szCs w:val="24"/>
        </w:rPr>
      </w:pPr>
    </w:p>
    <w:p w14:paraId="18571EFE" w14:textId="77777777" w:rsidR="00AB3677" w:rsidRPr="00503400" w:rsidRDefault="00AB3677" w:rsidP="00AB3677">
      <w:pPr>
        <w:pStyle w:val="KeinLeerraum"/>
        <w:rPr>
          <w:sz w:val="24"/>
          <w:szCs w:val="24"/>
          <w:u w:val="single"/>
        </w:rPr>
      </w:pPr>
      <w:r w:rsidRPr="00503400">
        <w:rPr>
          <w:sz w:val="24"/>
          <w:szCs w:val="24"/>
          <w:u w:val="single"/>
        </w:rPr>
        <w:t>Mannschaftsturniere</w:t>
      </w:r>
    </w:p>
    <w:p w14:paraId="614CB164" w14:textId="77777777" w:rsidR="00AB3677" w:rsidRDefault="00AB3677" w:rsidP="00AB3677">
      <w:pPr>
        <w:pStyle w:val="KeinLeerraum"/>
        <w:rPr>
          <w:sz w:val="24"/>
          <w:szCs w:val="24"/>
        </w:rPr>
      </w:pPr>
    </w:p>
    <w:p w14:paraId="563E2F3B" w14:textId="77777777" w:rsidR="00AB3677" w:rsidRDefault="00AB3677" w:rsidP="00A2351A">
      <w:pPr>
        <w:pStyle w:val="KeinLeerraum"/>
        <w:jc w:val="both"/>
        <w:rPr>
          <w:sz w:val="24"/>
          <w:szCs w:val="24"/>
        </w:rPr>
      </w:pPr>
      <w:r>
        <w:rPr>
          <w:sz w:val="24"/>
          <w:szCs w:val="24"/>
        </w:rPr>
        <w:t xml:space="preserve">Bei Mannschaftsturniere wird in </w:t>
      </w:r>
      <w:r w:rsidR="00256362">
        <w:rPr>
          <w:sz w:val="24"/>
          <w:szCs w:val="24"/>
        </w:rPr>
        <w:t>3</w:t>
      </w:r>
      <w:r>
        <w:rPr>
          <w:sz w:val="24"/>
          <w:szCs w:val="24"/>
        </w:rPr>
        <w:t xml:space="preserve">er oder </w:t>
      </w:r>
      <w:r w:rsidR="00256362">
        <w:rPr>
          <w:sz w:val="24"/>
          <w:szCs w:val="24"/>
        </w:rPr>
        <w:t>4</w:t>
      </w:r>
      <w:r>
        <w:rPr>
          <w:sz w:val="24"/>
          <w:szCs w:val="24"/>
        </w:rPr>
        <w:t xml:space="preserve">er Gruppen zuerst in Gruppenspielen und danach in KO-Phase gespielt. Die Serien werden z.B. mit </w:t>
      </w:r>
      <w:r w:rsidR="00DF187B">
        <w:rPr>
          <w:sz w:val="24"/>
          <w:szCs w:val="24"/>
        </w:rPr>
        <w:t>„Serie 32“ benannt. Heisst bei einer 3er Mannschaft dürfen die 3 Spieler zusammen 32 Klassierungspunkte haben.</w:t>
      </w:r>
    </w:p>
    <w:p w14:paraId="2AA6C579" w14:textId="77777777" w:rsidR="00DF187B" w:rsidRDefault="00DF187B" w:rsidP="00AB3677">
      <w:pPr>
        <w:pStyle w:val="KeinLeerraum"/>
        <w:rPr>
          <w:sz w:val="24"/>
          <w:szCs w:val="24"/>
        </w:rPr>
      </w:pPr>
    </w:p>
    <w:p w14:paraId="5AF28108" w14:textId="77777777" w:rsidR="00DF187B" w:rsidRPr="00503400" w:rsidRDefault="00DF187B" w:rsidP="00AB3677">
      <w:pPr>
        <w:pStyle w:val="KeinLeerraum"/>
        <w:rPr>
          <w:sz w:val="24"/>
          <w:szCs w:val="24"/>
          <w:u w:val="single"/>
        </w:rPr>
      </w:pPr>
      <w:r w:rsidRPr="00503400">
        <w:rPr>
          <w:sz w:val="24"/>
          <w:szCs w:val="24"/>
          <w:u w:val="single"/>
        </w:rPr>
        <w:t>ELO-Turniere</w:t>
      </w:r>
    </w:p>
    <w:p w14:paraId="244CF416" w14:textId="77777777" w:rsidR="00DF187B" w:rsidRDefault="00DF187B" w:rsidP="00AB3677">
      <w:pPr>
        <w:pStyle w:val="KeinLeerraum"/>
        <w:rPr>
          <w:sz w:val="24"/>
          <w:szCs w:val="24"/>
        </w:rPr>
      </w:pPr>
    </w:p>
    <w:p w14:paraId="373CC436" w14:textId="77777777" w:rsidR="00DF187B" w:rsidRDefault="00DF187B" w:rsidP="00A2351A">
      <w:pPr>
        <w:pStyle w:val="KeinLeerraum"/>
        <w:jc w:val="both"/>
        <w:rPr>
          <w:sz w:val="24"/>
          <w:szCs w:val="24"/>
        </w:rPr>
      </w:pPr>
      <w:r>
        <w:rPr>
          <w:sz w:val="24"/>
          <w:szCs w:val="24"/>
        </w:rPr>
        <w:t xml:space="preserve">Bei diesen wird gemäss der ELO-Punkte der Spieler bei der Anmeldung diese in 6er Gruppen mit ähnlich starken Spielern eingeteilt. In den Gruppen spielt jeder gegen jeden. Danach werden die Plätze über Kreuz gegen eine andere 6er Gruppe ausgespielt. Beispiel: Rang 1 der Gruppe A spielt gegen Rang 2 der Gruppe B. Die Sieger dieser Spiele spielen um Platz 1. Für die Plätze 3/4 und 5/6 wird es gleich behandelt. </w:t>
      </w:r>
    </w:p>
    <w:p w14:paraId="31402BC0" w14:textId="77777777" w:rsidR="008727C8" w:rsidRDefault="008727C8" w:rsidP="00A2351A">
      <w:pPr>
        <w:pStyle w:val="KeinLeerraum"/>
        <w:jc w:val="both"/>
        <w:rPr>
          <w:sz w:val="24"/>
          <w:szCs w:val="24"/>
        </w:rPr>
      </w:pPr>
    </w:p>
    <w:p w14:paraId="05DB4051" w14:textId="77777777" w:rsidR="008727C8" w:rsidRDefault="00862D4E" w:rsidP="00A2351A">
      <w:pPr>
        <w:pStyle w:val="KeinLeerraum"/>
        <w:jc w:val="both"/>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30464" behindDoc="0" locked="0" layoutInCell="1" allowOverlap="1" wp14:anchorId="3249CB75" wp14:editId="540F034C">
                <wp:simplePos x="0" y="0"/>
                <wp:positionH relativeFrom="column">
                  <wp:posOffset>-60960</wp:posOffset>
                </wp:positionH>
                <wp:positionV relativeFrom="paragraph">
                  <wp:posOffset>-830316</wp:posOffset>
                </wp:positionV>
                <wp:extent cx="6133381" cy="603849"/>
                <wp:effectExtent l="0" t="0" r="0" b="6350"/>
                <wp:wrapNone/>
                <wp:docPr id="832" name="Textfeld 832"/>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EE62A5" w14:textId="77777777" w:rsidR="006C12FF" w:rsidRDefault="006C12FF" w:rsidP="00862D4E">
                            <w:r>
                              <w:rPr>
                                <w:rFonts w:ascii="Arial" w:hAnsi="Arial" w:cs="Arial"/>
                                <w:color w:val="C00000"/>
                                <w:sz w:val="56"/>
                                <w:szCs w:val="80"/>
                              </w:rPr>
                              <w:t>Muster Matchblatt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249CB75" id="Textfeld 832" o:spid="_x0000_s1213" type="#_x0000_t202" style="position:absolute;left:0;text-align:left;margin-left:-4.8pt;margin-top:-65.4pt;width:482.95pt;height:47.55pt;z-index:25203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z3ubQIAAEYFAAAOAAAAZHJzL2Uyb0RvYy54bWysVEtv2zAMvg/YfxB0X5w0aZYGdYqsRYYB&#10;RVssHXpWZKkxJouaxMTOfn0p2Xkg26XDLjZFfqT4+Kjrm6YybKt8KMHmfNDrc6ashKK0rzn/8bz4&#10;NOEsoLCFMGBVzncq8JvZxw/XtZuqC1iDKZRnFMSGae1yvkZ00ywLcq0qEXrglCWjBl8JpKN/zQov&#10;aopemeyi3x9nNfjCeZAqBNLetUY+S/G1VhIftQ4Kmck55Ybp69N3Fb/Z7FpMX71w61J2aYh/yKIS&#10;paVLD6HuBAq28eUfoapSegigsSehykDrUqpUA1Uz6J9Vs1wLp1It1JzgDm0K/y+sfNgu3ZNn2HyB&#10;hgYYG1K7MA2kjPU02lfxT5kyslMLd4e2qQaZJOV4MBwOJwPOJNnG/eFkdBXDZEdv5wN+VVCxKOTc&#10;01hSt8T2PmAL3UPiZRYWpTFpNMaymoIOL/vJ4WCh4MZGrEpD7sIcM08S7oyKGGO/K83KIhUQFYle&#10;6tZ4thVEDCGlsphqT3EJHVGakniPY4c/ZvUe57aO/c1g8eBclRZ8qv4s7eLnPmXd4qnnJ3VHEZtV&#10;Q4XTYMeJ61G3gmJHE/fQLkNwclHSWO5FwCfhif00ZNpofKSPNkDth07ibA3+99/0EU+kJCtnNW1T&#10;zsOvjfCKM/PNEl2vBqNRXL90GF1+vqCDP7WsTi12U90CzYUoRdklMeLR7EXtoXqhxZ/HW8kkrKS7&#10;c4578RbbHaeHQ6r5PIFo4ZzAe7t0MoaOY4qke25ehHcdM5E4/QD7vRPTM4K22OhpYb5B0GVi77Gr&#10;3QRoWRP/u4clvgan54Q6Pn+zNwAAAP//AwBQSwMEFAAGAAgAAAAhACrJBT/jAAAACwEAAA8AAABk&#10;cnMvZG93bnJldi54bWxMj0FPwzAMhe9I/IfISNy2dKtattJ0mipNSAgOG7twcxuvrWiS0mRb4ddj&#10;TnCy7Pf0/L18M5leXGj0nbMKFvMIBNna6c42Co5vu9kKhA9oNfbOkoIv8rApbm9yzLS72j1dDqER&#10;HGJ9hgraEIZMSl+3ZNDP3UCWtZMbDQZex0bqEa8cbnq5jKJUGuwsf2hxoLKl+uNwNgqey90r7qul&#10;WX335dPLaTt8Ht8Tpe7vpu0jiEBT+DPDLz6jQ8FMlTtb7UWvYLZO2clzEUfcgR3rJI1BVHyKkweQ&#10;RS7/dyh+AAAA//8DAFBLAQItABQABgAIAAAAIQC2gziS/gAAAOEBAAATAAAAAAAAAAAAAAAAAAAA&#10;AABbQ29udGVudF9UeXBlc10ueG1sUEsBAi0AFAAGAAgAAAAhADj9If/WAAAAlAEAAAsAAAAAAAAA&#10;AAAAAAAALwEAAF9yZWxzLy5yZWxzUEsBAi0AFAAGAAgAAAAhAF0LPe5tAgAARgUAAA4AAAAAAAAA&#10;AAAAAAAALgIAAGRycy9lMm9Eb2MueG1sUEsBAi0AFAAGAAgAAAAhACrJBT/jAAAACwEAAA8AAAAA&#10;AAAAAAAAAAAAxwQAAGRycy9kb3ducmV2LnhtbFBLBQYAAAAABAAEAPMAAADXBQAAAAA=&#10;" filled="f" stroked="f" strokeweight=".5pt">
                <v:textbox>
                  <w:txbxContent>
                    <w:p w14:paraId="0DEE62A5" w14:textId="77777777" w:rsidR="006C12FF" w:rsidRDefault="006C12FF" w:rsidP="00862D4E">
                      <w:r>
                        <w:rPr>
                          <w:rFonts w:ascii="Arial" w:hAnsi="Arial" w:cs="Arial"/>
                          <w:color w:val="C00000"/>
                          <w:sz w:val="56"/>
                          <w:szCs w:val="80"/>
                        </w:rPr>
                        <w:t>Muster Matchblatt</w:t>
                      </w:r>
                    </w:p>
                  </w:txbxContent>
                </v:textbox>
              </v:shape>
            </w:pict>
          </mc:Fallback>
        </mc:AlternateContent>
      </w:r>
      <w:r w:rsidR="008727C8">
        <w:rPr>
          <w:noProof/>
          <w:lang w:eastAsia="de-CH"/>
        </w:rPr>
        <w:drawing>
          <wp:anchor distT="0" distB="0" distL="114300" distR="114300" simplePos="0" relativeHeight="251963904" behindDoc="1" locked="0" layoutInCell="1" allowOverlap="1" wp14:anchorId="5EFE5280" wp14:editId="5DAFD4CF">
            <wp:simplePos x="0" y="0"/>
            <wp:positionH relativeFrom="column">
              <wp:posOffset>149225</wp:posOffset>
            </wp:positionH>
            <wp:positionV relativeFrom="paragraph">
              <wp:posOffset>61859</wp:posOffset>
            </wp:positionV>
            <wp:extent cx="5760085" cy="8138838"/>
            <wp:effectExtent l="0" t="0" r="0" b="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0085" cy="8138838"/>
                    </a:xfrm>
                    <a:prstGeom prst="rect">
                      <a:avLst/>
                    </a:prstGeom>
                  </pic:spPr>
                </pic:pic>
              </a:graphicData>
            </a:graphic>
            <wp14:sizeRelH relativeFrom="page">
              <wp14:pctWidth>0</wp14:pctWidth>
            </wp14:sizeRelH>
            <wp14:sizeRelV relativeFrom="page">
              <wp14:pctHeight>0</wp14:pctHeight>
            </wp14:sizeRelV>
          </wp:anchor>
        </w:drawing>
      </w:r>
    </w:p>
    <w:p w14:paraId="473F158D" w14:textId="77777777" w:rsidR="00AB3677" w:rsidRDefault="00AB3677" w:rsidP="00AB3677">
      <w:pPr>
        <w:pStyle w:val="KeinLeerraum"/>
        <w:rPr>
          <w:sz w:val="24"/>
          <w:szCs w:val="24"/>
        </w:rPr>
      </w:pPr>
    </w:p>
    <w:p w14:paraId="5A2AAFEB" w14:textId="77777777" w:rsidR="008727C8" w:rsidRDefault="008727C8" w:rsidP="00DB4DDD">
      <w:pPr>
        <w:pStyle w:val="KeinLeerraum"/>
        <w:jc w:val="both"/>
        <w:rPr>
          <w:sz w:val="24"/>
          <w:szCs w:val="24"/>
        </w:rPr>
      </w:pPr>
    </w:p>
    <w:p w14:paraId="32ABA137" w14:textId="77777777" w:rsidR="008727C8" w:rsidRDefault="008727C8" w:rsidP="00DB4DDD">
      <w:pPr>
        <w:pStyle w:val="KeinLeerraum"/>
        <w:jc w:val="both"/>
        <w:rPr>
          <w:sz w:val="24"/>
          <w:szCs w:val="24"/>
        </w:rPr>
      </w:pPr>
    </w:p>
    <w:p w14:paraId="7D548275" w14:textId="77777777" w:rsidR="008727C8" w:rsidRDefault="008727C8" w:rsidP="00DB4DDD">
      <w:pPr>
        <w:pStyle w:val="KeinLeerraum"/>
        <w:jc w:val="both"/>
        <w:rPr>
          <w:sz w:val="24"/>
          <w:szCs w:val="24"/>
        </w:rPr>
      </w:pPr>
    </w:p>
    <w:p w14:paraId="2E1DCDA6" w14:textId="77777777" w:rsidR="008727C8" w:rsidRDefault="008727C8" w:rsidP="00DB4DDD">
      <w:pPr>
        <w:pStyle w:val="KeinLeerraum"/>
        <w:jc w:val="both"/>
        <w:rPr>
          <w:sz w:val="24"/>
          <w:szCs w:val="24"/>
        </w:rPr>
      </w:pPr>
    </w:p>
    <w:p w14:paraId="4867189E" w14:textId="77777777" w:rsidR="008727C8" w:rsidRDefault="008727C8" w:rsidP="00DB4DDD">
      <w:pPr>
        <w:pStyle w:val="KeinLeerraum"/>
        <w:jc w:val="both"/>
        <w:rPr>
          <w:sz w:val="24"/>
          <w:szCs w:val="24"/>
        </w:rPr>
      </w:pPr>
    </w:p>
    <w:p w14:paraId="362851E5" w14:textId="77777777" w:rsidR="008727C8" w:rsidRDefault="008727C8" w:rsidP="00DB4DDD">
      <w:pPr>
        <w:pStyle w:val="KeinLeerraum"/>
        <w:jc w:val="both"/>
        <w:rPr>
          <w:sz w:val="24"/>
          <w:szCs w:val="24"/>
        </w:rPr>
      </w:pPr>
    </w:p>
    <w:p w14:paraId="43DA98A1" w14:textId="77777777" w:rsidR="008727C8" w:rsidRDefault="008727C8" w:rsidP="00DB4DDD">
      <w:pPr>
        <w:pStyle w:val="KeinLeerraum"/>
        <w:jc w:val="both"/>
        <w:rPr>
          <w:sz w:val="24"/>
          <w:szCs w:val="24"/>
        </w:rPr>
      </w:pPr>
    </w:p>
    <w:p w14:paraId="341E3B8B" w14:textId="77777777" w:rsidR="008727C8" w:rsidRDefault="008727C8" w:rsidP="00DB4DDD">
      <w:pPr>
        <w:pStyle w:val="KeinLeerraum"/>
        <w:jc w:val="both"/>
        <w:rPr>
          <w:sz w:val="24"/>
          <w:szCs w:val="24"/>
        </w:rPr>
      </w:pPr>
    </w:p>
    <w:p w14:paraId="06DF2249" w14:textId="77777777" w:rsidR="008727C8" w:rsidRDefault="008727C8" w:rsidP="00DB4DDD">
      <w:pPr>
        <w:pStyle w:val="KeinLeerraum"/>
        <w:jc w:val="both"/>
        <w:rPr>
          <w:sz w:val="24"/>
          <w:szCs w:val="24"/>
        </w:rPr>
      </w:pPr>
    </w:p>
    <w:p w14:paraId="3932F561" w14:textId="77777777" w:rsidR="008727C8" w:rsidRDefault="008727C8" w:rsidP="00DB4DDD">
      <w:pPr>
        <w:pStyle w:val="KeinLeerraum"/>
        <w:jc w:val="both"/>
        <w:rPr>
          <w:sz w:val="24"/>
          <w:szCs w:val="24"/>
        </w:rPr>
      </w:pPr>
    </w:p>
    <w:p w14:paraId="72FC602E" w14:textId="77777777" w:rsidR="008727C8" w:rsidRDefault="008727C8" w:rsidP="00DB4DDD">
      <w:pPr>
        <w:pStyle w:val="KeinLeerraum"/>
        <w:jc w:val="both"/>
        <w:rPr>
          <w:sz w:val="24"/>
          <w:szCs w:val="24"/>
        </w:rPr>
      </w:pPr>
    </w:p>
    <w:p w14:paraId="5702ABA9" w14:textId="77777777" w:rsidR="008727C8" w:rsidRDefault="008727C8" w:rsidP="00DB4DDD">
      <w:pPr>
        <w:pStyle w:val="KeinLeerraum"/>
        <w:jc w:val="both"/>
        <w:rPr>
          <w:sz w:val="24"/>
          <w:szCs w:val="24"/>
        </w:rPr>
      </w:pPr>
    </w:p>
    <w:p w14:paraId="1C80626A" w14:textId="77777777" w:rsidR="008727C8" w:rsidRDefault="008727C8" w:rsidP="00DB4DDD">
      <w:pPr>
        <w:pStyle w:val="KeinLeerraum"/>
        <w:jc w:val="both"/>
        <w:rPr>
          <w:sz w:val="24"/>
          <w:szCs w:val="24"/>
        </w:rPr>
      </w:pPr>
    </w:p>
    <w:p w14:paraId="044C4531" w14:textId="77777777" w:rsidR="008727C8" w:rsidRDefault="008727C8" w:rsidP="00DB4DDD">
      <w:pPr>
        <w:pStyle w:val="KeinLeerraum"/>
        <w:jc w:val="both"/>
        <w:rPr>
          <w:sz w:val="24"/>
          <w:szCs w:val="24"/>
        </w:rPr>
      </w:pPr>
    </w:p>
    <w:p w14:paraId="7D07239E" w14:textId="77777777" w:rsidR="008727C8" w:rsidRDefault="008727C8" w:rsidP="00DB4DDD">
      <w:pPr>
        <w:pStyle w:val="KeinLeerraum"/>
        <w:jc w:val="both"/>
        <w:rPr>
          <w:sz w:val="24"/>
          <w:szCs w:val="24"/>
        </w:rPr>
      </w:pPr>
    </w:p>
    <w:p w14:paraId="15EE54CB" w14:textId="77777777" w:rsidR="008727C8" w:rsidRDefault="008727C8" w:rsidP="00DB4DDD">
      <w:pPr>
        <w:pStyle w:val="KeinLeerraum"/>
        <w:jc w:val="both"/>
        <w:rPr>
          <w:sz w:val="24"/>
          <w:szCs w:val="24"/>
        </w:rPr>
      </w:pPr>
    </w:p>
    <w:p w14:paraId="7337B4E7" w14:textId="77777777" w:rsidR="008727C8" w:rsidRDefault="008727C8" w:rsidP="00DB4DDD">
      <w:pPr>
        <w:pStyle w:val="KeinLeerraum"/>
        <w:jc w:val="both"/>
        <w:rPr>
          <w:sz w:val="24"/>
          <w:szCs w:val="24"/>
        </w:rPr>
      </w:pPr>
    </w:p>
    <w:p w14:paraId="3B23F4DC" w14:textId="77777777" w:rsidR="008727C8" w:rsidRDefault="008727C8" w:rsidP="00DB4DDD">
      <w:pPr>
        <w:pStyle w:val="KeinLeerraum"/>
        <w:jc w:val="both"/>
        <w:rPr>
          <w:sz w:val="24"/>
          <w:szCs w:val="24"/>
        </w:rPr>
      </w:pPr>
    </w:p>
    <w:p w14:paraId="6D7567F9" w14:textId="77777777" w:rsidR="008727C8" w:rsidRDefault="008727C8" w:rsidP="00DB4DDD">
      <w:pPr>
        <w:pStyle w:val="KeinLeerraum"/>
        <w:jc w:val="both"/>
        <w:rPr>
          <w:sz w:val="24"/>
          <w:szCs w:val="24"/>
        </w:rPr>
      </w:pPr>
    </w:p>
    <w:p w14:paraId="4C22A34F" w14:textId="77777777" w:rsidR="008727C8" w:rsidRDefault="008727C8" w:rsidP="00DB4DDD">
      <w:pPr>
        <w:pStyle w:val="KeinLeerraum"/>
        <w:jc w:val="both"/>
        <w:rPr>
          <w:sz w:val="24"/>
          <w:szCs w:val="24"/>
        </w:rPr>
      </w:pPr>
    </w:p>
    <w:p w14:paraId="67DFDE3F" w14:textId="77777777" w:rsidR="008727C8" w:rsidRDefault="008727C8" w:rsidP="00DB4DDD">
      <w:pPr>
        <w:pStyle w:val="KeinLeerraum"/>
        <w:jc w:val="both"/>
        <w:rPr>
          <w:sz w:val="24"/>
          <w:szCs w:val="24"/>
        </w:rPr>
      </w:pPr>
    </w:p>
    <w:p w14:paraId="125DFAD8" w14:textId="77777777" w:rsidR="008727C8" w:rsidRDefault="008727C8" w:rsidP="00DB4DDD">
      <w:pPr>
        <w:pStyle w:val="KeinLeerraum"/>
        <w:jc w:val="both"/>
        <w:rPr>
          <w:sz w:val="24"/>
          <w:szCs w:val="24"/>
        </w:rPr>
      </w:pPr>
    </w:p>
    <w:p w14:paraId="3A6CEFC9" w14:textId="77777777" w:rsidR="008727C8" w:rsidRDefault="008727C8" w:rsidP="00DB4DDD">
      <w:pPr>
        <w:pStyle w:val="KeinLeerraum"/>
        <w:jc w:val="both"/>
        <w:rPr>
          <w:sz w:val="24"/>
          <w:szCs w:val="24"/>
        </w:rPr>
      </w:pPr>
    </w:p>
    <w:p w14:paraId="0037B828" w14:textId="77777777" w:rsidR="008727C8" w:rsidRDefault="008727C8" w:rsidP="00DB4DDD">
      <w:pPr>
        <w:pStyle w:val="KeinLeerraum"/>
        <w:jc w:val="both"/>
        <w:rPr>
          <w:sz w:val="24"/>
          <w:szCs w:val="24"/>
        </w:rPr>
      </w:pPr>
    </w:p>
    <w:p w14:paraId="74A08A9B" w14:textId="77777777" w:rsidR="008727C8" w:rsidRDefault="008727C8" w:rsidP="00DB4DDD">
      <w:pPr>
        <w:pStyle w:val="KeinLeerraum"/>
        <w:jc w:val="both"/>
        <w:rPr>
          <w:sz w:val="24"/>
          <w:szCs w:val="24"/>
        </w:rPr>
      </w:pPr>
    </w:p>
    <w:p w14:paraId="4DF23F5D" w14:textId="77777777" w:rsidR="008727C8" w:rsidRDefault="008727C8" w:rsidP="00DB4DDD">
      <w:pPr>
        <w:pStyle w:val="KeinLeerraum"/>
        <w:jc w:val="both"/>
        <w:rPr>
          <w:sz w:val="24"/>
          <w:szCs w:val="24"/>
        </w:rPr>
      </w:pPr>
    </w:p>
    <w:p w14:paraId="6175BFF4" w14:textId="77777777" w:rsidR="008727C8" w:rsidRDefault="008727C8" w:rsidP="00DB4DDD">
      <w:pPr>
        <w:pStyle w:val="KeinLeerraum"/>
        <w:jc w:val="both"/>
        <w:rPr>
          <w:sz w:val="24"/>
          <w:szCs w:val="24"/>
        </w:rPr>
      </w:pPr>
    </w:p>
    <w:p w14:paraId="7D51E66D" w14:textId="77777777" w:rsidR="008727C8" w:rsidRDefault="008727C8" w:rsidP="00DB4DDD">
      <w:pPr>
        <w:pStyle w:val="KeinLeerraum"/>
        <w:jc w:val="both"/>
        <w:rPr>
          <w:sz w:val="24"/>
          <w:szCs w:val="24"/>
        </w:rPr>
      </w:pPr>
    </w:p>
    <w:p w14:paraId="4A01EE4A" w14:textId="77777777" w:rsidR="008727C8" w:rsidRDefault="008727C8" w:rsidP="00DB4DDD">
      <w:pPr>
        <w:pStyle w:val="KeinLeerraum"/>
        <w:jc w:val="both"/>
        <w:rPr>
          <w:sz w:val="24"/>
          <w:szCs w:val="24"/>
        </w:rPr>
      </w:pPr>
    </w:p>
    <w:p w14:paraId="471F6F1D" w14:textId="77777777" w:rsidR="008727C8" w:rsidRDefault="008727C8" w:rsidP="00DB4DDD">
      <w:pPr>
        <w:pStyle w:val="KeinLeerraum"/>
        <w:jc w:val="both"/>
        <w:rPr>
          <w:sz w:val="24"/>
          <w:szCs w:val="24"/>
        </w:rPr>
      </w:pPr>
    </w:p>
    <w:p w14:paraId="1BF68A66" w14:textId="77777777" w:rsidR="008727C8" w:rsidRDefault="008727C8" w:rsidP="00DB4DDD">
      <w:pPr>
        <w:pStyle w:val="KeinLeerraum"/>
        <w:jc w:val="both"/>
        <w:rPr>
          <w:sz w:val="24"/>
          <w:szCs w:val="24"/>
        </w:rPr>
      </w:pPr>
    </w:p>
    <w:p w14:paraId="5C281CE1" w14:textId="77777777" w:rsidR="008727C8" w:rsidRDefault="008727C8" w:rsidP="00DB4DDD">
      <w:pPr>
        <w:pStyle w:val="KeinLeerraum"/>
        <w:jc w:val="both"/>
        <w:rPr>
          <w:sz w:val="24"/>
          <w:szCs w:val="24"/>
        </w:rPr>
      </w:pPr>
    </w:p>
    <w:p w14:paraId="09E8DBED" w14:textId="77777777" w:rsidR="008727C8" w:rsidRDefault="008727C8" w:rsidP="00DB4DDD">
      <w:pPr>
        <w:pStyle w:val="KeinLeerraum"/>
        <w:jc w:val="both"/>
        <w:rPr>
          <w:sz w:val="24"/>
          <w:szCs w:val="24"/>
        </w:rPr>
      </w:pPr>
    </w:p>
    <w:p w14:paraId="4549D40F" w14:textId="77777777" w:rsidR="008727C8" w:rsidRDefault="008727C8" w:rsidP="00DB4DDD">
      <w:pPr>
        <w:pStyle w:val="KeinLeerraum"/>
        <w:jc w:val="both"/>
        <w:rPr>
          <w:sz w:val="24"/>
          <w:szCs w:val="24"/>
        </w:rPr>
      </w:pPr>
    </w:p>
    <w:p w14:paraId="3C592FCC" w14:textId="77777777" w:rsidR="008727C8" w:rsidRDefault="008727C8" w:rsidP="00DB4DDD">
      <w:pPr>
        <w:pStyle w:val="KeinLeerraum"/>
        <w:jc w:val="both"/>
        <w:rPr>
          <w:sz w:val="24"/>
          <w:szCs w:val="24"/>
        </w:rPr>
      </w:pPr>
    </w:p>
    <w:p w14:paraId="448B719C" w14:textId="77777777" w:rsidR="008727C8" w:rsidRDefault="008727C8" w:rsidP="00DB4DDD">
      <w:pPr>
        <w:pStyle w:val="KeinLeerraum"/>
        <w:jc w:val="both"/>
        <w:rPr>
          <w:sz w:val="24"/>
          <w:szCs w:val="24"/>
        </w:rPr>
      </w:pPr>
    </w:p>
    <w:p w14:paraId="349258F8" w14:textId="77777777" w:rsidR="008727C8" w:rsidRDefault="008727C8" w:rsidP="00DB4DDD">
      <w:pPr>
        <w:pStyle w:val="KeinLeerraum"/>
        <w:jc w:val="both"/>
        <w:rPr>
          <w:sz w:val="24"/>
          <w:szCs w:val="24"/>
        </w:rPr>
      </w:pPr>
    </w:p>
    <w:p w14:paraId="6D6C0020" w14:textId="77777777" w:rsidR="008727C8" w:rsidRDefault="008727C8" w:rsidP="00DB4DDD">
      <w:pPr>
        <w:pStyle w:val="KeinLeerraum"/>
        <w:jc w:val="both"/>
        <w:rPr>
          <w:sz w:val="24"/>
          <w:szCs w:val="24"/>
        </w:rPr>
      </w:pPr>
    </w:p>
    <w:p w14:paraId="634DCA41" w14:textId="77777777" w:rsidR="008727C8" w:rsidRDefault="008727C8" w:rsidP="00DB4DDD">
      <w:pPr>
        <w:pStyle w:val="KeinLeerraum"/>
        <w:jc w:val="both"/>
        <w:rPr>
          <w:sz w:val="24"/>
          <w:szCs w:val="24"/>
        </w:rPr>
      </w:pPr>
    </w:p>
    <w:p w14:paraId="3A54F88E" w14:textId="77777777" w:rsidR="008727C8" w:rsidRDefault="008727C8" w:rsidP="00DB4DDD">
      <w:pPr>
        <w:pStyle w:val="KeinLeerraum"/>
        <w:jc w:val="both"/>
        <w:rPr>
          <w:sz w:val="24"/>
          <w:szCs w:val="24"/>
        </w:rPr>
      </w:pPr>
    </w:p>
    <w:p w14:paraId="68D02A5D" w14:textId="77777777" w:rsidR="008727C8" w:rsidRDefault="008727C8" w:rsidP="00DB4DDD">
      <w:pPr>
        <w:pStyle w:val="KeinLeerraum"/>
        <w:jc w:val="both"/>
        <w:rPr>
          <w:sz w:val="24"/>
          <w:szCs w:val="24"/>
        </w:rPr>
      </w:pPr>
    </w:p>
    <w:p w14:paraId="14F61644" w14:textId="77777777" w:rsidR="008727C8" w:rsidRDefault="008727C8" w:rsidP="00DB4DDD">
      <w:pPr>
        <w:pStyle w:val="KeinLeerraum"/>
        <w:jc w:val="both"/>
        <w:rPr>
          <w:sz w:val="24"/>
          <w:szCs w:val="24"/>
        </w:rPr>
      </w:pPr>
    </w:p>
    <w:p w14:paraId="3FC0F86F" w14:textId="77777777" w:rsidR="008727C8" w:rsidRDefault="008727C8" w:rsidP="00DB4DDD">
      <w:pPr>
        <w:pStyle w:val="KeinLeerraum"/>
        <w:jc w:val="both"/>
        <w:rPr>
          <w:sz w:val="24"/>
          <w:szCs w:val="24"/>
        </w:rPr>
      </w:pPr>
    </w:p>
    <w:p w14:paraId="690789F9" w14:textId="77777777" w:rsidR="00A2351A" w:rsidRDefault="00276A68" w:rsidP="00DB4DDD">
      <w:pPr>
        <w:pStyle w:val="KeinLeerraum"/>
        <w:jc w:val="both"/>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32512" behindDoc="0" locked="0" layoutInCell="1" allowOverlap="1" wp14:anchorId="3D840103" wp14:editId="0C279494">
                <wp:simplePos x="0" y="0"/>
                <wp:positionH relativeFrom="column">
                  <wp:posOffset>-83185</wp:posOffset>
                </wp:positionH>
                <wp:positionV relativeFrom="paragraph">
                  <wp:posOffset>-829046</wp:posOffset>
                </wp:positionV>
                <wp:extent cx="6132830" cy="603250"/>
                <wp:effectExtent l="0" t="0" r="0" b="6350"/>
                <wp:wrapNone/>
                <wp:docPr id="833" name="Textfeld 833"/>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7C2D9F" w14:textId="77777777" w:rsidR="006C12FF" w:rsidRDefault="006C12FF" w:rsidP="00862D4E">
                            <w:r>
                              <w:rPr>
                                <w:rFonts w:ascii="Arial" w:hAnsi="Arial" w:cs="Arial"/>
                                <w:color w:val="C00000"/>
                                <w:sz w:val="56"/>
                                <w:szCs w:val="80"/>
                              </w:rPr>
                              <w:t>Der TTC Bern online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840103" id="Textfeld 833" o:spid="_x0000_s1214" type="#_x0000_t202" style="position:absolute;left:0;text-align:left;margin-left:-6.55pt;margin-top:-65.3pt;width:482.9pt;height:47.5pt;z-index:25203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2wawIAAEYFAAAOAAAAZHJzL2Uyb0RvYy54bWysVEtv2zAMvg/YfxB0X5xHm3VBnSJLkWFA&#10;0BZLh54VWWqMyaImMbGzX19Kdh7rdumwi02JH58fqeubpjJsp3woweZ80OtzpqyEorTPOf/+uPhw&#10;xVlAYQthwKqc71XgN9P3765rN1FD2IAplGfkxIZJ7XK+QXSTLAtyoyoReuCUJaUGXwmko3/OCi9q&#10;8l6ZbNjvj7MafOE8SBUC3d62Sj5N/rVWEu+1DgqZyTnlhunr03cdv9n0WkyevXCbUnZpiH/IohKl&#10;paBHV7cCBdv68g9XVSk9BNDYk1BloHUpVaqBqhn0X1Wz2ginUi3UnOCObQr/z628263cg2fYfIaG&#10;CIwNqV2YBLqM9TTaV/FPmTLSUwv3x7apBpmky/FgNLwakUqSbtwfDS9TX7OTtfMBvyioWBRy7omW&#10;1C2xWwakiAQ9QGIwC4vSmESNsawmpyNy+ZuGLIyNNyqR3Lk5ZZ4k3BsVMcZ+U5qVRSogXqTxUnPj&#10;2U7QYAgplcVUe/JL6IjSlMRbDDv8Kau3GLd1HCKDxaNxVVrwqfpXaRc/DinrFk+NPKs7itisGyqc&#10;iB0fqV1DsSfGPbTLEJxclETLUgR8EJ6mn5ikjcZ7+mgD1H7oJM424H/97T7iaShJy1lN25Tz8HMr&#10;vOLMfLU0rp8GFxdx/dLh4vLjkA7+XLM+19htNQfiZUBvh5NJjHg0B1F7qJ5o8WcxKqmElRQ753gQ&#10;59juOD0cUs1mCUQL5wQu7crJ6DrSFIfusXkS3nWTiTTTd3DYOzF5NaAtNlpamG0RdJmmN3a67WrH&#10;AC1rGuruYYmvwfk5oU7P3/QFAAD//wMAUEsDBBQABgAIAAAAIQCzC4Sn4gAAAAwBAAAPAAAAZHJz&#10;L2Rvd25yZXYueG1sTI9NT4NAEIbvJv6HzZh4axdowEpZmoakMTF6aO3F28BugXQ/kN226K939KK3&#10;+XjyzjPFejKaXdToe2cFxPMImLKNk71tBRzetrMlMB/QStTOKgGfysO6vL0pMJfuanfqsg8toxDr&#10;cxTQhTDknPumUwb93A3K0u7oRoOB2rHlcsQrhRvNkyjKuMHe0oUOB1V1qjntz0bAc7V9xV2dmOWX&#10;rp5ejpvh4/CeCnF/N21WwIKawh8MP/qkDiU51e5spWdawCxexIT+FlEGjJDHNHkAVtNokWbAy4L/&#10;f6L8BgAA//8DAFBLAQItABQABgAIAAAAIQC2gziS/gAAAOEBAAATAAAAAAAAAAAAAAAAAAAAAABb&#10;Q29udGVudF9UeXBlc10ueG1sUEsBAi0AFAAGAAgAAAAhADj9If/WAAAAlAEAAAsAAAAAAAAAAAAA&#10;AAAALwEAAF9yZWxzLy5yZWxzUEsBAi0AFAAGAAgAAAAhAH/WPbBrAgAARgUAAA4AAAAAAAAAAAAA&#10;AAAALgIAAGRycy9lMm9Eb2MueG1sUEsBAi0AFAAGAAgAAAAhALMLhKfiAAAADAEAAA8AAAAAAAAA&#10;AAAAAAAAxQQAAGRycy9kb3ducmV2LnhtbFBLBQYAAAAABAAEAPMAAADUBQAAAAA=&#10;" filled="f" stroked="f" strokeweight=".5pt">
                <v:textbox>
                  <w:txbxContent>
                    <w:p w14:paraId="147C2D9F" w14:textId="77777777" w:rsidR="006C12FF" w:rsidRDefault="006C12FF" w:rsidP="00862D4E">
                      <w:r>
                        <w:rPr>
                          <w:rFonts w:ascii="Arial" w:hAnsi="Arial" w:cs="Arial"/>
                          <w:color w:val="C00000"/>
                          <w:sz w:val="56"/>
                          <w:szCs w:val="80"/>
                        </w:rPr>
                        <w:t>Der TTC Bern online</w:t>
                      </w:r>
                    </w:p>
                  </w:txbxContent>
                </v:textbox>
              </v:shape>
            </w:pict>
          </mc:Fallback>
        </mc:AlternateContent>
      </w:r>
      <w:r w:rsidR="00A2351A">
        <w:rPr>
          <w:sz w:val="24"/>
          <w:szCs w:val="24"/>
        </w:rPr>
        <w:t xml:space="preserve">Um in Sachen TTC Bern stets auf dem Laufenden zu sein, haben die Mitglieder 3 Möglichkeiten selbstständig an Informationen zu kommen. </w:t>
      </w:r>
    </w:p>
    <w:p w14:paraId="6144F284" w14:textId="77777777" w:rsidR="00A2351A" w:rsidRDefault="00A2351A" w:rsidP="00AB3677">
      <w:pPr>
        <w:pStyle w:val="KeinLeerraum"/>
        <w:rPr>
          <w:sz w:val="24"/>
          <w:szCs w:val="24"/>
        </w:rPr>
      </w:pPr>
    </w:p>
    <w:p w14:paraId="2D18A2B9" w14:textId="77777777" w:rsidR="00A2351A" w:rsidRPr="00A2351A" w:rsidRDefault="00A2351A" w:rsidP="00A2351A">
      <w:pPr>
        <w:pStyle w:val="KeinLeerraum"/>
        <w:jc w:val="both"/>
        <w:rPr>
          <w:b/>
          <w:color w:val="C00000"/>
          <w:sz w:val="28"/>
          <w:szCs w:val="28"/>
          <w:lang w:val="fr-CH"/>
        </w:rPr>
      </w:pPr>
      <w:r w:rsidRPr="00A2351A">
        <w:rPr>
          <w:b/>
          <w:color w:val="C00000"/>
          <w:sz w:val="28"/>
          <w:szCs w:val="28"/>
          <w:lang w:val="fr-CH"/>
        </w:rPr>
        <w:t xml:space="preserve">Homepage des TTC Bern – www.ttcbern.ch </w:t>
      </w:r>
    </w:p>
    <w:p w14:paraId="252754D9" w14:textId="77777777" w:rsidR="00A2351A" w:rsidRPr="00A2351A" w:rsidRDefault="00A2351A" w:rsidP="00A2351A">
      <w:pPr>
        <w:pStyle w:val="KeinLeerraum"/>
        <w:jc w:val="both"/>
        <w:rPr>
          <w:color w:val="C00000"/>
          <w:sz w:val="24"/>
          <w:szCs w:val="24"/>
          <w:lang w:val="fr-CH"/>
        </w:rPr>
      </w:pPr>
    </w:p>
    <w:p w14:paraId="70EEC0CD" w14:textId="77777777" w:rsidR="00A2351A" w:rsidRDefault="00A2351A" w:rsidP="00DB4DDD">
      <w:pPr>
        <w:pStyle w:val="KeinLeerraum"/>
        <w:jc w:val="both"/>
        <w:rPr>
          <w:sz w:val="24"/>
          <w:szCs w:val="24"/>
        </w:rPr>
      </w:pPr>
      <w:r>
        <w:rPr>
          <w:sz w:val="24"/>
          <w:szCs w:val="24"/>
        </w:rPr>
        <w:t xml:space="preserve">Unser Aushängeschild ist unsere Homepage. Auf dieser findet man alle News, Spielberichte, Mannschaften, Fotos und vieles mehr. Wir legen sehr grossen Wert auf eine aktuelle Homepage, da diese unserer Meinung nach in der heutigen Zeit </w:t>
      </w:r>
      <w:r w:rsidR="00256362">
        <w:rPr>
          <w:sz w:val="24"/>
          <w:szCs w:val="24"/>
        </w:rPr>
        <w:t>m</w:t>
      </w:r>
      <w:r>
        <w:rPr>
          <w:sz w:val="24"/>
          <w:szCs w:val="24"/>
        </w:rPr>
        <w:t>itentscheidend ist</w:t>
      </w:r>
      <w:r w:rsidR="00256362">
        <w:rPr>
          <w:sz w:val="24"/>
          <w:szCs w:val="24"/>
        </w:rPr>
        <w:t>,</w:t>
      </w:r>
      <w:r>
        <w:rPr>
          <w:sz w:val="24"/>
          <w:szCs w:val="24"/>
        </w:rPr>
        <w:t xml:space="preserve"> ob man Mitglieder gewinnt oder nicht. Wer möchte schon d</w:t>
      </w:r>
      <w:r w:rsidR="00862708">
        <w:rPr>
          <w:sz w:val="24"/>
          <w:szCs w:val="24"/>
        </w:rPr>
        <w:t>en neuesten Newsbericht von 2014</w:t>
      </w:r>
      <w:r>
        <w:rPr>
          <w:sz w:val="24"/>
          <w:szCs w:val="24"/>
        </w:rPr>
        <w:t xml:space="preserve"> lesen?</w:t>
      </w:r>
    </w:p>
    <w:p w14:paraId="12676C9D" w14:textId="77777777" w:rsidR="00A2351A" w:rsidRDefault="00862708" w:rsidP="00A2351A">
      <w:pPr>
        <w:pStyle w:val="KeinLeerraum"/>
        <w:rPr>
          <w:sz w:val="24"/>
          <w:szCs w:val="24"/>
        </w:rPr>
      </w:pPr>
      <w:r>
        <w:rPr>
          <w:noProof/>
          <w:lang w:eastAsia="de-CH"/>
        </w:rPr>
        <w:drawing>
          <wp:anchor distT="0" distB="0" distL="114300" distR="114300" simplePos="0" relativeHeight="252105216" behindDoc="1" locked="0" layoutInCell="1" allowOverlap="1" wp14:anchorId="657BA5FD" wp14:editId="539BCBE7">
            <wp:simplePos x="0" y="0"/>
            <wp:positionH relativeFrom="column">
              <wp:posOffset>227701</wp:posOffset>
            </wp:positionH>
            <wp:positionV relativeFrom="paragraph">
              <wp:posOffset>115570</wp:posOffset>
            </wp:positionV>
            <wp:extent cx="5245735" cy="6348730"/>
            <wp:effectExtent l="0" t="0" r="0" b="0"/>
            <wp:wrapNone/>
            <wp:docPr id="855" name="Grafik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5245735" cy="6348730"/>
                    </a:xfrm>
                    <a:prstGeom prst="rect">
                      <a:avLst/>
                    </a:prstGeom>
                  </pic:spPr>
                </pic:pic>
              </a:graphicData>
            </a:graphic>
            <wp14:sizeRelH relativeFrom="page">
              <wp14:pctWidth>0</wp14:pctWidth>
            </wp14:sizeRelH>
            <wp14:sizeRelV relativeFrom="page">
              <wp14:pctHeight>0</wp14:pctHeight>
            </wp14:sizeRelV>
          </wp:anchor>
        </w:drawing>
      </w:r>
      <w:r>
        <w:rPr>
          <w:noProof/>
          <w:lang w:eastAsia="de-CH"/>
        </w:rPr>
        <w:t xml:space="preserve"> </w:t>
      </w:r>
    </w:p>
    <w:p w14:paraId="24BE8B7E" w14:textId="77777777" w:rsidR="00AB3677" w:rsidRDefault="00AB3677" w:rsidP="00A2351A">
      <w:pPr>
        <w:pStyle w:val="KeinLeerraum"/>
      </w:pPr>
      <w:r>
        <w:rPr>
          <w:sz w:val="24"/>
          <w:szCs w:val="24"/>
        </w:rPr>
        <w:br/>
      </w:r>
    </w:p>
    <w:p w14:paraId="3CFA2D0D" w14:textId="77777777" w:rsidR="002C5109" w:rsidRDefault="002C5109" w:rsidP="00E71E23">
      <w:pPr>
        <w:pStyle w:val="KeinLeerraum"/>
      </w:pPr>
    </w:p>
    <w:p w14:paraId="649F221D" w14:textId="77777777" w:rsidR="002C5109" w:rsidRDefault="002C5109" w:rsidP="00E71E23">
      <w:pPr>
        <w:pStyle w:val="KeinLeerraum"/>
      </w:pPr>
    </w:p>
    <w:p w14:paraId="47EC9CEF" w14:textId="77777777" w:rsidR="002C5109" w:rsidRDefault="002C5109" w:rsidP="00E71E23">
      <w:pPr>
        <w:pStyle w:val="KeinLeerraum"/>
      </w:pPr>
    </w:p>
    <w:p w14:paraId="5B4D53F7" w14:textId="77777777" w:rsidR="002C5109" w:rsidRDefault="002C5109" w:rsidP="00E71E23">
      <w:pPr>
        <w:pStyle w:val="KeinLeerraum"/>
      </w:pPr>
    </w:p>
    <w:p w14:paraId="409B0E16" w14:textId="77777777" w:rsidR="002C5109" w:rsidRDefault="002C5109" w:rsidP="00E71E23">
      <w:pPr>
        <w:pStyle w:val="KeinLeerraum"/>
      </w:pPr>
    </w:p>
    <w:p w14:paraId="1778364A" w14:textId="77777777" w:rsidR="002C5109" w:rsidRDefault="002C5109" w:rsidP="00E71E23">
      <w:pPr>
        <w:pStyle w:val="KeinLeerraum"/>
      </w:pPr>
    </w:p>
    <w:p w14:paraId="79C7759E" w14:textId="77777777" w:rsidR="002C5109" w:rsidRDefault="002C5109" w:rsidP="00E71E23">
      <w:pPr>
        <w:pStyle w:val="KeinLeerraum"/>
      </w:pPr>
    </w:p>
    <w:p w14:paraId="73F82C33" w14:textId="77777777" w:rsidR="002C5109" w:rsidRDefault="002C5109" w:rsidP="00E71E23">
      <w:pPr>
        <w:pStyle w:val="KeinLeerraum"/>
      </w:pPr>
    </w:p>
    <w:p w14:paraId="12C49FD5" w14:textId="77777777" w:rsidR="002C5109" w:rsidRDefault="002C5109" w:rsidP="00E71E23">
      <w:pPr>
        <w:pStyle w:val="KeinLeerraum"/>
      </w:pPr>
    </w:p>
    <w:p w14:paraId="1C34793C" w14:textId="77777777" w:rsidR="002C5109" w:rsidRDefault="002C5109" w:rsidP="00E71E23">
      <w:pPr>
        <w:pStyle w:val="KeinLeerraum"/>
      </w:pPr>
    </w:p>
    <w:p w14:paraId="241BB7E2" w14:textId="77777777" w:rsidR="002C5109" w:rsidRDefault="002C5109" w:rsidP="00E71E23">
      <w:pPr>
        <w:pStyle w:val="KeinLeerraum"/>
      </w:pPr>
    </w:p>
    <w:p w14:paraId="566A1EB5" w14:textId="77777777" w:rsidR="002C5109" w:rsidRDefault="002C5109" w:rsidP="00E71E23">
      <w:pPr>
        <w:pStyle w:val="KeinLeerraum"/>
      </w:pPr>
    </w:p>
    <w:p w14:paraId="4028FC24" w14:textId="77777777" w:rsidR="002C5109" w:rsidRDefault="002C5109" w:rsidP="00E71E23">
      <w:pPr>
        <w:pStyle w:val="KeinLeerraum"/>
      </w:pPr>
    </w:p>
    <w:p w14:paraId="7F5DCA9D" w14:textId="77777777" w:rsidR="002C5109" w:rsidRDefault="002C5109" w:rsidP="00E71E23">
      <w:pPr>
        <w:pStyle w:val="KeinLeerraum"/>
      </w:pPr>
    </w:p>
    <w:p w14:paraId="4C32EB8F" w14:textId="77777777" w:rsidR="002C5109" w:rsidRDefault="002C5109" w:rsidP="00E71E23">
      <w:pPr>
        <w:pStyle w:val="KeinLeerraum"/>
      </w:pPr>
    </w:p>
    <w:p w14:paraId="5883B6F9" w14:textId="77777777" w:rsidR="002C5109" w:rsidRDefault="002C5109" w:rsidP="00E71E23">
      <w:pPr>
        <w:pStyle w:val="KeinLeerraum"/>
      </w:pPr>
    </w:p>
    <w:p w14:paraId="500F491F" w14:textId="77777777" w:rsidR="002C5109" w:rsidRDefault="002C5109" w:rsidP="00E71E23">
      <w:pPr>
        <w:pStyle w:val="KeinLeerraum"/>
      </w:pPr>
    </w:p>
    <w:p w14:paraId="7574FBDB" w14:textId="77777777" w:rsidR="002C5109" w:rsidRDefault="002C5109" w:rsidP="00E71E23">
      <w:pPr>
        <w:pStyle w:val="KeinLeerraum"/>
      </w:pPr>
    </w:p>
    <w:p w14:paraId="23EEF958" w14:textId="77777777" w:rsidR="002C5109" w:rsidRDefault="002C5109" w:rsidP="00E71E23">
      <w:pPr>
        <w:pStyle w:val="KeinLeerraum"/>
      </w:pPr>
    </w:p>
    <w:p w14:paraId="21E07751" w14:textId="77777777" w:rsidR="002C5109" w:rsidRDefault="002C5109" w:rsidP="00E71E23">
      <w:pPr>
        <w:pStyle w:val="KeinLeerraum"/>
      </w:pPr>
    </w:p>
    <w:p w14:paraId="3B4E29CE" w14:textId="77777777" w:rsidR="002C5109" w:rsidRDefault="002C5109" w:rsidP="00E71E23">
      <w:pPr>
        <w:pStyle w:val="KeinLeerraum"/>
      </w:pPr>
    </w:p>
    <w:p w14:paraId="40A69356" w14:textId="77777777" w:rsidR="002C5109" w:rsidRDefault="002C5109" w:rsidP="00E71E23">
      <w:pPr>
        <w:pStyle w:val="KeinLeerraum"/>
      </w:pPr>
    </w:p>
    <w:p w14:paraId="516F195E" w14:textId="77777777" w:rsidR="002C5109" w:rsidRDefault="002C5109" w:rsidP="00E71E23">
      <w:pPr>
        <w:pStyle w:val="KeinLeerraum"/>
      </w:pPr>
    </w:p>
    <w:p w14:paraId="2E2CFDCC" w14:textId="77777777" w:rsidR="002C5109" w:rsidRDefault="002C5109" w:rsidP="00E71E23">
      <w:pPr>
        <w:pStyle w:val="KeinLeerraum"/>
      </w:pPr>
    </w:p>
    <w:p w14:paraId="0F113C00" w14:textId="77777777" w:rsidR="002C5109" w:rsidRDefault="002C5109" w:rsidP="00E71E23">
      <w:pPr>
        <w:pStyle w:val="KeinLeerraum"/>
      </w:pPr>
    </w:p>
    <w:p w14:paraId="23378B04" w14:textId="77777777" w:rsidR="002C5109" w:rsidRDefault="002C5109" w:rsidP="00E71E23">
      <w:pPr>
        <w:pStyle w:val="KeinLeerraum"/>
      </w:pPr>
    </w:p>
    <w:p w14:paraId="24DCE914" w14:textId="77777777" w:rsidR="002C5109" w:rsidRDefault="002C5109" w:rsidP="00E71E23">
      <w:pPr>
        <w:pStyle w:val="KeinLeerraum"/>
      </w:pPr>
    </w:p>
    <w:p w14:paraId="49E668D3" w14:textId="77777777" w:rsidR="002C5109" w:rsidRDefault="002C5109" w:rsidP="00E71E23">
      <w:pPr>
        <w:pStyle w:val="KeinLeerraum"/>
      </w:pPr>
    </w:p>
    <w:p w14:paraId="27504836" w14:textId="77777777" w:rsidR="002C5109" w:rsidRDefault="002C5109" w:rsidP="00E71E23">
      <w:pPr>
        <w:pStyle w:val="KeinLeerraum"/>
      </w:pPr>
    </w:p>
    <w:p w14:paraId="4DEF0620" w14:textId="77777777" w:rsidR="002C5109" w:rsidRDefault="002C5109" w:rsidP="00E71E23">
      <w:pPr>
        <w:pStyle w:val="KeinLeerraum"/>
      </w:pPr>
    </w:p>
    <w:p w14:paraId="65CAD08A" w14:textId="77777777" w:rsidR="002C5109" w:rsidRDefault="002C5109" w:rsidP="00E71E23">
      <w:pPr>
        <w:pStyle w:val="KeinLeerraum"/>
      </w:pPr>
    </w:p>
    <w:p w14:paraId="30AF32F3" w14:textId="77777777" w:rsidR="002C5109" w:rsidRDefault="002C5109" w:rsidP="00E71E23">
      <w:pPr>
        <w:pStyle w:val="KeinLeerraum"/>
      </w:pPr>
    </w:p>
    <w:p w14:paraId="4C424E92" w14:textId="77777777" w:rsidR="002C5109" w:rsidRDefault="002C5109" w:rsidP="00E71E23">
      <w:pPr>
        <w:pStyle w:val="KeinLeerraum"/>
      </w:pPr>
    </w:p>
    <w:p w14:paraId="26CD1D05" w14:textId="77777777" w:rsidR="002C5109" w:rsidRPr="00697E42" w:rsidRDefault="002C5109" w:rsidP="00E71E23">
      <w:pPr>
        <w:pStyle w:val="KeinLeerraum"/>
      </w:pPr>
    </w:p>
    <w:p w14:paraId="25DF0476" w14:textId="77777777" w:rsidR="002C5109" w:rsidRPr="00697E42" w:rsidRDefault="002C5109" w:rsidP="00E71E23">
      <w:pPr>
        <w:pStyle w:val="KeinLeerraum"/>
      </w:pPr>
    </w:p>
    <w:p w14:paraId="77BAECD1" w14:textId="77777777" w:rsidR="002C5109" w:rsidRPr="00697E42" w:rsidRDefault="002C5109" w:rsidP="00E71E23">
      <w:pPr>
        <w:pStyle w:val="KeinLeerraum"/>
      </w:pPr>
    </w:p>
    <w:p w14:paraId="591C18D7" w14:textId="77777777" w:rsidR="00ED72D9" w:rsidRPr="00ED72D9" w:rsidRDefault="00862D4E" w:rsidP="00ED72D9">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34560" behindDoc="0" locked="0" layoutInCell="1" allowOverlap="1" wp14:anchorId="1AEA3376" wp14:editId="25C507D7">
                <wp:simplePos x="0" y="0"/>
                <wp:positionH relativeFrom="column">
                  <wp:posOffset>-120015</wp:posOffset>
                </wp:positionH>
                <wp:positionV relativeFrom="paragraph">
                  <wp:posOffset>-827669</wp:posOffset>
                </wp:positionV>
                <wp:extent cx="6133381" cy="603849"/>
                <wp:effectExtent l="0" t="0" r="0" b="6350"/>
                <wp:wrapNone/>
                <wp:docPr id="834" name="Textfeld 834"/>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C6EE34" w14:textId="77777777" w:rsidR="006C12FF" w:rsidRDefault="006C12FF" w:rsidP="00862D4E">
                            <w:r>
                              <w:rPr>
                                <w:rFonts w:ascii="Arial" w:hAnsi="Arial" w:cs="Arial"/>
                                <w:color w:val="C00000"/>
                                <w:sz w:val="56"/>
                                <w:szCs w:val="80"/>
                              </w:rPr>
                              <w:t>Der TTC Bern online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EA3376" id="Textfeld 834" o:spid="_x0000_s1215" type="#_x0000_t202" style="position:absolute;left:0;text-align:left;margin-left:-9.45pt;margin-top:-65.15pt;width:482.95pt;height:47.55pt;z-index:25203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dOfbgIAAEYFAAAOAAAAZHJzL2Uyb0RvYy54bWysVE1v2zAMvQ/YfxB0X52vZm1Qp8hSdBhQ&#10;tMXaoWdFlhJjsqhJTOzs15eS7STodumwi02JT08kH6mr66YybKd8KMHmfHg24ExZCUVp1zn/8Xz7&#10;6YKzgMIWwoBVOd+rwK/nHz9c1W6mRrABUyjPiMSGWe1yvkF0sywLcqMqEc7AKUtODb4SSEu/zgov&#10;amKvTDYaDKZZDb5wHqQKgXZvWiefJ36tlcQHrYNCZnJOsWH6+vRdxW82vxKztRduU8ouDPEPUVSi&#10;tHTpgepGoGBbX/5BVZXSQwCNZxKqDLQupUo5UDbDwZtsnjbCqZQLFSe4Q5nC/6OV97sn9+gZNl+g&#10;IQFjQWoXZoE2Yz6N9lX8U6SM/FTC/aFsqkEmaXM6HI/HF0POJPmmg/HF5DLSZMfTzgf8qqBi0ci5&#10;J1lStcTuLmAL7SHxMgu3pTFJGmNZTaTj80E6cPAQubERq5LIHc0x8mTh3qiIMfa70qwsUgJxI7WX&#10;WhrPdoIaQ0ipLKbcEy+hI0pTEO852OGPUb3ncJtHfzNYPByuSgs+Zf8m7OJnH7Ju8VTzk7yjic2q&#10;ocRJ2Omol3YFxZ4U99AOQ3DytiRZ7kTAR+Gp+0lkmmh8oI82QOWHzuJsA/733/YjnpqSvJzVNE05&#10;D7+2wivOzDdL7Xo5nEzi+KXF5PzziBb+1LM69dhttQTShVqKoktmxKPpTe2heqHBX8RbySWspLtz&#10;jr25xHbG6eGQarFIIBo4J/DOPjkZqaNMsememxfhXdeZSD19D/3cidmbBm2x8aSFxRZBl6l7Y6Xb&#10;qnYK0LCm/u8elvganK4T6vj8zV8BAAD//wMAUEsDBBQABgAIAAAAIQAw7kkh5AAAAAwBAAAPAAAA&#10;ZHJzL2Rvd25yZXYueG1sTI/BbsIwEETvlfoP1lbqDRyS0oYQB6FIqFJVDlAu3JzYJFHtdRobSPv1&#10;XU7tbXdnNPsmX43WsIsefOdQwGwaAdNYO9VhI+DwsZmkwHyQqKRxqAV8aw+r4v4ul5lyV9zpyz40&#10;jELQZ1JAG0Kfce7rVlvpp67XSNrJDVYGWoeGq0FeKdwaHkfRM7eyQ/rQyl6Xra4/92cr4K3cbOWu&#10;im36Y8rX99O6/zoc50I8PozrJbCgx/Bnhhs+oUNBTJU7o/LMCJjM0gVZb0MSJcDIsnh6oXoVnZJ5&#10;DLzI+f8SxS8AAAD//wMAUEsBAi0AFAAGAAgAAAAhALaDOJL+AAAA4QEAABMAAAAAAAAAAAAAAAAA&#10;AAAAAFtDb250ZW50X1R5cGVzXS54bWxQSwECLQAUAAYACAAAACEAOP0h/9YAAACUAQAACwAAAAAA&#10;AAAAAAAAAAAvAQAAX3JlbHMvLnJlbHNQSwECLQAUAAYACAAAACEA4mnTn24CAABGBQAADgAAAAAA&#10;AAAAAAAAAAAuAgAAZHJzL2Uyb0RvYy54bWxQSwECLQAUAAYACAAAACEAMO5JIeQAAAAMAQAADwAA&#10;AAAAAAAAAAAAAADIBAAAZHJzL2Rvd25yZXYueG1sUEsFBgAAAAAEAAQA8wAAANkFAAAAAA==&#10;" filled="f" stroked="f" strokeweight=".5pt">
                <v:textbox>
                  <w:txbxContent>
                    <w:p w14:paraId="39C6EE34" w14:textId="77777777" w:rsidR="006C12FF" w:rsidRDefault="006C12FF" w:rsidP="00862D4E">
                      <w:r>
                        <w:rPr>
                          <w:rFonts w:ascii="Arial" w:hAnsi="Arial" w:cs="Arial"/>
                          <w:color w:val="C00000"/>
                          <w:sz w:val="56"/>
                          <w:szCs w:val="80"/>
                        </w:rPr>
                        <w:t>Der TTC Bern online</w:t>
                      </w:r>
                    </w:p>
                  </w:txbxContent>
                </v:textbox>
              </v:shape>
            </w:pict>
          </mc:Fallback>
        </mc:AlternateContent>
      </w:r>
      <w:r w:rsidR="00ED72D9">
        <w:rPr>
          <w:b/>
          <w:color w:val="C00000"/>
          <w:sz w:val="28"/>
          <w:szCs w:val="28"/>
        </w:rPr>
        <w:t>Facebook-Seite</w:t>
      </w:r>
      <w:r w:rsidR="00ED72D9" w:rsidRPr="00ED72D9">
        <w:rPr>
          <w:b/>
          <w:color w:val="C00000"/>
          <w:sz w:val="28"/>
          <w:szCs w:val="28"/>
        </w:rPr>
        <w:t xml:space="preserve"> des TTC Bern </w:t>
      </w:r>
    </w:p>
    <w:p w14:paraId="25F1E751" w14:textId="77777777" w:rsidR="00ED72D9" w:rsidRPr="00ED72D9" w:rsidRDefault="00ED72D9" w:rsidP="00ED72D9">
      <w:pPr>
        <w:pStyle w:val="KeinLeerraum"/>
        <w:jc w:val="both"/>
        <w:rPr>
          <w:color w:val="C00000"/>
          <w:sz w:val="24"/>
          <w:szCs w:val="24"/>
        </w:rPr>
      </w:pPr>
    </w:p>
    <w:p w14:paraId="4C43E7E4" w14:textId="77777777" w:rsidR="002C5109" w:rsidRDefault="00ED72D9" w:rsidP="00DB4DDD">
      <w:pPr>
        <w:pStyle w:val="KeinLeerraum"/>
        <w:jc w:val="both"/>
      </w:pPr>
      <w:r>
        <w:rPr>
          <w:sz w:val="24"/>
          <w:szCs w:val="24"/>
        </w:rPr>
        <w:t xml:space="preserve">In der heutigen Zeit werden Social-Media wie Facebook oder Twitter immer wie wichtiger um vor allem junge Menschen anzusprechen. Der TTC Bern war punkto Facebook bereits vor einigen Jahren auf diesen Zug aufgesprungen und gehört mittlerweile zu </w:t>
      </w:r>
      <w:r w:rsidR="00EF2D4A">
        <w:rPr>
          <w:sz w:val="24"/>
          <w:szCs w:val="24"/>
        </w:rPr>
        <w:t>den Top-Clubs mit den meisten „L</w:t>
      </w:r>
      <w:r>
        <w:rPr>
          <w:sz w:val="24"/>
          <w:szCs w:val="24"/>
        </w:rPr>
        <w:t xml:space="preserve">ikes“. Auf unserer Facebook Seite werden analog unserer Homepage alle Spielberichte, News, Fotos etc. publiziert und direkt auf unsere TTC Bern App weitergeleitet. </w:t>
      </w:r>
    </w:p>
    <w:p w14:paraId="6423EB05" w14:textId="77777777" w:rsidR="002C5109" w:rsidRDefault="002C5109" w:rsidP="00E71E23">
      <w:pPr>
        <w:pStyle w:val="KeinLeerraum"/>
      </w:pPr>
    </w:p>
    <w:p w14:paraId="50FC0CCF" w14:textId="77777777" w:rsidR="002C5109" w:rsidRDefault="00862708" w:rsidP="00E71E23">
      <w:pPr>
        <w:pStyle w:val="KeinLeerraum"/>
      </w:pPr>
      <w:r>
        <w:rPr>
          <w:noProof/>
          <w:lang w:eastAsia="de-CH"/>
        </w:rPr>
        <w:drawing>
          <wp:anchor distT="0" distB="0" distL="114300" distR="114300" simplePos="0" relativeHeight="252106240" behindDoc="1" locked="0" layoutInCell="1" allowOverlap="1" wp14:anchorId="12CA9202" wp14:editId="00501479">
            <wp:simplePos x="0" y="0"/>
            <wp:positionH relativeFrom="column">
              <wp:posOffset>133985</wp:posOffset>
            </wp:positionH>
            <wp:positionV relativeFrom="paragraph">
              <wp:posOffset>28575</wp:posOffset>
            </wp:positionV>
            <wp:extent cx="5431155" cy="6866255"/>
            <wp:effectExtent l="0" t="0" r="0" b="0"/>
            <wp:wrapNone/>
            <wp:docPr id="856" name="Grafik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5431155" cy="6866255"/>
                    </a:xfrm>
                    <a:prstGeom prst="rect">
                      <a:avLst/>
                    </a:prstGeom>
                  </pic:spPr>
                </pic:pic>
              </a:graphicData>
            </a:graphic>
            <wp14:sizeRelH relativeFrom="page">
              <wp14:pctWidth>0</wp14:pctWidth>
            </wp14:sizeRelH>
            <wp14:sizeRelV relativeFrom="page">
              <wp14:pctHeight>0</wp14:pctHeight>
            </wp14:sizeRelV>
          </wp:anchor>
        </w:drawing>
      </w:r>
      <w:r>
        <w:rPr>
          <w:noProof/>
          <w:lang w:eastAsia="de-CH"/>
        </w:rPr>
        <w:t xml:space="preserve"> </w:t>
      </w:r>
    </w:p>
    <w:p w14:paraId="708453E9" w14:textId="77777777" w:rsidR="002C5109" w:rsidRDefault="002C5109" w:rsidP="00E71E23">
      <w:pPr>
        <w:pStyle w:val="KeinLeerraum"/>
      </w:pPr>
    </w:p>
    <w:p w14:paraId="1F94155F" w14:textId="77777777" w:rsidR="002C5109" w:rsidRDefault="002C5109" w:rsidP="00E71E23">
      <w:pPr>
        <w:pStyle w:val="KeinLeerraum"/>
      </w:pPr>
    </w:p>
    <w:p w14:paraId="0F049D94" w14:textId="77777777" w:rsidR="002C5109" w:rsidRDefault="002C5109" w:rsidP="00E71E23">
      <w:pPr>
        <w:pStyle w:val="KeinLeerraum"/>
      </w:pPr>
    </w:p>
    <w:p w14:paraId="3F1DF5DB" w14:textId="77777777" w:rsidR="002C5109" w:rsidRDefault="002C5109" w:rsidP="00E71E23">
      <w:pPr>
        <w:pStyle w:val="KeinLeerraum"/>
      </w:pPr>
    </w:p>
    <w:p w14:paraId="7B6DAA25" w14:textId="77777777" w:rsidR="002C5109" w:rsidRDefault="002C5109" w:rsidP="00E71E23">
      <w:pPr>
        <w:pStyle w:val="KeinLeerraum"/>
      </w:pPr>
    </w:p>
    <w:p w14:paraId="39255A9B" w14:textId="77777777" w:rsidR="002C5109" w:rsidRDefault="002C5109" w:rsidP="00E71E23">
      <w:pPr>
        <w:pStyle w:val="KeinLeerraum"/>
      </w:pPr>
    </w:p>
    <w:p w14:paraId="6911CE3D" w14:textId="77777777" w:rsidR="002C5109" w:rsidRDefault="002C5109" w:rsidP="00E71E23">
      <w:pPr>
        <w:pStyle w:val="KeinLeerraum"/>
      </w:pPr>
    </w:p>
    <w:p w14:paraId="6B21E382" w14:textId="77777777" w:rsidR="002C5109" w:rsidRDefault="002C5109" w:rsidP="00E71E23">
      <w:pPr>
        <w:pStyle w:val="KeinLeerraum"/>
      </w:pPr>
    </w:p>
    <w:p w14:paraId="0E21DAE8" w14:textId="77777777" w:rsidR="002C5109" w:rsidRDefault="002C5109" w:rsidP="00E71E23">
      <w:pPr>
        <w:pStyle w:val="KeinLeerraum"/>
      </w:pPr>
    </w:p>
    <w:p w14:paraId="43D7A051" w14:textId="77777777" w:rsidR="002C5109" w:rsidRDefault="002C5109" w:rsidP="00E71E23">
      <w:pPr>
        <w:pStyle w:val="KeinLeerraum"/>
      </w:pPr>
    </w:p>
    <w:p w14:paraId="422E1972" w14:textId="77777777" w:rsidR="002C5109" w:rsidRDefault="002C5109" w:rsidP="00E71E23">
      <w:pPr>
        <w:pStyle w:val="KeinLeerraum"/>
      </w:pPr>
    </w:p>
    <w:p w14:paraId="7D92F1F8" w14:textId="77777777" w:rsidR="002C5109" w:rsidRDefault="002C5109" w:rsidP="00E71E23">
      <w:pPr>
        <w:pStyle w:val="KeinLeerraum"/>
      </w:pPr>
    </w:p>
    <w:p w14:paraId="0959A2D8" w14:textId="77777777" w:rsidR="002C5109" w:rsidRDefault="002C5109" w:rsidP="00E71E23">
      <w:pPr>
        <w:pStyle w:val="KeinLeerraum"/>
      </w:pPr>
    </w:p>
    <w:p w14:paraId="4EC8F3BD" w14:textId="77777777" w:rsidR="002C5109" w:rsidRDefault="002C5109" w:rsidP="00E71E23">
      <w:pPr>
        <w:pStyle w:val="KeinLeerraum"/>
      </w:pPr>
    </w:p>
    <w:p w14:paraId="0E3B6724" w14:textId="77777777" w:rsidR="002C5109" w:rsidRDefault="002C5109" w:rsidP="00E71E23">
      <w:pPr>
        <w:pStyle w:val="KeinLeerraum"/>
      </w:pPr>
    </w:p>
    <w:p w14:paraId="17F07C83" w14:textId="77777777" w:rsidR="002C5109" w:rsidRDefault="002C5109" w:rsidP="00E71E23">
      <w:pPr>
        <w:pStyle w:val="KeinLeerraum"/>
      </w:pPr>
    </w:p>
    <w:p w14:paraId="7FE57C69" w14:textId="77777777" w:rsidR="002C5109" w:rsidRDefault="002C5109" w:rsidP="00E71E23">
      <w:pPr>
        <w:pStyle w:val="KeinLeerraum"/>
      </w:pPr>
    </w:p>
    <w:p w14:paraId="21E2CBA5" w14:textId="77777777" w:rsidR="002C5109" w:rsidRDefault="002C5109" w:rsidP="00E71E23">
      <w:pPr>
        <w:pStyle w:val="KeinLeerraum"/>
      </w:pPr>
    </w:p>
    <w:p w14:paraId="14AB4A64" w14:textId="77777777" w:rsidR="002C5109" w:rsidRDefault="002C5109" w:rsidP="00E71E23">
      <w:pPr>
        <w:pStyle w:val="KeinLeerraum"/>
      </w:pPr>
    </w:p>
    <w:p w14:paraId="0A51A2D1" w14:textId="77777777" w:rsidR="002C5109" w:rsidRDefault="002C5109" w:rsidP="00E71E23">
      <w:pPr>
        <w:pStyle w:val="KeinLeerraum"/>
      </w:pPr>
    </w:p>
    <w:p w14:paraId="78DFE026" w14:textId="77777777" w:rsidR="002C5109" w:rsidRDefault="002C5109" w:rsidP="00E71E23">
      <w:pPr>
        <w:pStyle w:val="KeinLeerraum"/>
      </w:pPr>
    </w:p>
    <w:p w14:paraId="3FA702CC" w14:textId="77777777" w:rsidR="002C5109" w:rsidRDefault="002C5109" w:rsidP="00E71E23">
      <w:pPr>
        <w:pStyle w:val="KeinLeerraum"/>
      </w:pPr>
    </w:p>
    <w:p w14:paraId="052322A8" w14:textId="77777777" w:rsidR="002C5109" w:rsidRDefault="002C5109" w:rsidP="00E71E23">
      <w:pPr>
        <w:pStyle w:val="KeinLeerraum"/>
      </w:pPr>
    </w:p>
    <w:p w14:paraId="2FF532A4" w14:textId="77777777" w:rsidR="002C5109" w:rsidRDefault="002C5109" w:rsidP="00E71E23">
      <w:pPr>
        <w:pStyle w:val="KeinLeerraum"/>
      </w:pPr>
    </w:p>
    <w:p w14:paraId="6CA48C7A" w14:textId="77777777" w:rsidR="002C5109" w:rsidRDefault="002C5109" w:rsidP="00E71E23">
      <w:pPr>
        <w:pStyle w:val="KeinLeerraum"/>
      </w:pPr>
    </w:p>
    <w:p w14:paraId="7FAE086C" w14:textId="77777777" w:rsidR="002C5109" w:rsidRDefault="002C5109" w:rsidP="00E71E23">
      <w:pPr>
        <w:pStyle w:val="KeinLeerraum"/>
      </w:pPr>
    </w:p>
    <w:p w14:paraId="52860AD9" w14:textId="77777777" w:rsidR="002C5109" w:rsidRDefault="002C5109" w:rsidP="00E71E23">
      <w:pPr>
        <w:pStyle w:val="KeinLeerraum"/>
      </w:pPr>
    </w:p>
    <w:p w14:paraId="7B5B0B28" w14:textId="77777777" w:rsidR="002C5109" w:rsidRDefault="002C5109" w:rsidP="00E71E23">
      <w:pPr>
        <w:pStyle w:val="KeinLeerraum"/>
      </w:pPr>
    </w:p>
    <w:p w14:paraId="6EC8060C" w14:textId="77777777" w:rsidR="002C5109" w:rsidRDefault="002C5109" w:rsidP="00E71E23">
      <w:pPr>
        <w:pStyle w:val="KeinLeerraum"/>
      </w:pPr>
    </w:p>
    <w:p w14:paraId="0A9CF8C4" w14:textId="77777777" w:rsidR="002C5109" w:rsidRDefault="002C5109" w:rsidP="00E71E23">
      <w:pPr>
        <w:pStyle w:val="KeinLeerraum"/>
      </w:pPr>
    </w:p>
    <w:p w14:paraId="43003B2A" w14:textId="77777777" w:rsidR="002C5109" w:rsidRDefault="002C5109" w:rsidP="00E71E23">
      <w:pPr>
        <w:pStyle w:val="KeinLeerraum"/>
      </w:pPr>
    </w:p>
    <w:p w14:paraId="7AEA8A6E" w14:textId="77777777" w:rsidR="002C5109" w:rsidRDefault="002C5109" w:rsidP="00E71E23">
      <w:pPr>
        <w:pStyle w:val="KeinLeerraum"/>
      </w:pPr>
    </w:p>
    <w:p w14:paraId="12CD8571" w14:textId="77777777" w:rsidR="002C5109" w:rsidRDefault="002C5109" w:rsidP="00E71E23">
      <w:pPr>
        <w:pStyle w:val="KeinLeerraum"/>
      </w:pPr>
    </w:p>
    <w:p w14:paraId="7184EDAE" w14:textId="77777777" w:rsidR="002C5109" w:rsidRDefault="002C5109" w:rsidP="00E71E23">
      <w:pPr>
        <w:pStyle w:val="KeinLeerraum"/>
      </w:pPr>
    </w:p>
    <w:p w14:paraId="139F1DCE" w14:textId="77777777" w:rsidR="002C5109" w:rsidRDefault="002C5109" w:rsidP="00E71E23">
      <w:pPr>
        <w:pStyle w:val="KeinLeerraum"/>
      </w:pPr>
    </w:p>
    <w:p w14:paraId="5A472966" w14:textId="77777777" w:rsidR="002C5109" w:rsidRDefault="002C5109" w:rsidP="00E71E23">
      <w:pPr>
        <w:pStyle w:val="KeinLeerraum"/>
      </w:pPr>
    </w:p>
    <w:p w14:paraId="770C056B" w14:textId="77777777" w:rsidR="002C5109" w:rsidRDefault="002C5109" w:rsidP="00E71E23">
      <w:pPr>
        <w:pStyle w:val="KeinLeerraum"/>
      </w:pPr>
    </w:p>
    <w:p w14:paraId="2338D222" w14:textId="77777777" w:rsidR="002C5109" w:rsidRDefault="002C5109" w:rsidP="00E71E23">
      <w:pPr>
        <w:pStyle w:val="KeinLeerraum"/>
      </w:pPr>
    </w:p>
    <w:p w14:paraId="55E22A5B" w14:textId="77777777" w:rsidR="002C5109" w:rsidRDefault="002C5109" w:rsidP="00E71E23">
      <w:pPr>
        <w:pStyle w:val="KeinLeerraum"/>
      </w:pPr>
    </w:p>
    <w:p w14:paraId="607FD440" w14:textId="77777777" w:rsidR="002C5109" w:rsidRDefault="002C5109" w:rsidP="00E71E23">
      <w:pPr>
        <w:pStyle w:val="KeinLeerraum"/>
      </w:pPr>
    </w:p>
    <w:p w14:paraId="22FE8A5F" w14:textId="77777777" w:rsidR="00ED72D9" w:rsidRPr="00ED72D9" w:rsidRDefault="00862D4E" w:rsidP="00ED72D9">
      <w:pPr>
        <w:pStyle w:val="KeinLeerraum"/>
        <w:jc w:val="both"/>
        <w:rPr>
          <w:b/>
          <w:color w:val="C00000"/>
          <w:sz w:val="28"/>
          <w:szCs w:val="28"/>
        </w:rPr>
      </w:pPr>
      <w:r>
        <w:rPr>
          <w:rFonts w:cs="Arial"/>
          <w:noProof/>
          <w:sz w:val="24"/>
          <w:szCs w:val="24"/>
          <w:u w:val="single"/>
          <w:lang w:eastAsia="de-CH"/>
        </w:rPr>
        <w:lastRenderedPageBreak/>
        <mc:AlternateContent>
          <mc:Choice Requires="wps">
            <w:drawing>
              <wp:anchor distT="0" distB="0" distL="114300" distR="114300" simplePos="0" relativeHeight="252036608" behindDoc="0" locked="0" layoutInCell="1" allowOverlap="1" wp14:anchorId="1B2E0CD9" wp14:editId="50AF9EB9">
                <wp:simplePos x="0" y="0"/>
                <wp:positionH relativeFrom="column">
                  <wp:posOffset>-114300</wp:posOffset>
                </wp:positionH>
                <wp:positionV relativeFrom="paragraph">
                  <wp:posOffset>-831479</wp:posOffset>
                </wp:positionV>
                <wp:extent cx="6133381" cy="603849"/>
                <wp:effectExtent l="0" t="0" r="0" b="6350"/>
                <wp:wrapNone/>
                <wp:docPr id="835" name="Textfeld 835"/>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E7A0A0" w14:textId="77777777" w:rsidR="006C12FF" w:rsidRDefault="006C12FF" w:rsidP="00862D4E">
                            <w:r>
                              <w:rPr>
                                <w:rFonts w:ascii="Arial" w:hAnsi="Arial" w:cs="Arial"/>
                                <w:color w:val="C00000"/>
                                <w:sz w:val="56"/>
                                <w:szCs w:val="80"/>
                              </w:rPr>
                              <w:t>Der TTC Bern online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2E0CD9" id="Textfeld 835" o:spid="_x0000_s1216" type="#_x0000_t202" style="position:absolute;left:0;text-align:left;margin-left:-9pt;margin-top:-65.45pt;width:482.95pt;height:47.55pt;z-index:25203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5xKbgIAAEYFAAAOAAAAZHJzL2Uyb0RvYy54bWysVE1v2zAMvQ/YfxB0X52vZmkQp8hadBhQ&#10;tMXaoWdFlhpjsqhJTOzs15eS7STodumwi02JT08kH6nFZVMZtlM+lGBzPjwbcKashKK0Lzn/8XTz&#10;acZZQGELYcCqnO9V4JfLjx8WtZurEWzAFMozIrFhXrucbxDdPMuC3KhKhDNwypJTg68E0tK/ZIUX&#10;NbFXJhsNBtOsBl84D1KFQLvXrZMvE7/WSuK91kEhMzmn2DB9ffqu4zdbLsT8xQu3KWUXhviHKCpR&#10;Wrr0QHUtULCtL/+gqkrpIYDGMwlVBlqXUqUcKJvh4E02jxvhVMqFihPcoUzh/9HKu92je/AMmy/Q&#10;kICxILUL80CbMZ9G+yr+KVJGfirh/lA21SCTtDkdjsfj2ZAzSb7pYDybXESa7Hja+YBfFVQsGjn3&#10;JEuqltjdBmyhPSReZuGmNCZJYyyriXR8PkgHDh4iNzZiVRK5ozlGnizcGxUxxn5XmpVFSiBupPZS&#10;V8aznaDGEFIqiyn3xEvoiNIUxHsOdvhjVO853ObR3wwWD4er0oJP2b8Ju/jZh6xbPNX8JO9oYrNu&#10;KHESdjrupV1DsSfFPbTDEJy8KUmWWxHwQXjqfhKZJhrv6aMNUPmhszjbgP/9t/2Ip6YkL2c1TVPO&#10;w6+t8Ioz881Su14MJ5M4fmkxOf88ooU/9axPPXZbXQHpQi1F0SUz4tH0pvZQPdPgr+Kt5BJW0t05&#10;x968wnbG6eGQarVKIBo4J/DWPjoZqaNMsememmfhXdeZSD19B/3cifmbBm2x8aSF1RZBl6l7Y6Xb&#10;qnYK0LCm/u8elvganK4T6vj8LV8BAAD//wMAUEsDBBQABgAIAAAAIQB/OSLC4wAAAAwBAAAPAAAA&#10;ZHJzL2Rvd25yZXYueG1sTI9BT8JAEIXvJv6HzZh4gy0gWkq3hDQhJkYOIBdu2+7QNnZna3eB6q93&#10;OOntzczLm++lq8G24oK9bxwpmIwjEEilMw1VCg4fm1EMwgdNRreOUME3elhl93epToy70g4v+1AJ&#10;DiGfaAV1CF0ipS9rtNqPXYfEt5PrrQ489pU0vb5yuG3lNIqepdUN8Ydad5jXWH7uz1bBW77Z6l0x&#10;tfFPm7++n9bd1+E4V+rxYVgvQQQcwp8ZbviMDhkzFe5MxotWwWgSc5dwE7NoAYIti6cXFgWvZvMY&#10;ZJbK/yWyXwAAAP//AwBQSwECLQAUAAYACAAAACEAtoM4kv4AAADhAQAAEwAAAAAAAAAAAAAAAAAA&#10;AAAAW0NvbnRlbnRfVHlwZXNdLnhtbFBLAQItABQABgAIAAAAIQA4/SH/1gAAAJQBAAALAAAAAAAA&#10;AAAAAAAAAC8BAABfcmVscy8ucmVsc1BLAQItABQABgAIAAAAIQCd25xKbgIAAEYFAAAOAAAAAAAA&#10;AAAAAAAAAC4CAABkcnMvZTJvRG9jLnhtbFBLAQItABQABgAIAAAAIQB/OSLC4wAAAAwBAAAPAAAA&#10;AAAAAAAAAAAAAMgEAABkcnMvZG93bnJldi54bWxQSwUGAAAAAAQABADzAAAA2AUAAAAA&#10;" filled="f" stroked="f" strokeweight=".5pt">
                <v:textbox>
                  <w:txbxContent>
                    <w:p w14:paraId="4CE7A0A0" w14:textId="77777777" w:rsidR="006C12FF" w:rsidRDefault="006C12FF" w:rsidP="00862D4E">
                      <w:r>
                        <w:rPr>
                          <w:rFonts w:ascii="Arial" w:hAnsi="Arial" w:cs="Arial"/>
                          <w:color w:val="C00000"/>
                          <w:sz w:val="56"/>
                          <w:szCs w:val="80"/>
                        </w:rPr>
                        <w:t>Der TTC Bern online</w:t>
                      </w:r>
                    </w:p>
                  </w:txbxContent>
                </v:textbox>
              </v:shape>
            </w:pict>
          </mc:Fallback>
        </mc:AlternateContent>
      </w:r>
      <w:r w:rsidR="00ED72D9" w:rsidRPr="00ED72D9">
        <w:rPr>
          <w:b/>
          <w:color w:val="C00000"/>
          <w:sz w:val="28"/>
          <w:szCs w:val="28"/>
        </w:rPr>
        <w:t xml:space="preserve">TTC Bern </w:t>
      </w:r>
      <w:r w:rsidR="00ED72D9">
        <w:rPr>
          <w:b/>
          <w:color w:val="C00000"/>
          <w:sz w:val="28"/>
          <w:szCs w:val="28"/>
        </w:rPr>
        <w:t>App</w:t>
      </w:r>
    </w:p>
    <w:p w14:paraId="1A0F204D" w14:textId="77777777" w:rsidR="00ED72D9" w:rsidRPr="00ED72D9" w:rsidRDefault="00ED72D9" w:rsidP="00ED72D9">
      <w:pPr>
        <w:pStyle w:val="KeinLeerraum"/>
        <w:jc w:val="both"/>
        <w:rPr>
          <w:color w:val="C00000"/>
          <w:sz w:val="24"/>
          <w:szCs w:val="24"/>
        </w:rPr>
      </w:pPr>
    </w:p>
    <w:p w14:paraId="5156EFE1" w14:textId="77777777" w:rsidR="00E34254" w:rsidRDefault="00ED72D9" w:rsidP="00DB4DDD">
      <w:pPr>
        <w:pStyle w:val="KeinLeerraum"/>
        <w:jc w:val="both"/>
        <w:rPr>
          <w:sz w:val="24"/>
          <w:szCs w:val="24"/>
        </w:rPr>
      </w:pPr>
      <w:r>
        <w:rPr>
          <w:sz w:val="24"/>
          <w:szCs w:val="24"/>
        </w:rPr>
        <w:t xml:space="preserve">Das letzte Instrument für News und Informationen ist unsere TTC Bern App. Diese kann im </w:t>
      </w:r>
      <w:r w:rsidRPr="00EF2D4A">
        <w:rPr>
          <w:b/>
          <w:sz w:val="24"/>
          <w:szCs w:val="24"/>
        </w:rPr>
        <w:t>App-Store</w:t>
      </w:r>
      <w:r>
        <w:rPr>
          <w:sz w:val="24"/>
          <w:szCs w:val="24"/>
        </w:rPr>
        <w:t xml:space="preserve"> von Apple oder im </w:t>
      </w:r>
      <w:r w:rsidR="00E34254" w:rsidRPr="00EF2D4A">
        <w:rPr>
          <w:b/>
          <w:sz w:val="24"/>
          <w:szCs w:val="24"/>
        </w:rPr>
        <w:t>Google Play Store</w:t>
      </w:r>
      <w:r w:rsidR="00E34254">
        <w:rPr>
          <w:sz w:val="24"/>
          <w:szCs w:val="24"/>
        </w:rPr>
        <w:t xml:space="preserve"> gratis heruntergeladen werden. Unsere App ist mit unserer Facebook Seite verbunden, was so viel heisst, dass alle Newsbeiträge unserer Facebook Seite direkt über die App auf eurem Handy landen. Ausserdem können auf der App auch alle Bilder, Mannschaften, Trainingszeiten und Termine der einzelnen Teams eingesehen werden. </w:t>
      </w:r>
    </w:p>
    <w:p w14:paraId="0F3D76A3" w14:textId="77777777" w:rsidR="00E34254" w:rsidRDefault="00E34254" w:rsidP="00ED72D9">
      <w:pPr>
        <w:pStyle w:val="KeinLeerraum"/>
        <w:rPr>
          <w:sz w:val="24"/>
          <w:szCs w:val="24"/>
        </w:rPr>
      </w:pPr>
    </w:p>
    <w:p w14:paraId="43FD1445" w14:textId="77777777" w:rsidR="002C5109" w:rsidRDefault="00C809B2" w:rsidP="00ED72D9">
      <w:pPr>
        <w:pStyle w:val="KeinLeerraum"/>
      </w:pPr>
      <w:r>
        <w:rPr>
          <w:noProof/>
          <w:lang w:eastAsia="de-CH"/>
        </w:rPr>
        <w:drawing>
          <wp:anchor distT="0" distB="0" distL="114300" distR="114300" simplePos="0" relativeHeight="252107264" behindDoc="1" locked="0" layoutInCell="1" allowOverlap="1" wp14:anchorId="7C6908C7" wp14:editId="6482B7DF">
            <wp:simplePos x="0" y="0"/>
            <wp:positionH relativeFrom="column">
              <wp:posOffset>246991</wp:posOffset>
            </wp:positionH>
            <wp:positionV relativeFrom="paragraph">
              <wp:posOffset>104152</wp:posOffset>
            </wp:positionV>
            <wp:extent cx="5374257" cy="6247702"/>
            <wp:effectExtent l="0" t="0" r="0" b="1270"/>
            <wp:wrapNone/>
            <wp:docPr id="857" name="Grafik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5374257" cy="6247702"/>
                    </a:xfrm>
                    <a:prstGeom prst="rect">
                      <a:avLst/>
                    </a:prstGeom>
                  </pic:spPr>
                </pic:pic>
              </a:graphicData>
            </a:graphic>
            <wp14:sizeRelH relativeFrom="page">
              <wp14:pctWidth>0</wp14:pctWidth>
            </wp14:sizeRelH>
            <wp14:sizeRelV relativeFrom="page">
              <wp14:pctHeight>0</wp14:pctHeight>
            </wp14:sizeRelV>
          </wp:anchor>
        </w:drawing>
      </w:r>
      <w:r>
        <w:rPr>
          <w:noProof/>
          <w:lang w:eastAsia="de-CH"/>
        </w:rPr>
        <w:t xml:space="preserve"> </w:t>
      </w:r>
      <w:r w:rsidR="00ED72D9">
        <w:rPr>
          <w:sz w:val="24"/>
          <w:szCs w:val="24"/>
        </w:rPr>
        <w:t xml:space="preserve"> </w:t>
      </w:r>
    </w:p>
    <w:p w14:paraId="5EFF78BA" w14:textId="77777777" w:rsidR="002C5109" w:rsidRDefault="002C5109" w:rsidP="00E71E23">
      <w:pPr>
        <w:pStyle w:val="KeinLeerraum"/>
      </w:pPr>
    </w:p>
    <w:p w14:paraId="09C7535C" w14:textId="77777777" w:rsidR="002C5109" w:rsidRDefault="002C5109" w:rsidP="00E71E23">
      <w:pPr>
        <w:pStyle w:val="KeinLeerraum"/>
      </w:pPr>
    </w:p>
    <w:p w14:paraId="3ED5B774" w14:textId="77777777" w:rsidR="002C5109" w:rsidRDefault="002C5109" w:rsidP="00E71E23">
      <w:pPr>
        <w:pStyle w:val="KeinLeerraum"/>
      </w:pPr>
    </w:p>
    <w:p w14:paraId="27EBBE79" w14:textId="77777777" w:rsidR="002C5109" w:rsidRDefault="002C5109" w:rsidP="00E71E23">
      <w:pPr>
        <w:pStyle w:val="KeinLeerraum"/>
      </w:pPr>
    </w:p>
    <w:p w14:paraId="19F6FFED" w14:textId="77777777" w:rsidR="002C5109" w:rsidRDefault="002C5109" w:rsidP="00E71E23">
      <w:pPr>
        <w:pStyle w:val="KeinLeerraum"/>
      </w:pPr>
    </w:p>
    <w:p w14:paraId="33C4E404" w14:textId="77777777" w:rsidR="002C5109" w:rsidRDefault="002C5109" w:rsidP="00E71E23">
      <w:pPr>
        <w:pStyle w:val="KeinLeerraum"/>
      </w:pPr>
    </w:p>
    <w:p w14:paraId="236C3AC8" w14:textId="77777777" w:rsidR="002C5109" w:rsidRDefault="002C5109" w:rsidP="00E71E23">
      <w:pPr>
        <w:pStyle w:val="KeinLeerraum"/>
      </w:pPr>
    </w:p>
    <w:p w14:paraId="0A17CF85" w14:textId="77777777" w:rsidR="002C5109" w:rsidRDefault="002C5109" w:rsidP="00E71E23">
      <w:pPr>
        <w:pStyle w:val="KeinLeerraum"/>
      </w:pPr>
    </w:p>
    <w:p w14:paraId="4E80D205" w14:textId="77777777" w:rsidR="002C5109" w:rsidRDefault="002C5109" w:rsidP="00E71E23">
      <w:pPr>
        <w:pStyle w:val="KeinLeerraum"/>
      </w:pPr>
    </w:p>
    <w:p w14:paraId="3F05E634" w14:textId="77777777" w:rsidR="002C5109" w:rsidRDefault="002C5109" w:rsidP="00E71E23">
      <w:pPr>
        <w:pStyle w:val="KeinLeerraum"/>
      </w:pPr>
    </w:p>
    <w:p w14:paraId="605D314E" w14:textId="77777777" w:rsidR="002C5109" w:rsidRDefault="002C5109" w:rsidP="00E71E23">
      <w:pPr>
        <w:pStyle w:val="KeinLeerraum"/>
      </w:pPr>
    </w:p>
    <w:p w14:paraId="7239640F" w14:textId="77777777" w:rsidR="002C5109" w:rsidRDefault="002C5109" w:rsidP="00E71E23">
      <w:pPr>
        <w:pStyle w:val="KeinLeerraum"/>
      </w:pPr>
    </w:p>
    <w:p w14:paraId="1EC094C7" w14:textId="77777777" w:rsidR="002C5109" w:rsidRDefault="002C5109" w:rsidP="00E71E23">
      <w:pPr>
        <w:pStyle w:val="KeinLeerraum"/>
      </w:pPr>
    </w:p>
    <w:p w14:paraId="5D185D8C" w14:textId="77777777" w:rsidR="002C5109" w:rsidRDefault="002C5109" w:rsidP="00E71E23">
      <w:pPr>
        <w:pStyle w:val="KeinLeerraum"/>
      </w:pPr>
    </w:p>
    <w:p w14:paraId="0AC9BA1A" w14:textId="77777777" w:rsidR="002C5109" w:rsidRDefault="002C5109" w:rsidP="00E71E23">
      <w:pPr>
        <w:pStyle w:val="KeinLeerraum"/>
      </w:pPr>
    </w:p>
    <w:p w14:paraId="77F51CAE" w14:textId="77777777" w:rsidR="002C5109" w:rsidRDefault="002C5109" w:rsidP="00E71E23">
      <w:pPr>
        <w:pStyle w:val="KeinLeerraum"/>
      </w:pPr>
    </w:p>
    <w:p w14:paraId="115A49FB" w14:textId="77777777" w:rsidR="002C5109" w:rsidRDefault="002C5109" w:rsidP="00E71E23">
      <w:pPr>
        <w:pStyle w:val="KeinLeerraum"/>
      </w:pPr>
    </w:p>
    <w:p w14:paraId="4FD4E4F2" w14:textId="77777777" w:rsidR="002C5109" w:rsidRDefault="002C5109" w:rsidP="00E71E23">
      <w:pPr>
        <w:pStyle w:val="KeinLeerraum"/>
      </w:pPr>
    </w:p>
    <w:p w14:paraId="355FEBAF" w14:textId="77777777" w:rsidR="002C5109" w:rsidRDefault="002C5109" w:rsidP="00E71E23">
      <w:pPr>
        <w:pStyle w:val="KeinLeerraum"/>
      </w:pPr>
    </w:p>
    <w:p w14:paraId="3BE17543" w14:textId="77777777" w:rsidR="002C5109" w:rsidRDefault="002C5109" w:rsidP="00E71E23">
      <w:pPr>
        <w:pStyle w:val="KeinLeerraum"/>
      </w:pPr>
    </w:p>
    <w:p w14:paraId="535C5944" w14:textId="77777777" w:rsidR="002C5109" w:rsidRDefault="002C5109" w:rsidP="00E71E23">
      <w:pPr>
        <w:pStyle w:val="KeinLeerraum"/>
      </w:pPr>
    </w:p>
    <w:p w14:paraId="18D95BF3" w14:textId="77777777" w:rsidR="002C5109" w:rsidRDefault="002C5109" w:rsidP="00E71E23">
      <w:pPr>
        <w:pStyle w:val="KeinLeerraum"/>
      </w:pPr>
    </w:p>
    <w:p w14:paraId="65A92F60" w14:textId="77777777" w:rsidR="002C5109" w:rsidRDefault="002C5109" w:rsidP="00E71E23">
      <w:pPr>
        <w:pStyle w:val="KeinLeerraum"/>
      </w:pPr>
    </w:p>
    <w:p w14:paraId="268B5543" w14:textId="77777777" w:rsidR="002C5109" w:rsidRDefault="002C5109" w:rsidP="00E71E23">
      <w:pPr>
        <w:pStyle w:val="KeinLeerraum"/>
      </w:pPr>
    </w:p>
    <w:p w14:paraId="4A52A795" w14:textId="77777777" w:rsidR="002C5109" w:rsidRDefault="002C5109" w:rsidP="00E71E23">
      <w:pPr>
        <w:pStyle w:val="KeinLeerraum"/>
      </w:pPr>
    </w:p>
    <w:p w14:paraId="5FF3DA77" w14:textId="77777777" w:rsidR="002C5109" w:rsidRDefault="002C5109" w:rsidP="00E71E23">
      <w:pPr>
        <w:pStyle w:val="KeinLeerraum"/>
      </w:pPr>
    </w:p>
    <w:p w14:paraId="2910F12E" w14:textId="77777777" w:rsidR="002C5109" w:rsidRDefault="002C5109" w:rsidP="00E71E23">
      <w:pPr>
        <w:pStyle w:val="KeinLeerraum"/>
      </w:pPr>
    </w:p>
    <w:p w14:paraId="0A014569" w14:textId="77777777" w:rsidR="002C5109" w:rsidRDefault="002C5109" w:rsidP="00E71E23">
      <w:pPr>
        <w:pStyle w:val="KeinLeerraum"/>
      </w:pPr>
    </w:p>
    <w:p w14:paraId="6DD07C7F" w14:textId="77777777" w:rsidR="002C5109" w:rsidRDefault="002C5109" w:rsidP="00E71E23">
      <w:pPr>
        <w:pStyle w:val="KeinLeerraum"/>
      </w:pPr>
    </w:p>
    <w:p w14:paraId="72450C8B" w14:textId="77777777" w:rsidR="002C5109" w:rsidRDefault="002C5109" w:rsidP="00E71E23">
      <w:pPr>
        <w:pStyle w:val="KeinLeerraum"/>
      </w:pPr>
    </w:p>
    <w:p w14:paraId="5DFF2CCD" w14:textId="77777777" w:rsidR="002C5109" w:rsidRDefault="002C5109" w:rsidP="00E71E23">
      <w:pPr>
        <w:pStyle w:val="KeinLeerraum"/>
      </w:pPr>
    </w:p>
    <w:p w14:paraId="21669B80" w14:textId="77777777" w:rsidR="002C5109" w:rsidRDefault="002C5109" w:rsidP="00E71E23">
      <w:pPr>
        <w:pStyle w:val="KeinLeerraum"/>
      </w:pPr>
    </w:p>
    <w:p w14:paraId="78684DF8" w14:textId="77777777" w:rsidR="002C5109" w:rsidRDefault="002C5109" w:rsidP="00E71E23">
      <w:pPr>
        <w:pStyle w:val="KeinLeerraum"/>
      </w:pPr>
    </w:p>
    <w:p w14:paraId="54842671" w14:textId="77777777" w:rsidR="002C5109" w:rsidRDefault="002C5109" w:rsidP="00E71E23">
      <w:pPr>
        <w:pStyle w:val="KeinLeerraum"/>
      </w:pPr>
    </w:p>
    <w:p w14:paraId="6CC3A6EC" w14:textId="77777777" w:rsidR="002C5109" w:rsidRDefault="002C5109" w:rsidP="00E71E23">
      <w:pPr>
        <w:pStyle w:val="KeinLeerraum"/>
      </w:pPr>
    </w:p>
    <w:p w14:paraId="28E79ED3" w14:textId="77777777" w:rsidR="002C5109" w:rsidRDefault="002C5109" w:rsidP="00E71E23">
      <w:pPr>
        <w:pStyle w:val="KeinLeerraum"/>
      </w:pPr>
    </w:p>
    <w:p w14:paraId="58C4DE7D" w14:textId="77777777" w:rsidR="002C5109" w:rsidRDefault="002C5109" w:rsidP="00E71E23">
      <w:pPr>
        <w:pStyle w:val="KeinLeerraum"/>
      </w:pPr>
    </w:p>
    <w:p w14:paraId="13985973" w14:textId="77777777" w:rsidR="002C5109" w:rsidRDefault="002C5109" w:rsidP="00E71E23">
      <w:pPr>
        <w:pStyle w:val="KeinLeerraum"/>
      </w:pPr>
    </w:p>
    <w:p w14:paraId="56AC43CD" w14:textId="77777777" w:rsidR="002C5109" w:rsidRDefault="002C5109" w:rsidP="00E71E23">
      <w:pPr>
        <w:pStyle w:val="KeinLeerraum"/>
      </w:pPr>
    </w:p>
    <w:p w14:paraId="29B20410" w14:textId="77777777" w:rsidR="00FB1ED6" w:rsidRDefault="00862D4E" w:rsidP="00DB4DDD">
      <w:pPr>
        <w:pStyle w:val="KeinLeerraum"/>
        <w:jc w:val="both"/>
      </w:pPr>
      <w:r>
        <w:rPr>
          <w:rFonts w:cs="Arial"/>
          <w:noProof/>
          <w:sz w:val="24"/>
          <w:szCs w:val="24"/>
          <w:u w:val="single"/>
          <w:lang w:eastAsia="de-CH"/>
        </w:rPr>
        <w:lastRenderedPageBreak/>
        <mc:AlternateContent>
          <mc:Choice Requires="wps">
            <w:drawing>
              <wp:anchor distT="0" distB="0" distL="114300" distR="114300" simplePos="0" relativeHeight="252038656" behindDoc="0" locked="0" layoutInCell="1" allowOverlap="1" wp14:anchorId="05D4D057" wp14:editId="5049436A">
                <wp:simplePos x="0" y="0"/>
                <wp:positionH relativeFrom="column">
                  <wp:posOffset>-100330</wp:posOffset>
                </wp:positionH>
                <wp:positionV relativeFrom="paragraph">
                  <wp:posOffset>-832221</wp:posOffset>
                </wp:positionV>
                <wp:extent cx="6133381" cy="603849"/>
                <wp:effectExtent l="0" t="0" r="0" b="6350"/>
                <wp:wrapNone/>
                <wp:docPr id="836" name="Textfeld 836"/>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821529" w14:textId="77777777" w:rsidR="006C12FF" w:rsidRDefault="006C12FF" w:rsidP="00862D4E">
                            <w:r>
                              <w:rPr>
                                <w:rFonts w:ascii="Arial" w:hAnsi="Arial" w:cs="Arial"/>
                                <w:color w:val="C00000"/>
                                <w:sz w:val="56"/>
                                <w:szCs w:val="80"/>
                              </w:rPr>
                              <w:t>Tischtennis Schläger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D4D057" id="Textfeld 836" o:spid="_x0000_s1217" type="#_x0000_t202" style="position:absolute;left:0;text-align:left;margin-left:-7.9pt;margin-top:-65.55pt;width:482.95pt;height:47.55pt;z-index:25203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uENbgIAAEYFAAAOAAAAZHJzL2Uyb0RvYy54bWysVE1v2zAMvQ/YfxB0X52vZmkQp8hadBhQ&#10;tMXaoWdFlhpjsqhJTOzs15eS7STodumwi02JT08kH6nFZVMZtlM+lGBzPjwbcKashKK0Lzn/8XTz&#10;acZZQGELYcCqnO9V4JfLjx8WtZurEWzAFMozIrFhXrucbxDdPMuC3KhKhDNwypJTg68E0tK/ZIUX&#10;NbFXJhsNBtOsBl84D1KFQLvXrZMvE7/WSuK91kEhMzmn2DB9ffqu4zdbLsT8xQu3KWUXhviHKCpR&#10;Wrr0QHUtULCtL/+gqkrpIYDGMwlVBlqXUqUcKJvh4E02jxvhVMqFihPcoUzh/9HKu92je/AMmy/Q&#10;kICxILUL80CbMZ9G+yr+KVJGfirh/lA21SCTtDkdjsfj2ZAzSb7pYDybXESa7Hja+YBfFVQsGjn3&#10;JEuqltjdBmyhPSReZuGmNCZJYyyriXR8PkgHDh4iNzZiVRK5ozlGnizcGxUxxn5XmpVFSiBupPZS&#10;V8aznaDGEFIqiyn3xEvoiNIUxHsOdvhjVO853ObR3wwWD4er0oJP2b8Ju/jZh6xbPNX8JO9oYrNu&#10;KHESdjrppV1DsSfFPbTDEJy8KUmWWxHwQXjqfhKZJhrv6aMNUPmhszjbgP/9t/2Ip6YkL2c1TVPO&#10;w6+t8Ioz881Su14MJ5M4fmkxOf88ooU/9axPPXZbXQHpQi1F0SUz4tH0pvZQPdPgr+Kt5BJW0t05&#10;x968wnbG6eGQarVKIBo4J/DWPjoZqaNMsememmfhXdeZSD19B/3cifmbBm2x8aSF1RZBl6l7Y6Xb&#10;qnYK0LCm/u8elvganK4T6vj8LV8BAAD//wMAUEsDBBQABgAIAAAAIQBWUw/24gAAAAwBAAAPAAAA&#10;ZHJzL2Rvd25yZXYueG1sTI/BbsIwEETvlfoP1iL1BnZAQTSNg1AkVKlqD1AuvTmxSSLsdRobSPv1&#10;XU7lNrszmn2br0dn2cUMofMoIZkJYAZrrztsJBw+t9MVsBAVamU9Ggk/JsC6eHzIVab9FXfmso8N&#10;oxIMmZLQxthnnIe6NU6Fme8Nknf0g1ORxqHhelBXKneWz4VYcqc6pAut6k3Zmvq0PzsJb+X2Q+2q&#10;uVv92vL1/bjpvw9fqZRPk3HzAiyaMf6H4YZP6FAQU+XPqAOzEqZJSujxJhZJAowiz6kgUdFqsRTA&#10;i5zfP1H8AQAA//8DAFBLAQItABQABgAIAAAAIQC2gziS/gAAAOEBAAATAAAAAAAAAAAAAAAAAAAA&#10;AABbQ29udGVudF9UeXBlc10ueG1sUEsBAi0AFAAGAAgAAAAhADj9If/WAAAAlAEAAAsAAAAAAAAA&#10;AAAAAAAALwEAAF9yZWxzLy5yZWxzUEsBAi0AFAAGAAgAAAAhACPO4Q1uAgAARgUAAA4AAAAAAAAA&#10;AAAAAAAALgIAAGRycy9lMm9Eb2MueG1sUEsBAi0AFAAGAAgAAAAhAFZTD/biAAAADAEAAA8AAAAA&#10;AAAAAAAAAAAAyAQAAGRycy9kb3ducmV2LnhtbFBLBQYAAAAABAAEAPMAAADXBQAAAAA=&#10;" filled="f" stroked="f" strokeweight=".5pt">
                <v:textbox>
                  <w:txbxContent>
                    <w:p w14:paraId="32821529" w14:textId="77777777" w:rsidR="006C12FF" w:rsidRDefault="006C12FF" w:rsidP="00862D4E">
                      <w:r>
                        <w:rPr>
                          <w:rFonts w:ascii="Arial" w:hAnsi="Arial" w:cs="Arial"/>
                          <w:color w:val="C00000"/>
                          <w:sz w:val="56"/>
                          <w:szCs w:val="80"/>
                        </w:rPr>
                        <w:t>Tischtennis Schläger</w:t>
                      </w:r>
                    </w:p>
                  </w:txbxContent>
                </v:textbox>
              </v:shape>
            </w:pict>
          </mc:Fallback>
        </mc:AlternateContent>
      </w:r>
      <w:r w:rsidR="00FB1ED6">
        <w:rPr>
          <w:b/>
          <w:color w:val="C00000"/>
          <w:sz w:val="28"/>
          <w:szCs w:val="28"/>
        </w:rPr>
        <w:t>Der Tischtennis - Schläger</w:t>
      </w:r>
    </w:p>
    <w:p w14:paraId="2D52A591" w14:textId="77777777" w:rsidR="00FB1ED6" w:rsidRDefault="00FB1ED6" w:rsidP="00DB4DDD">
      <w:pPr>
        <w:pStyle w:val="KeinLeerraum"/>
        <w:jc w:val="both"/>
      </w:pPr>
    </w:p>
    <w:p w14:paraId="56A677A7" w14:textId="77777777" w:rsidR="002C5109" w:rsidRDefault="00DB4DDD" w:rsidP="00DB4DDD">
      <w:pPr>
        <w:pStyle w:val="KeinLeerraum"/>
        <w:jc w:val="both"/>
      </w:pPr>
      <w:r>
        <w:t>Kein Tischtennisschläger gleicht dem anderen. Welcher der richtige Schläger ist kann erst nach ein paar Trainings ermittelt werden. Beim Spielleiter können Bestellungen gemacht werden. Die Schläger und anderes Material werden dabei inklusive Rechnung direkt zu dir nach Hause geliefert. Wir beziehen praktisch das ganze Material beim grössten Tischtennishändler der Schweiz, bei der Firma Gubler in Winznau. Untenstehend ein Auszug damit ihr euch ein besseres Bild machen könnt welcher der richtige Schläger mit den richtigen Belägen ist (</w:t>
      </w:r>
      <w:r w:rsidRPr="00EF2D4A">
        <w:rPr>
          <w:b/>
        </w:rPr>
        <w:t>Info von Gubler AG</w:t>
      </w:r>
      <w:r w:rsidR="00EF2D4A">
        <w:rPr>
          <w:b/>
        </w:rPr>
        <w:t xml:space="preserve">, </w:t>
      </w:r>
      <w:hyperlink r:id="rId67" w:history="1">
        <w:r w:rsidR="00EF2D4A" w:rsidRPr="00C809B2">
          <w:rPr>
            <w:rStyle w:val="Hyperlink"/>
            <w:b/>
          </w:rPr>
          <w:t>www.gubler.ch</w:t>
        </w:r>
      </w:hyperlink>
      <w:r>
        <w:t>):</w:t>
      </w:r>
    </w:p>
    <w:p w14:paraId="4B49228D" w14:textId="77777777" w:rsidR="00DB4DDD" w:rsidRDefault="00DB4DDD" w:rsidP="00E71E23">
      <w:pPr>
        <w:pStyle w:val="KeinLeerraum"/>
      </w:pPr>
    </w:p>
    <w:p w14:paraId="4FBF4FBE" w14:textId="77777777" w:rsidR="002C5109" w:rsidRDefault="00DB4DDD" w:rsidP="00E71E23">
      <w:pPr>
        <w:pStyle w:val="KeinLeerraum"/>
      </w:pPr>
      <w:r>
        <w:rPr>
          <w:noProof/>
          <w:lang w:eastAsia="de-CH"/>
        </w:rPr>
        <w:drawing>
          <wp:anchor distT="0" distB="0" distL="114300" distR="114300" simplePos="0" relativeHeight="251937280" behindDoc="1" locked="0" layoutInCell="1" allowOverlap="1" wp14:anchorId="25AC20FC" wp14:editId="577A3777">
            <wp:simplePos x="0" y="0"/>
            <wp:positionH relativeFrom="column">
              <wp:posOffset>-3283</wp:posOffset>
            </wp:positionH>
            <wp:positionV relativeFrom="paragraph">
              <wp:posOffset>2983</wp:posOffset>
            </wp:positionV>
            <wp:extent cx="5760085" cy="6122413"/>
            <wp:effectExtent l="0" t="0" r="0" b="0"/>
            <wp:wrapNone/>
            <wp:docPr id="762" name="Grafik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60085" cy="6122413"/>
                    </a:xfrm>
                    <a:prstGeom prst="rect">
                      <a:avLst/>
                    </a:prstGeom>
                  </pic:spPr>
                </pic:pic>
              </a:graphicData>
            </a:graphic>
            <wp14:sizeRelH relativeFrom="page">
              <wp14:pctWidth>0</wp14:pctWidth>
            </wp14:sizeRelH>
            <wp14:sizeRelV relativeFrom="page">
              <wp14:pctHeight>0</wp14:pctHeight>
            </wp14:sizeRelV>
          </wp:anchor>
        </w:drawing>
      </w:r>
    </w:p>
    <w:p w14:paraId="796301AA" w14:textId="77777777" w:rsidR="002C5109" w:rsidRDefault="002C5109" w:rsidP="00E71E23">
      <w:pPr>
        <w:pStyle w:val="KeinLeerraum"/>
      </w:pPr>
    </w:p>
    <w:p w14:paraId="6643C832" w14:textId="77777777" w:rsidR="002C5109" w:rsidRDefault="002C5109" w:rsidP="00E71E23">
      <w:pPr>
        <w:pStyle w:val="KeinLeerraum"/>
      </w:pPr>
    </w:p>
    <w:p w14:paraId="516426AA" w14:textId="77777777" w:rsidR="002C5109" w:rsidRDefault="002C5109" w:rsidP="00E71E23">
      <w:pPr>
        <w:pStyle w:val="KeinLeerraum"/>
      </w:pPr>
    </w:p>
    <w:p w14:paraId="0A2C354E" w14:textId="77777777" w:rsidR="002C5109" w:rsidRDefault="002C5109" w:rsidP="00E71E23">
      <w:pPr>
        <w:pStyle w:val="KeinLeerraum"/>
      </w:pPr>
    </w:p>
    <w:p w14:paraId="5D05BA3D" w14:textId="77777777" w:rsidR="002C5109" w:rsidRDefault="002C5109" w:rsidP="00E71E23">
      <w:pPr>
        <w:pStyle w:val="KeinLeerraum"/>
      </w:pPr>
    </w:p>
    <w:p w14:paraId="3FC6AC3F" w14:textId="77777777" w:rsidR="002C5109" w:rsidRDefault="002C5109" w:rsidP="00E71E23">
      <w:pPr>
        <w:pStyle w:val="KeinLeerraum"/>
      </w:pPr>
    </w:p>
    <w:p w14:paraId="43CAD0EB" w14:textId="77777777" w:rsidR="002C5109" w:rsidRDefault="002C5109" w:rsidP="00E71E23">
      <w:pPr>
        <w:pStyle w:val="KeinLeerraum"/>
      </w:pPr>
    </w:p>
    <w:p w14:paraId="56BD8DA7" w14:textId="77777777" w:rsidR="002C5109" w:rsidRDefault="002C5109" w:rsidP="00E71E23">
      <w:pPr>
        <w:pStyle w:val="KeinLeerraum"/>
      </w:pPr>
    </w:p>
    <w:p w14:paraId="40F0280B" w14:textId="77777777" w:rsidR="002C5109" w:rsidRDefault="002C5109" w:rsidP="00E71E23">
      <w:pPr>
        <w:pStyle w:val="KeinLeerraum"/>
      </w:pPr>
    </w:p>
    <w:p w14:paraId="583D08CF" w14:textId="77777777" w:rsidR="002C5109" w:rsidRDefault="002C5109" w:rsidP="00E71E23">
      <w:pPr>
        <w:pStyle w:val="KeinLeerraum"/>
      </w:pPr>
    </w:p>
    <w:p w14:paraId="3887CCBC" w14:textId="77777777" w:rsidR="002C5109" w:rsidRDefault="002C5109" w:rsidP="00E71E23">
      <w:pPr>
        <w:pStyle w:val="KeinLeerraum"/>
      </w:pPr>
    </w:p>
    <w:p w14:paraId="4CC6127A" w14:textId="77777777" w:rsidR="002C5109" w:rsidRDefault="002C5109" w:rsidP="00E71E23">
      <w:pPr>
        <w:pStyle w:val="KeinLeerraum"/>
      </w:pPr>
    </w:p>
    <w:p w14:paraId="65BFA56A" w14:textId="77777777" w:rsidR="002C5109" w:rsidRDefault="002C5109" w:rsidP="00E71E23">
      <w:pPr>
        <w:pStyle w:val="KeinLeerraum"/>
      </w:pPr>
    </w:p>
    <w:p w14:paraId="0439BE36" w14:textId="77777777" w:rsidR="002C5109" w:rsidRDefault="002C5109" w:rsidP="00E71E23">
      <w:pPr>
        <w:pStyle w:val="KeinLeerraum"/>
      </w:pPr>
    </w:p>
    <w:p w14:paraId="3642C3E8" w14:textId="77777777" w:rsidR="002C5109" w:rsidRDefault="002C5109" w:rsidP="00E71E23">
      <w:pPr>
        <w:pStyle w:val="KeinLeerraum"/>
      </w:pPr>
    </w:p>
    <w:p w14:paraId="3A626E27" w14:textId="77777777" w:rsidR="002C5109" w:rsidRDefault="002C5109" w:rsidP="00E71E23">
      <w:pPr>
        <w:pStyle w:val="KeinLeerraum"/>
      </w:pPr>
    </w:p>
    <w:p w14:paraId="6D28A3F5" w14:textId="77777777" w:rsidR="002C5109" w:rsidRDefault="002C5109" w:rsidP="00E71E23">
      <w:pPr>
        <w:pStyle w:val="KeinLeerraum"/>
      </w:pPr>
    </w:p>
    <w:p w14:paraId="4B26ED62" w14:textId="77777777" w:rsidR="002C5109" w:rsidRDefault="002C5109" w:rsidP="00E71E23">
      <w:pPr>
        <w:pStyle w:val="KeinLeerraum"/>
      </w:pPr>
    </w:p>
    <w:p w14:paraId="2F6D9A5A" w14:textId="77777777" w:rsidR="002C5109" w:rsidRDefault="002C5109" w:rsidP="00E71E23">
      <w:pPr>
        <w:pStyle w:val="KeinLeerraum"/>
      </w:pPr>
    </w:p>
    <w:p w14:paraId="1AC728B1" w14:textId="77777777" w:rsidR="002C5109" w:rsidRDefault="002C5109" w:rsidP="00E71E23">
      <w:pPr>
        <w:pStyle w:val="KeinLeerraum"/>
      </w:pPr>
    </w:p>
    <w:p w14:paraId="6570D867" w14:textId="77777777" w:rsidR="002C5109" w:rsidRDefault="002C5109" w:rsidP="00E71E23">
      <w:pPr>
        <w:pStyle w:val="KeinLeerraum"/>
      </w:pPr>
    </w:p>
    <w:p w14:paraId="352AD9E9" w14:textId="77777777" w:rsidR="002C5109" w:rsidRDefault="002C5109" w:rsidP="00E71E23">
      <w:pPr>
        <w:pStyle w:val="KeinLeerraum"/>
      </w:pPr>
    </w:p>
    <w:p w14:paraId="47F6881A" w14:textId="77777777" w:rsidR="002C5109" w:rsidRDefault="002C5109" w:rsidP="00E71E23">
      <w:pPr>
        <w:pStyle w:val="KeinLeerraum"/>
      </w:pPr>
    </w:p>
    <w:p w14:paraId="57D019B9" w14:textId="77777777" w:rsidR="002C5109" w:rsidRDefault="002C5109" w:rsidP="00E71E23">
      <w:pPr>
        <w:pStyle w:val="KeinLeerraum"/>
      </w:pPr>
    </w:p>
    <w:p w14:paraId="6577A499" w14:textId="77777777" w:rsidR="002C5109" w:rsidRDefault="002C5109" w:rsidP="00E71E23">
      <w:pPr>
        <w:pStyle w:val="KeinLeerraum"/>
      </w:pPr>
    </w:p>
    <w:p w14:paraId="39F26BFB" w14:textId="77777777" w:rsidR="002C5109" w:rsidRDefault="002C5109" w:rsidP="00E71E23">
      <w:pPr>
        <w:pStyle w:val="KeinLeerraum"/>
      </w:pPr>
    </w:p>
    <w:p w14:paraId="24255354" w14:textId="77777777" w:rsidR="002C5109" w:rsidRDefault="002C5109" w:rsidP="00E71E23">
      <w:pPr>
        <w:pStyle w:val="KeinLeerraum"/>
      </w:pPr>
    </w:p>
    <w:p w14:paraId="46FA7A82" w14:textId="77777777" w:rsidR="002C5109" w:rsidRDefault="002C5109" w:rsidP="00E71E23">
      <w:pPr>
        <w:pStyle w:val="KeinLeerraum"/>
      </w:pPr>
    </w:p>
    <w:p w14:paraId="123AA186" w14:textId="77777777" w:rsidR="00E71E23" w:rsidRDefault="00E71E23" w:rsidP="00E71E23">
      <w:pPr>
        <w:pStyle w:val="KeinLeerraum"/>
      </w:pPr>
    </w:p>
    <w:p w14:paraId="6E53526A" w14:textId="77777777" w:rsidR="00DB4DDD" w:rsidRDefault="00DB4DDD" w:rsidP="00E71E23">
      <w:pPr>
        <w:pStyle w:val="KeinLeerraum"/>
      </w:pPr>
    </w:p>
    <w:p w14:paraId="0D8DAA51" w14:textId="77777777" w:rsidR="00DB4DDD" w:rsidRDefault="00DB4DDD" w:rsidP="00E71E23">
      <w:pPr>
        <w:pStyle w:val="KeinLeerraum"/>
      </w:pPr>
    </w:p>
    <w:p w14:paraId="0ECB9801" w14:textId="77777777" w:rsidR="00DB4DDD" w:rsidRDefault="00DB4DDD" w:rsidP="00E71E23">
      <w:pPr>
        <w:pStyle w:val="KeinLeerraum"/>
      </w:pPr>
    </w:p>
    <w:p w14:paraId="33932925" w14:textId="77777777" w:rsidR="00DB4DDD" w:rsidRDefault="00DB4DDD" w:rsidP="00E71E23">
      <w:pPr>
        <w:pStyle w:val="KeinLeerraum"/>
      </w:pPr>
    </w:p>
    <w:p w14:paraId="2F9E2E8F" w14:textId="77777777" w:rsidR="00DB4DDD" w:rsidRDefault="00DB4DDD" w:rsidP="00E71E23">
      <w:pPr>
        <w:pStyle w:val="KeinLeerraum"/>
      </w:pPr>
    </w:p>
    <w:p w14:paraId="626CEDAD" w14:textId="77777777" w:rsidR="00DB4DDD" w:rsidRDefault="00DB4DDD" w:rsidP="00E71E23">
      <w:pPr>
        <w:pStyle w:val="KeinLeerraum"/>
      </w:pPr>
    </w:p>
    <w:p w14:paraId="07E6FBDD" w14:textId="77777777" w:rsidR="00DB4DDD" w:rsidRDefault="00DB4DDD" w:rsidP="00E71E23">
      <w:pPr>
        <w:pStyle w:val="KeinLeerraum"/>
      </w:pPr>
    </w:p>
    <w:p w14:paraId="435903FC" w14:textId="77777777" w:rsidR="00DB4DDD" w:rsidRDefault="00DB4DDD" w:rsidP="00E71E23">
      <w:pPr>
        <w:pStyle w:val="KeinLeerraum"/>
      </w:pPr>
    </w:p>
    <w:p w14:paraId="48FAA4F3" w14:textId="77777777" w:rsidR="00DB4DDD" w:rsidRDefault="00DB4DDD" w:rsidP="00E71E23">
      <w:pPr>
        <w:pStyle w:val="KeinLeerraum"/>
      </w:pPr>
    </w:p>
    <w:p w14:paraId="5296E647" w14:textId="77777777" w:rsidR="00DB4DDD" w:rsidRDefault="00DB4DDD" w:rsidP="00E71E23">
      <w:pPr>
        <w:pStyle w:val="KeinLeerraum"/>
      </w:pPr>
    </w:p>
    <w:p w14:paraId="020D1022" w14:textId="77777777" w:rsidR="00DB4DDD" w:rsidRDefault="00DB4DDD" w:rsidP="00E71E23">
      <w:pPr>
        <w:pStyle w:val="KeinLeerraum"/>
      </w:pPr>
    </w:p>
    <w:p w14:paraId="4A308FC3" w14:textId="77777777" w:rsidR="00DB4DDD" w:rsidRDefault="00862D4E" w:rsidP="00E71E23">
      <w:pPr>
        <w:pStyle w:val="KeinLeerraum"/>
      </w:pPr>
      <w:r>
        <w:rPr>
          <w:rFonts w:cs="Arial"/>
          <w:noProof/>
          <w:sz w:val="24"/>
          <w:szCs w:val="24"/>
          <w:u w:val="single"/>
          <w:lang w:eastAsia="de-CH"/>
        </w:rPr>
        <w:lastRenderedPageBreak/>
        <mc:AlternateContent>
          <mc:Choice Requires="wps">
            <w:drawing>
              <wp:anchor distT="0" distB="0" distL="114300" distR="114300" simplePos="0" relativeHeight="252040704" behindDoc="0" locked="0" layoutInCell="1" allowOverlap="1" wp14:anchorId="06AEBADB" wp14:editId="7843293D">
                <wp:simplePos x="0" y="0"/>
                <wp:positionH relativeFrom="column">
                  <wp:posOffset>-16139</wp:posOffset>
                </wp:positionH>
                <wp:positionV relativeFrom="paragraph">
                  <wp:posOffset>-827405</wp:posOffset>
                </wp:positionV>
                <wp:extent cx="6133381" cy="603849"/>
                <wp:effectExtent l="0" t="0" r="0" b="6350"/>
                <wp:wrapNone/>
                <wp:docPr id="837" name="Textfeld 837"/>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444286" w14:textId="77777777" w:rsidR="006C12FF" w:rsidRDefault="006C12FF" w:rsidP="00862D4E">
                            <w:r>
                              <w:rPr>
                                <w:rFonts w:ascii="Arial" w:hAnsi="Arial" w:cs="Arial"/>
                                <w:color w:val="C00000"/>
                                <w:sz w:val="56"/>
                                <w:szCs w:val="80"/>
                              </w:rPr>
                              <w:t>Tischtennis Schläger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AEBADB" id="Textfeld 837" o:spid="_x0000_s1218" type="#_x0000_t202" style="position:absolute;margin-left:-1.25pt;margin-top:-65.15pt;width:482.95pt;height:47.55pt;z-index:25204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K7YbgIAAEYFAAAOAAAAZHJzL2Uyb0RvYy54bWysVE1v2zAMvQ/YfxB0X52vZmkQp8hadBhQ&#10;tMXaoWdFlhpjsqhJTOzs15eS7STodumwi02JT08kH6nFZVMZtlM+lGBzPjwbcKashKK0Lzn/8XTz&#10;acZZQGELYcCqnO9V4JfLjx8WtZurEWzAFMozIrFhXrucbxDdPMuC3KhKhDNwypJTg68E0tK/ZIUX&#10;NbFXJhsNBtOsBl84D1KFQLvXrZMvE7/WSuK91kEhMzmn2DB9ffqu4zdbLsT8xQu3KWUXhviHKCpR&#10;Wrr0QHUtULCtL/+gqkrpIYDGMwlVBlqXUqUcKJvh4E02jxvhVMqFihPcoUzh/9HKu92je/AMmy/Q&#10;kICxILUL80CbMZ9G+yr+KVJGfirh/lA21SCTtDkdjsfj2ZAzSb7pYDybXESa7Hja+YBfFVQsGjn3&#10;JEuqltjdBmyhPSReZuGmNCZJYyyriXR8PkgHDh4iNzZiVRK5ozlGnizcGxUxxn5XmpVFSiBupPZS&#10;V8aznaDGEFIqiyn3xEvoiNIUxHsOdvhjVO853ObR3wwWD4er0oJP2b8Ju/jZh6xbPNX8JO9oYrNu&#10;KHESdnreS7uGYk+Ke2iHITh5U5IstyLgg/DU/SQyTTTe00cboPJDZ3G2Af/7b/sRT01JXs5qmqac&#10;h19b4RVn5puldr0YTiZx/NJicv55RAt/6lmfeuy2ugLShVqKoktmxKPpTe2heqbBX8VbySWspLtz&#10;jr15he2M08Mh1WqVQDRwTuCtfXQyUkeZYtM9Nc/Cu64zkXr6Dvq5E/M3Ddpi40kLqy2CLlP3xkq3&#10;Ve0UoGFN/d89LPE1OF0n1PH5W74CAAD//wMAUEsDBBQABgAIAAAAIQBa8y444gAAAAsBAAAPAAAA&#10;ZHJzL2Rvd25yZXYueG1sTI/BTsMwDIbvSLxDZCRuW7qWTqM0naZKExKCw8Yu3NwmaysapzTZVnh6&#10;zGmcLNuffn/O15PtxdmMvnOkYDGPQBiqne6oUXB4385WIHxA0tg7Mgq+jYd1cXuTY6bdhXbmvA+N&#10;4BDyGSpoQxgyKX3dGot+7gZDvDu60WLgdmykHvHC4baXcRQtpcWO+EKLgylbU3/uT1bBS7l9w10V&#10;29VPXz6/HjfD1+EjVer+bto8gQhmClcY/vRZHQp2qtyJtBe9glmcMsl1kUQJCCYel8kDiIpHSRqD&#10;LHL5/4fiFwAA//8DAFBLAQItABQABgAIAAAAIQC2gziS/gAAAOEBAAATAAAAAAAAAAAAAAAAAAAA&#10;AABbQ29udGVudF9UeXBlc10ueG1sUEsBAi0AFAAGAAgAAAAhADj9If/WAAAAlAEAAAsAAAAAAAAA&#10;AAAAAAAALwEAAF9yZWxzLy5yZWxzUEsBAi0AFAAGAAgAAAAhAFx8rthuAgAARgUAAA4AAAAAAAAA&#10;AAAAAAAALgIAAGRycy9lMm9Eb2MueG1sUEsBAi0AFAAGAAgAAAAhAFrzLjjiAAAACwEAAA8AAAAA&#10;AAAAAAAAAAAAyAQAAGRycy9kb3ducmV2LnhtbFBLBQYAAAAABAAEAPMAAADXBQAAAAA=&#10;" filled="f" stroked="f" strokeweight=".5pt">
                <v:textbox>
                  <w:txbxContent>
                    <w:p w14:paraId="1F444286" w14:textId="77777777" w:rsidR="006C12FF" w:rsidRDefault="006C12FF" w:rsidP="00862D4E">
                      <w:r>
                        <w:rPr>
                          <w:rFonts w:ascii="Arial" w:hAnsi="Arial" w:cs="Arial"/>
                          <w:color w:val="C00000"/>
                          <w:sz w:val="56"/>
                          <w:szCs w:val="80"/>
                        </w:rPr>
                        <w:t>Tischtennis Schläger</w:t>
                      </w:r>
                    </w:p>
                  </w:txbxContent>
                </v:textbox>
              </v:shape>
            </w:pict>
          </mc:Fallback>
        </mc:AlternateContent>
      </w:r>
      <w:r w:rsidR="00DB4DDD">
        <w:rPr>
          <w:noProof/>
          <w:lang w:eastAsia="de-CH"/>
        </w:rPr>
        <w:drawing>
          <wp:anchor distT="0" distB="0" distL="114300" distR="114300" simplePos="0" relativeHeight="251941376" behindDoc="1" locked="0" layoutInCell="1" allowOverlap="1" wp14:anchorId="43920684" wp14:editId="5410CB72">
            <wp:simplePos x="0" y="0"/>
            <wp:positionH relativeFrom="column">
              <wp:posOffset>28456</wp:posOffset>
            </wp:positionH>
            <wp:positionV relativeFrom="paragraph">
              <wp:posOffset>-9046</wp:posOffset>
            </wp:positionV>
            <wp:extent cx="5760085" cy="7323404"/>
            <wp:effectExtent l="0" t="0" r="0" b="0"/>
            <wp:wrapNone/>
            <wp:docPr id="763" name="Grafik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760085" cy="7323404"/>
                    </a:xfrm>
                    <a:prstGeom prst="rect">
                      <a:avLst/>
                    </a:prstGeom>
                  </pic:spPr>
                </pic:pic>
              </a:graphicData>
            </a:graphic>
            <wp14:sizeRelH relativeFrom="page">
              <wp14:pctWidth>0</wp14:pctWidth>
            </wp14:sizeRelH>
            <wp14:sizeRelV relativeFrom="page">
              <wp14:pctHeight>0</wp14:pctHeight>
            </wp14:sizeRelV>
          </wp:anchor>
        </w:drawing>
      </w:r>
    </w:p>
    <w:p w14:paraId="44081A83" w14:textId="77777777" w:rsidR="00DB4DDD" w:rsidRDefault="00DB4DDD" w:rsidP="00E71E23">
      <w:pPr>
        <w:pStyle w:val="KeinLeerraum"/>
      </w:pPr>
    </w:p>
    <w:p w14:paraId="05EDE8F0" w14:textId="77777777" w:rsidR="00DB4DDD" w:rsidRDefault="00DB4DDD" w:rsidP="00E71E23">
      <w:pPr>
        <w:pStyle w:val="KeinLeerraum"/>
      </w:pPr>
    </w:p>
    <w:p w14:paraId="130DEE65" w14:textId="77777777" w:rsidR="00DB4DDD" w:rsidRDefault="00DB4DDD" w:rsidP="00E71E23">
      <w:pPr>
        <w:pStyle w:val="KeinLeerraum"/>
      </w:pPr>
    </w:p>
    <w:p w14:paraId="187F5CCE" w14:textId="77777777" w:rsidR="00DB4DDD" w:rsidRDefault="00DB4DDD" w:rsidP="00E71E23">
      <w:pPr>
        <w:pStyle w:val="KeinLeerraum"/>
      </w:pPr>
    </w:p>
    <w:p w14:paraId="69180295" w14:textId="77777777" w:rsidR="00DB4DDD" w:rsidRDefault="00DB4DDD" w:rsidP="00E71E23">
      <w:pPr>
        <w:pStyle w:val="KeinLeerraum"/>
      </w:pPr>
    </w:p>
    <w:p w14:paraId="5927ED5D" w14:textId="77777777" w:rsidR="00DB4DDD" w:rsidRDefault="00DB4DDD" w:rsidP="00E71E23">
      <w:pPr>
        <w:pStyle w:val="KeinLeerraum"/>
      </w:pPr>
    </w:p>
    <w:p w14:paraId="6BC9DD74" w14:textId="77777777" w:rsidR="00DB4DDD" w:rsidRDefault="00DB4DDD" w:rsidP="00E71E23">
      <w:pPr>
        <w:pStyle w:val="KeinLeerraum"/>
      </w:pPr>
    </w:p>
    <w:p w14:paraId="3A418EB9" w14:textId="77777777" w:rsidR="00DB4DDD" w:rsidRDefault="00DB4DDD" w:rsidP="00E71E23">
      <w:pPr>
        <w:pStyle w:val="KeinLeerraum"/>
      </w:pPr>
    </w:p>
    <w:p w14:paraId="000D121F" w14:textId="77777777" w:rsidR="00DB4DDD" w:rsidRDefault="00DB4DDD" w:rsidP="00E71E23">
      <w:pPr>
        <w:pStyle w:val="KeinLeerraum"/>
      </w:pPr>
    </w:p>
    <w:p w14:paraId="107CEA9C" w14:textId="77777777" w:rsidR="00DB4DDD" w:rsidRDefault="00DB4DDD" w:rsidP="00E71E23">
      <w:pPr>
        <w:pStyle w:val="KeinLeerraum"/>
      </w:pPr>
    </w:p>
    <w:p w14:paraId="234110C2" w14:textId="77777777" w:rsidR="00DB4DDD" w:rsidRDefault="00DB4DDD" w:rsidP="00E71E23">
      <w:pPr>
        <w:pStyle w:val="KeinLeerraum"/>
      </w:pPr>
    </w:p>
    <w:p w14:paraId="122C9872" w14:textId="77777777" w:rsidR="00DB4DDD" w:rsidRDefault="00DB4DDD" w:rsidP="00E71E23">
      <w:pPr>
        <w:pStyle w:val="KeinLeerraum"/>
      </w:pPr>
    </w:p>
    <w:p w14:paraId="53E116FE" w14:textId="77777777" w:rsidR="00DB4DDD" w:rsidRDefault="00DB4DDD" w:rsidP="00E71E23">
      <w:pPr>
        <w:pStyle w:val="KeinLeerraum"/>
      </w:pPr>
    </w:p>
    <w:p w14:paraId="7D3BF658" w14:textId="77777777" w:rsidR="00DB4DDD" w:rsidRDefault="00DB4DDD" w:rsidP="00E71E23">
      <w:pPr>
        <w:pStyle w:val="KeinLeerraum"/>
      </w:pPr>
    </w:p>
    <w:p w14:paraId="006699A4" w14:textId="77777777" w:rsidR="00DB4DDD" w:rsidRDefault="00DB4DDD" w:rsidP="00E71E23">
      <w:pPr>
        <w:pStyle w:val="KeinLeerraum"/>
      </w:pPr>
    </w:p>
    <w:p w14:paraId="7B20CBDE" w14:textId="77777777" w:rsidR="00DB4DDD" w:rsidRDefault="00DB4DDD" w:rsidP="00E71E23">
      <w:pPr>
        <w:pStyle w:val="KeinLeerraum"/>
      </w:pPr>
    </w:p>
    <w:p w14:paraId="3439F2B2" w14:textId="77777777" w:rsidR="00DB4DDD" w:rsidRDefault="00DB4DDD" w:rsidP="00E71E23">
      <w:pPr>
        <w:pStyle w:val="KeinLeerraum"/>
      </w:pPr>
    </w:p>
    <w:p w14:paraId="2E205FDF" w14:textId="77777777" w:rsidR="00DB4DDD" w:rsidRDefault="00DB4DDD" w:rsidP="00E71E23">
      <w:pPr>
        <w:pStyle w:val="KeinLeerraum"/>
      </w:pPr>
    </w:p>
    <w:p w14:paraId="2B0AB33F" w14:textId="77777777" w:rsidR="00DB4DDD" w:rsidRDefault="00DB4DDD" w:rsidP="00E71E23">
      <w:pPr>
        <w:pStyle w:val="KeinLeerraum"/>
      </w:pPr>
    </w:p>
    <w:p w14:paraId="548B4B6E" w14:textId="77777777" w:rsidR="00DB4DDD" w:rsidRDefault="00DB4DDD" w:rsidP="00E71E23">
      <w:pPr>
        <w:pStyle w:val="KeinLeerraum"/>
      </w:pPr>
    </w:p>
    <w:p w14:paraId="7ED9A91A" w14:textId="77777777" w:rsidR="00DB4DDD" w:rsidRDefault="00DB4DDD" w:rsidP="00E71E23">
      <w:pPr>
        <w:pStyle w:val="KeinLeerraum"/>
      </w:pPr>
    </w:p>
    <w:p w14:paraId="7F394B18" w14:textId="77777777" w:rsidR="00DB4DDD" w:rsidRDefault="00DB4DDD" w:rsidP="00E71E23">
      <w:pPr>
        <w:pStyle w:val="KeinLeerraum"/>
      </w:pPr>
    </w:p>
    <w:p w14:paraId="5402D346" w14:textId="77777777" w:rsidR="00DB4DDD" w:rsidRDefault="00DB4DDD" w:rsidP="00E71E23">
      <w:pPr>
        <w:pStyle w:val="KeinLeerraum"/>
      </w:pPr>
    </w:p>
    <w:p w14:paraId="0B701281" w14:textId="77777777" w:rsidR="00DB4DDD" w:rsidRDefault="00DB4DDD" w:rsidP="00E71E23">
      <w:pPr>
        <w:pStyle w:val="KeinLeerraum"/>
      </w:pPr>
    </w:p>
    <w:p w14:paraId="65828BD1" w14:textId="77777777" w:rsidR="00DB4DDD" w:rsidRDefault="00DB4DDD" w:rsidP="00E71E23">
      <w:pPr>
        <w:pStyle w:val="KeinLeerraum"/>
      </w:pPr>
    </w:p>
    <w:p w14:paraId="5C3AD087" w14:textId="77777777" w:rsidR="00DB4DDD" w:rsidRDefault="00DB4DDD" w:rsidP="00E71E23">
      <w:pPr>
        <w:pStyle w:val="KeinLeerraum"/>
      </w:pPr>
    </w:p>
    <w:p w14:paraId="575EB1B2" w14:textId="77777777" w:rsidR="00DB4DDD" w:rsidRDefault="00DB4DDD" w:rsidP="00E71E23">
      <w:pPr>
        <w:pStyle w:val="KeinLeerraum"/>
      </w:pPr>
    </w:p>
    <w:p w14:paraId="66D3CDA8" w14:textId="77777777" w:rsidR="00DB4DDD" w:rsidRDefault="00DB4DDD" w:rsidP="00E71E23">
      <w:pPr>
        <w:pStyle w:val="KeinLeerraum"/>
      </w:pPr>
    </w:p>
    <w:p w14:paraId="6685979F" w14:textId="77777777" w:rsidR="00DB4DDD" w:rsidRDefault="00DB4DDD" w:rsidP="00E71E23">
      <w:pPr>
        <w:pStyle w:val="KeinLeerraum"/>
      </w:pPr>
    </w:p>
    <w:p w14:paraId="2E1696B0" w14:textId="77777777" w:rsidR="00DB4DDD" w:rsidRDefault="00DB4DDD" w:rsidP="00E71E23">
      <w:pPr>
        <w:pStyle w:val="KeinLeerraum"/>
      </w:pPr>
    </w:p>
    <w:p w14:paraId="339FB54E" w14:textId="77777777" w:rsidR="00DB4DDD" w:rsidRDefault="00DB4DDD" w:rsidP="00E71E23">
      <w:pPr>
        <w:pStyle w:val="KeinLeerraum"/>
      </w:pPr>
    </w:p>
    <w:p w14:paraId="10FB433C" w14:textId="77777777" w:rsidR="00DB4DDD" w:rsidRDefault="00DB4DDD" w:rsidP="00E71E23">
      <w:pPr>
        <w:pStyle w:val="KeinLeerraum"/>
      </w:pPr>
    </w:p>
    <w:p w14:paraId="124F1CBB" w14:textId="77777777" w:rsidR="00DB4DDD" w:rsidRDefault="00DB4DDD" w:rsidP="00E71E23">
      <w:pPr>
        <w:pStyle w:val="KeinLeerraum"/>
      </w:pPr>
    </w:p>
    <w:p w14:paraId="000DF3CD" w14:textId="77777777" w:rsidR="00DB4DDD" w:rsidRDefault="00DB4DDD" w:rsidP="00E71E23">
      <w:pPr>
        <w:pStyle w:val="KeinLeerraum"/>
      </w:pPr>
    </w:p>
    <w:p w14:paraId="324EA5FD" w14:textId="77777777" w:rsidR="00DB4DDD" w:rsidRDefault="00DB4DDD" w:rsidP="00E71E23">
      <w:pPr>
        <w:pStyle w:val="KeinLeerraum"/>
      </w:pPr>
    </w:p>
    <w:p w14:paraId="0E429C54" w14:textId="77777777" w:rsidR="00DB4DDD" w:rsidRDefault="00DB4DDD" w:rsidP="00E71E23">
      <w:pPr>
        <w:pStyle w:val="KeinLeerraum"/>
      </w:pPr>
    </w:p>
    <w:p w14:paraId="2C73F338" w14:textId="77777777" w:rsidR="00DB4DDD" w:rsidRDefault="00DB4DDD" w:rsidP="00E71E23">
      <w:pPr>
        <w:pStyle w:val="KeinLeerraum"/>
      </w:pPr>
    </w:p>
    <w:p w14:paraId="774687BA" w14:textId="77777777" w:rsidR="00DB4DDD" w:rsidRDefault="00DB4DDD" w:rsidP="00E71E23">
      <w:pPr>
        <w:pStyle w:val="KeinLeerraum"/>
      </w:pPr>
    </w:p>
    <w:p w14:paraId="67D1E959" w14:textId="77777777" w:rsidR="00DB4DDD" w:rsidRDefault="00DB4DDD" w:rsidP="00E71E23">
      <w:pPr>
        <w:pStyle w:val="KeinLeerraum"/>
      </w:pPr>
    </w:p>
    <w:p w14:paraId="7AF1E20E" w14:textId="77777777" w:rsidR="00DB4DDD" w:rsidRDefault="00DB4DDD" w:rsidP="00E71E23">
      <w:pPr>
        <w:pStyle w:val="KeinLeerraum"/>
      </w:pPr>
    </w:p>
    <w:p w14:paraId="2C7A346A" w14:textId="77777777" w:rsidR="00DB4DDD" w:rsidRDefault="00DB4DDD" w:rsidP="00E71E23">
      <w:pPr>
        <w:pStyle w:val="KeinLeerraum"/>
      </w:pPr>
    </w:p>
    <w:p w14:paraId="67398DC3" w14:textId="77777777" w:rsidR="00DB4DDD" w:rsidRDefault="00DB4DDD" w:rsidP="00E71E23">
      <w:pPr>
        <w:pStyle w:val="KeinLeerraum"/>
      </w:pPr>
    </w:p>
    <w:p w14:paraId="26006814" w14:textId="77777777" w:rsidR="00DB4DDD" w:rsidRDefault="00DB4DDD" w:rsidP="00E71E23">
      <w:pPr>
        <w:pStyle w:val="KeinLeerraum"/>
      </w:pPr>
    </w:p>
    <w:p w14:paraId="78A592DD" w14:textId="77777777" w:rsidR="00DB4DDD" w:rsidRDefault="00DB4DDD" w:rsidP="00E71E23">
      <w:pPr>
        <w:pStyle w:val="KeinLeerraum"/>
      </w:pPr>
    </w:p>
    <w:p w14:paraId="0300330E" w14:textId="77777777" w:rsidR="00DB4DDD" w:rsidRDefault="00DB4DDD" w:rsidP="00E71E23">
      <w:pPr>
        <w:pStyle w:val="KeinLeerraum"/>
      </w:pPr>
    </w:p>
    <w:p w14:paraId="39B362D9" w14:textId="77777777" w:rsidR="00DB4DDD" w:rsidRDefault="00DB4DDD" w:rsidP="00E71E23">
      <w:pPr>
        <w:pStyle w:val="KeinLeerraum"/>
      </w:pPr>
    </w:p>
    <w:p w14:paraId="31E3F29B" w14:textId="77777777" w:rsidR="00DB4DDD" w:rsidRDefault="00DB4DDD" w:rsidP="00E71E23">
      <w:pPr>
        <w:pStyle w:val="KeinLeerraum"/>
      </w:pPr>
    </w:p>
    <w:p w14:paraId="10DEF1A3" w14:textId="77777777" w:rsidR="00DB4DDD" w:rsidRDefault="00DB4DDD" w:rsidP="00E71E23">
      <w:pPr>
        <w:pStyle w:val="KeinLeerraum"/>
      </w:pPr>
    </w:p>
    <w:p w14:paraId="53E8BF13" w14:textId="77777777" w:rsidR="00DB4DDD" w:rsidRDefault="00DB4DDD" w:rsidP="00E71E23">
      <w:pPr>
        <w:pStyle w:val="KeinLeerraum"/>
      </w:pPr>
    </w:p>
    <w:p w14:paraId="22F712F9" w14:textId="77777777" w:rsidR="00DB4DDD" w:rsidRDefault="00862D4E" w:rsidP="00E71E23">
      <w:pPr>
        <w:pStyle w:val="KeinLeerraum"/>
      </w:pPr>
      <w:r>
        <w:rPr>
          <w:rFonts w:cs="Arial"/>
          <w:noProof/>
          <w:sz w:val="24"/>
          <w:szCs w:val="24"/>
          <w:u w:val="single"/>
          <w:lang w:eastAsia="de-CH"/>
        </w:rPr>
        <w:lastRenderedPageBreak/>
        <mc:AlternateContent>
          <mc:Choice Requires="wps">
            <w:drawing>
              <wp:anchor distT="0" distB="0" distL="114300" distR="114300" simplePos="0" relativeHeight="252042752" behindDoc="0" locked="0" layoutInCell="1" allowOverlap="1" wp14:anchorId="2359B7EC" wp14:editId="43F1949A">
                <wp:simplePos x="0" y="0"/>
                <wp:positionH relativeFrom="column">
                  <wp:posOffset>-36830</wp:posOffset>
                </wp:positionH>
                <wp:positionV relativeFrom="paragraph">
                  <wp:posOffset>-829574</wp:posOffset>
                </wp:positionV>
                <wp:extent cx="6133381" cy="603849"/>
                <wp:effectExtent l="0" t="0" r="0" b="6350"/>
                <wp:wrapNone/>
                <wp:docPr id="838" name="Textfeld 838"/>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9577D8" w14:textId="77777777" w:rsidR="006C12FF" w:rsidRDefault="006C12FF" w:rsidP="00862D4E">
                            <w:r>
                              <w:rPr>
                                <w:rFonts w:ascii="Arial" w:hAnsi="Arial" w:cs="Arial"/>
                                <w:color w:val="C00000"/>
                                <w:sz w:val="56"/>
                                <w:szCs w:val="80"/>
                              </w:rPr>
                              <w:t>Tischtennis Schläger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59B7EC" id="Textfeld 838" o:spid="_x0000_s1219" type="#_x0000_t202" style="position:absolute;margin-left:-2.9pt;margin-top:-65.3pt;width:482.95pt;height:47.55pt;z-index:25204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A98bgIAAEYFAAAOAAAAZHJzL2Uyb0RvYy54bWysVE1v2zAMvQ/YfxB0X52vZmkQp8hadBhQ&#10;tMXaoWdFlhpjsqhJTOzs15eS7STodumwi02JT08kH6nFZVMZtlM+lGBzPjwbcKashKK0Lzn/8XTz&#10;acZZQGELYcCqnO9V4JfLjx8WtZurEWzAFMozIrFhXrucbxDdPMuC3KhKhDNwypJTg68E0tK/ZIUX&#10;NbFXJhsNBtOsBl84D1KFQLvXrZMvE7/WSuK91kEhMzmn2DB9ffqu4zdbLsT8xQu3KWUXhviHKCpR&#10;Wrr0QHUtULCtL/+gqkrpIYDGMwlVBlqXUqUcKJvh4E02jxvhVMqFihPcoUzh/9HKu92je/AMmy/Q&#10;kICxILUL80CbMZ9G+yr+KVJGfirh/lA21SCTtDkdjsfj2ZAzSb7pYDybXESa7Hja+YBfFVQsGjn3&#10;JEuqltjdBmyhPSReZuGmNCZJYyyriXR8PkgHDh4iNzZiVRK5ozlGnizcGxUxxn5XmpVFSiBupPZS&#10;V8aznaDGEFIqiyn3xEvoiNIUxHsOdvhjVO853ObR3wwWD4er0oJP2b8Ju/jZh6xbPNX8JO9oYrNu&#10;KHESdjrtpV1DsSfFPbTDEJy8KUmWWxHwQXjqfhKZJhrv6aMNUPmhszjbgP/9t/2Ip6YkL2c1TVPO&#10;w6+t8Ioz881Su14MJ5M4fmkxOf88ooU/9axPPXZbXQHpQi1F0SUz4tH0pvZQPdPgr+Kt5BJW0t05&#10;x968wnbG6eGQarVKIBo4J/DWPjoZqaNMsememmfhXdeZSD19B/3cifmbBm2x8aSF1RZBl6l7Y6Xb&#10;qnYK0LCm/u8elvganK4T6vj8LV8BAAD//wMAUEsDBBQABgAIAAAAIQC6qgpk4wAAAAsBAAAPAAAA&#10;ZHJzL2Rvd25yZXYueG1sTI9PS8NAEMXvgt9hGcFbu5uWhJpmU0qgCKKH1l68bbLTJHT/xOy2jX56&#10;x5OehnnzeO83xWayhl1xDL13EpK5AIau8bp3rYTj+262AhaicloZ71DCFwbYlPd3hcq1v7k9Xg+x&#10;ZRTiQq4kdDEOOeeh6dCqMPcDOrqd/GhVpHVsuR7VjcKt4QshMm5V76ihUwNWHTbnw8VKeKl2b2pf&#10;L+zq21TPr6ft8Hn8SKV8fJi2a2ARp/hnhl98QoeSmGp/cTowI2GWEnmkmSxFBowcT5lIgNUkLdMU&#10;eFnw/z+UPwAAAP//AwBQSwECLQAUAAYACAAAACEAtoM4kv4AAADhAQAAEwAAAAAAAAAAAAAAAAAA&#10;AAAAW0NvbnRlbnRfVHlwZXNdLnhtbFBLAQItABQABgAIAAAAIQA4/SH/1gAAAJQBAAALAAAAAAAA&#10;AAAAAAAAAC8BAABfcmVscy8ucmVsc1BLAQItABQABgAIAAAAIQCcrA98bgIAAEYFAAAOAAAAAAAA&#10;AAAAAAAAAC4CAABkcnMvZTJvRG9jLnhtbFBLAQItABQABgAIAAAAIQC6qgpk4wAAAAsBAAAPAAAA&#10;AAAAAAAAAAAAAMgEAABkcnMvZG93bnJldi54bWxQSwUGAAAAAAQABADzAAAA2AUAAAAA&#10;" filled="f" stroked="f" strokeweight=".5pt">
                <v:textbox>
                  <w:txbxContent>
                    <w:p w14:paraId="049577D8" w14:textId="77777777" w:rsidR="006C12FF" w:rsidRDefault="006C12FF" w:rsidP="00862D4E">
                      <w:r>
                        <w:rPr>
                          <w:rFonts w:ascii="Arial" w:hAnsi="Arial" w:cs="Arial"/>
                          <w:color w:val="C00000"/>
                          <w:sz w:val="56"/>
                          <w:szCs w:val="80"/>
                        </w:rPr>
                        <w:t>Tischtennis Schläger</w:t>
                      </w:r>
                    </w:p>
                  </w:txbxContent>
                </v:textbox>
              </v:shape>
            </w:pict>
          </mc:Fallback>
        </mc:AlternateContent>
      </w:r>
      <w:r w:rsidR="00DB4DDD">
        <w:rPr>
          <w:noProof/>
          <w:lang w:eastAsia="de-CH"/>
        </w:rPr>
        <w:drawing>
          <wp:anchor distT="0" distB="0" distL="114300" distR="114300" simplePos="0" relativeHeight="251939328" behindDoc="1" locked="0" layoutInCell="1" allowOverlap="1" wp14:anchorId="25DEB6CE" wp14:editId="6C17D506">
            <wp:simplePos x="0" y="0"/>
            <wp:positionH relativeFrom="column">
              <wp:posOffset>10555</wp:posOffset>
            </wp:positionH>
            <wp:positionV relativeFrom="paragraph">
              <wp:posOffset>71228</wp:posOffset>
            </wp:positionV>
            <wp:extent cx="5760085" cy="4093845"/>
            <wp:effectExtent l="0" t="0" r="0" b="1905"/>
            <wp:wrapNone/>
            <wp:docPr id="764" name="Grafi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60085" cy="4093845"/>
                    </a:xfrm>
                    <a:prstGeom prst="rect">
                      <a:avLst/>
                    </a:prstGeom>
                  </pic:spPr>
                </pic:pic>
              </a:graphicData>
            </a:graphic>
            <wp14:sizeRelH relativeFrom="page">
              <wp14:pctWidth>0</wp14:pctWidth>
            </wp14:sizeRelH>
            <wp14:sizeRelV relativeFrom="page">
              <wp14:pctHeight>0</wp14:pctHeight>
            </wp14:sizeRelV>
          </wp:anchor>
        </w:drawing>
      </w:r>
    </w:p>
    <w:p w14:paraId="7B9F907A" w14:textId="77777777" w:rsidR="00DB4DDD" w:rsidRDefault="00DB4DDD" w:rsidP="00E71E23">
      <w:pPr>
        <w:pStyle w:val="KeinLeerraum"/>
      </w:pPr>
    </w:p>
    <w:p w14:paraId="3376971A" w14:textId="77777777" w:rsidR="00DB4DDD" w:rsidRDefault="00DB4DDD" w:rsidP="00E71E23">
      <w:pPr>
        <w:pStyle w:val="KeinLeerraum"/>
      </w:pPr>
    </w:p>
    <w:p w14:paraId="678F80CE" w14:textId="77777777" w:rsidR="00DB4DDD" w:rsidRDefault="00DB4DDD" w:rsidP="00E71E23">
      <w:pPr>
        <w:pStyle w:val="KeinLeerraum"/>
      </w:pPr>
    </w:p>
    <w:p w14:paraId="074D602A" w14:textId="77777777" w:rsidR="00DB4DDD" w:rsidRDefault="00DB4DDD" w:rsidP="00E71E23">
      <w:pPr>
        <w:pStyle w:val="KeinLeerraum"/>
      </w:pPr>
    </w:p>
    <w:p w14:paraId="3E6EF25D" w14:textId="77777777" w:rsidR="00DB4DDD" w:rsidRDefault="00DB4DDD" w:rsidP="00E71E23">
      <w:pPr>
        <w:pStyle w:val="KeinLeerraum"/>
      </w:pPr>
    </w:p>
    <w:p w14:paraId="4154C216" w14:textId="77777777" w:rsidR="00DB4DDD" w:rsidRDefault="00DB4DDD" w:rsidP="00E71E23">
      <w:pPr>
        <w:pStyle w:val="KeinLeerraum"/>
      </w:pPr>
    </w:p>
    <w:p w14:paraId="6BA699D6" w14:textId="77777777" w:rsidR="00DB4DDD" w:rsidRDefault="00DB4DDD" w:rsidP="00E71E23">
      <w:pPr>
        <w:pStyle w:val="KeinLeerraum"/>
      </w:pPr>
    </w:p>
    <w:p w14:paraId="71688A65" w14:textId="77777777" w:rsidR="00DB4DDD" w:rsidRDefault="00DB4DDD" w:rsidP="00E71E23">
      <w:pPr>
        <w:pStyle w:val="KeinLeerraum"/>
      </w:pPr>
    </w:p>
    <w:p w14:paraId="52923502" w14:textId="77777777" w:rsidR="00DB4DDD" w:rsidRDefault="00DB4DDD" w:rsidP="00E71E23">
      <w:pPr>
        <w:pStyle w:val="KeinLeerraum"/>
      </w:pPr>
    </w:p>
    <w:p w14:paraId="4E08725B" w14:textId="77777777" w:rsidR="00DB4DDD" w:rsidRDefault="00DB4DDD" w:rsidP="00E71E23">
      <w:pPr>
        <w:pStyle w:val="KeinLeerraum"/>
      </w:pPr>
    </w:p>
    <w:p w14:paraId="3517E4BA" w14:textId="77777777" w:rsidR="00DB4DDD" w:rsidRDefault="00DB4DDD" w:rsidP="00E71E23">
      <w:pPr>
        <w:pStyle w:val="KeinLeerraum"/>
      </w:pPr>
    </w:p>
    <w:p w14:paraId="70AE7AF9" w14:textId="77777777" w:rsidR="00DB4DDD" w:rsidRDefault="00DB4DDD" w:rsidP="00E71E23">
      <w:pPr>
        <w:pStyle w:val="KeinLeerraum"/>
      </w:pPr>
    </w:p>
    <w:p w14:paraId="70B0A6A1" w14:textId="77777777" w:rsidR="00DB4DDD" w:rsidRDefault="00DB4DDD" w:rsidP="00E71E23">
      <w:pPr>
        <w:pStyle w:val="KeinLeerraum"/>
      </w:pPr>
    </w:p>
    <w:p w14:paraId="43F55836" w14:textId="77777777" w:rsidR="00DB4DDD" w:rsidRDefault="00DB4DDD" w:rsidP="00E71E23">
      <w:pPr>
        <w:pStyle w:val="KeinLeerraum"/>
      </w:pPr>
    </w:p>
    <w:p w14:paraId="3645F4D9" w14:textId="77777777" w:rsidR="00DB4DDD" w:rsidRDefault="00DB4DDD" w:rsidP="00E71E23">
      <w:pPr>
        <w:pStyle w:val="KeinLeerraum"/>
      </w:pPr>
    </w:p>
    <w:p w14:paraId="34CEEB85" w14:textId="77777777" w:rsidR="00DB4DDD" w:rsidRDefault="00DB4DDD" w:rsidP="00E71E23">
      <w:pPr>
        <w:pStyle w:val="KeinLeerraum"/>
      </w:pPr>
    </w:p>
    <w:p w14:paraId="012E1A1F" w14:textId="77777777" w:rsidR="00DB4DDD" w:rsidRDefault="00DB4DDD" w:rsidP="00E71E23">
      <w:pPr>
        <w:pStyle w:val="KeinLeerraum"/>
      </w:pPr>
    </w:p>
    <w:p w14:paraId="60ACD1B4" w14:textId="77777777" w:rsidR="00DB4DDD" w:rsidRDefault="00DB4DDD" w:rsidP="00E71E23">
      <w:pPr>
        <w:pStyle w:val="KeinLeerraum"/>
      </w:pPr>
    </w:p>
    <w:p w14:paraId="60F5DA4E" w14:textId="77777777" w:rsidR="00DB4DDD" w:rsidRDefault="00DB4DDD" w:rsidP="00E71E23">
      <w:pPr>
        <w:pStyle w:val="KeinLeerraum"/>
      </w:pPr>
    </w:p>
    <w:p w14:paraId="52C4C790" w14:textId="77777777" w:rsidR="00DB4DDD" w:rsidRDefault="00DB4DDD" w:rsidP="00E71E23">
      <w:pPr>
        <w:pStyle w:val="KeinLeerraum"/>
      </w:pPr>
    </w:p>
    <w:p w14:paraId="6228C85C" w14:textId="77777777" w:rsidR="00DB4DDD" w:rsidRDefault="00DB4DDD" w:rsidP="00E71E23">
      <w:pPr>
        <w:pStyle w:val="KeinLeerraum"/>
      </w:pPr>
    </w:p>
    <w:p w14:paraId="519B6496" w14:textId="77777777" w:rsidR="00DB4DDD" w:rsidRDefault="00DB4DDD" w:rsidP="00E71E23">
      <w:pPr>
        <w:pStyle w:val="KeinLeerraum"/>
      </w:pPr>
    </w:p>
    <w:p w14:paraId="516EAF4C" w14:textId="77777777" w:rsidR="00DB4DDD" w:rsidRDefault="00DB4DDD" w:rsidP="00E71E23">
      <w:pPr>
        <w:pStyle w:val="KeinLeerraum"/>
      </w:pPr>
    </w:p>
    <w:p w14:paraId="1E47EA87" w14:textId="77777777" w:rsidR="00DB4DDD" w:rsidRDefault="00DB4DDD" w:rsidP="00E71E23">
      <w:pPr>
        <w:pStyle w:val="KeinLeerraum"/>
      </w:pPr>
    </w:p>
    <w:p w14:paraId="47FCF072" w14:textId="77777777" w:rsidR="00DB4DDD" w:rsidRDefault="00DB4DDD" w:rsidP="00E71E23">
      <w:pPr>
        <w:pStyle w:val="KeinLeerraum"/>
      </w:pPr>
    </w:p>
    <w:p w14:paraId="4DA1101E" w14:textId="77777777" w:rsidR="00DB4DDD" w:rsidRDefault="00DB4DDD" w:rsidP="00E71E23">
      <w:pPr>
        <w:pStyle w:val="KeinLeerraum"/>
      </w:pPr>
    </w:p>
    <w:p w14:paraId="36F42C69" w14:textId="77777777" w:rsidR="00DB4DDD" w:rsidRDefault="00DB4DDD" w:rsidP="00E71E23">
      <w:pPr>
        <w:pStyle w:val="KeinLeerraum"/>
      </w:pPr>
    </w:p>
    <w:p w14:paraId="505885FF" w14:textId="77777777" w:rsidR="00DB4DDD" w:rsidRDefault="00DB4DDD" w:rsidP="00E71E23">
      <w:pPr>
        <w:pStyle w:val="KeinLeerraum"/>
      </w:pPr>
    </w:p>
    <w:p w14:paraId="6F1956E9" w14:textId="77777777" w:rsidR="00DB4DDD" w:rsidRDefault="00DB4DDD" w:rsidP="00E71E23">
      <w:pPr>
        <w:pStyle w:val="KeinLeerraum"/>
      </w:pPr>
    </w:p>
    <w:p w14:paraId="3A28093A" w14:textId="77777777" w:rsidR="00DB4DDD" w:rsidRDefault="00DB4DDD" w:rsidP="00E71E23">
      <w:pPr>
        <w:pStyle w:val="KeinLeerraum"/>
      </w:pPr>
    </w:p>
    <w:p w14:paraId="2CF6D528" w14:textId="77777777" w:rsidR="00DB4DDD" w:rsidRDefault="00DB4DDD" w:rsidP="00E71E23">
      <w:pPr>
        <w:pStyle w:val="KeinLeerraum"/>
      </w:pPr>
    </w:p>
    <w:p w14:paraId="145C2644" w14:textId="77777777" w:rsidR="00DB4DDD" w:rsidRDefault="00DB4DDD" w:rsidP="00E71E23">
      <w:pPr>
        <w:pStyle w:val="KeinLeerraum"/>
      </w:pPr>
    </w:p>
    <w:p w14:paraId="2E34C42A" w14:textId="77777777" w:rsidR="00DB4DDD" w:rsidRDefault="00DB4DDD" w:rsidP="00E71E23">
      <w:pPr>
        <w:pStyle w:val="KeinLeerraum"/>
      </w:pPr>
    </w:p>
    <w:p w14:paraId="39564158" w14:textId="77777777" w:rsidR="00DB4DDD" w:rsidRDefault="00DB4DDD" w:rsidP="00E71E23">
      <w:pPr>
        <w:pStyle w:val="KeinLeerraum"/>
      </w:pPr>
    </w:p>
    <w:p w14:paraId="3D15AEC0" w14:textId="77777777" w:rsidR="00DB4DDD" w:rsidRDefault="00DB4DDD" w:rsidP="00E71E23">
      <w:pPr>
        <w:pStyle w:val="KeinLeerraum"/>
      </w:pPr>
    </w:p>
    <w:p w14:paraId="03DDD72B" w14:textId="77777777" w:rsidR="00DB4DDD" w:rsidRDefault="00DB4DDD" w:rsidP="00E71E23">
      <w:pPr>
        <w:pStyle w:val="KeinLeerraum"/>
      </w:pPr>
    </w:p>
    <w:p w14:paraId="709430CF" w14:textId="77777777" w:rsidR="00DB4DDD" w:rsidRDefault="00DB4DDD" w:rsidP="00E71E23">
      <w:pPr>
        <w:pStyle w:val="KeinLeerraum"/>
      </w:pPr>
    </w:p>
    <w:p w14:paraId="00216B24" w14:textId="77777777" w:rsidR="00DB4DDD" w:rsidRDefault="00DB4DDD" w:rsidP="00E71E23">
      <w:pPr>
        <w:pStyle w:val="KeinLeerraum"/>
      </w:pPr>
    </w:p>
    <w:p w14:paraId="1D17F3F6" w14:textId="77777777" w:rsidR="00DB4DDD" w:rsidRDefault="00DB4DDD" w:rsidP="00E71E23">
      <w:pPr>
        <w:pStyle w:val="KeinLeerraum"/>
      </w:pPr>
    </w:p>
    <w:p w14:paraId="3AF6DA78" w14:textId="77777777" w:rsidR="00DB4DDD" w:rsidRDefault="00DB4DDD" w:rsidP="00E71E23">
      <w:pPr>
        <w:pStyle w:val="KeinLeerraum"/>
      </w:pPr>
    </w:p>
    <w:p w14:paraId="2B27F501" w14:textId="77777777" w:rsidR="00EF2D4A" w:rsidRDefault="00EF2D4A" w:rsidP="00E71E23">
      <w:pPr>
        <w:pStyle w:val="KeinLeerraum"/>
      </w:pPr>
    </w:p>
    <w:p w14:paraId="36EEDED0" w14:textId="77777777" w:rsidR="00EF2D4A" w:rsidRDefault="00EF2D4A" w:rsidP="00E71E23">
      <w:pPr>
        <w:pStyle w:val="KeinLeerraum"/>
      </w:pPr>
    </w:p>
    <w:p w14:paraId="04E694ED" w14:textId="77777777" w:rsidR="00EF2D4A" w:rsidRDefault="00EF2D4A" w:rsidP="00E71E23">
      <w:pPr>
        <w:pStyle w:val="KeinLeerraum"/>
      </w:pPr>
    </w:p>
    <w:p w14:paraId="1CEC06E4" w14:textId="77777777" w:rsidR="00EF2D4A" w:rsidRDefault="00EF2D4A" w:rsidP="00E71E23">
      <w:pPr>
        <w:pStyle w:val="KeinLeerraum"/>
      </w:pPr>
    </w:p>
    <w:p w14:paraId="25D1148C" w14:textId="77777777" w:rsidR="00EF2D4A" w:rsidRDefault="00EF2D4A" w:rsidP="00E71E23">
      <w:pPr>
        <w:pStyle w:val="KeinLeerraum"/>
      </w:pPr>
    </w:p>
    <w:p w14:paraId="610E0FC8" w14:textId="77777777" w:rsidR="00EF2D4A" w:rsidRDefault="00EF2D4A" w:rsidP="00E71E23">
      <w:pPr>
        <w:pStyle w:val="KeinLeerraum"/>
      </w:pPr>
    </w:p>
    <w:p w14:paraId="73804C16" w14:textId="77777777" w:rsidR="00EF2D4A" w:rsidRDefault="00EF2D4A" w:rsidP="00E71E23">
      <w:pPr>
        <w:pStyle w:val="KeinLeerraum"/>
      </w:pPr>
    </w:p>
    <w:p w14:paraId="1BF3DF6E" w14:textId="77777777" w:rsidR="00EF2D4A" w:rsidRDefault="00EF2D4A" w:rsidP="00E71E23">
      <w:pPr>
        <w:pStyle w:val="KeinLeerraum"/>
      </w:pPr>
    </w:p>
    <w:p w14:paraId="75CF471D" w14:textId="77777777" w:rsidR="00BB654E" w:rsidRDefault="00BB654E" w:rsidP="00BB654E">
      <w:pPr>
        <w:pStyle w:val="KeinLeerraum"/>
        <w:jc w:val="both"/>
        <w:rPr>
          <w:sz w:val="24"/>
          <w:szCs w:val="24"/>
        </w:rPr>
      </w:pPr>
    </w:p>
    <w:p w14:paraId="2BE820AB" w14:textId="77777777" w:rsidR="00EF2D4A" w:rsidRDefault="00276A68" w:rsidP="00ED3C10">
      <w:pPr>
        <w:pStyle w:val="KeinLeerraum"/>
        <w:tabs>
          <w:tab w:val="left" w:pos="993"/>
          <w:tab w:val="left" w:pos="1276"/>
        </w:tabs>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44800" behindDoc="0" locked="0" layoutInCell="1" allowOverlap="1" wp14:anchorId="69543F5D" wp14:editId="600FBA1C">
                <wp:simplePos x="0" y="0"/>
                <wp:positionH relativeFrom="column">
                  <wp:posOffset>-117104</wp:posOffset>
                </wp:positionH>
                <wp:positionV relativeFrom="paragraph">
                  <wp:posOffset>-846455</wp:posOffset>
                </wp:positionV>
                <wp:extent cx="6132830" cy="603250"/>
                <wp:effectExtent l="0" t="0" r="0" b="6350"/>
                <wp:wrapNone/>
                <wp:docPr id="839" name="Textfeld 839"/>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C4C32C" w14:textId="77777777" w:rsidR="006C12FF" w:rsidRDefault="006C12FF" w:rsidP="00862D4E">
                            <w:r>
                              <w:rPr>
                                <w:rFonts w:ascii="Arial" w:hAnsi="Arial" w:cs="Arial"/>
                                <w:color w:val="C00000"/>
                                <w:sz w:val="56"/>
                                <w:szCs w:val="80"/>
                              </w:rPr>
                              <w:t>Quellenverweise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543F5D" id="Textfeld 839" o:spid="_x0000_s1220" type="#_x0000_t202" style="position:absolute;margin-left:-9.2pt;margin-top:-66.65pt;width:482.9pt;height:47.5pt;z-index:25204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8ibAIAAEYFAAAOAAAAZHJzL2Uyb0RvYy54bWysVEtv2zAMvg/YfxB0X51X0y6oU2QpOgwo&#10;2mLp0LMiS40xWdQkJnb260fJdpJ1u3TYxabEj8+P1NV1Uxm2Uz6UYHM+PBtwpqyEorQvOf/2dPvh&#10;krOAwhbCgFU536vAr+fv313VbqZGsAFTKM/IiQ2z2uV8g+hmWRbkRlUinIFTlpQafCWQjv4lK7yo&#10;yXtlstFgMM1q8IXzIFUIdHvTKvk8+ddaSXzQOihkJueUG6avT991/GbzKzF78cJtStmlIf4hi0qU&#10;loIeXN0IFGzryz9cVaX0EEDjmYQqA61LqVINVM1w8Kqa1UY4lWqh5gR3aFP4f27l/W7lHj3D5hM0&#10;RGBsSO3CLNBlrKfRvop/ypSRnlq4P7RNNcgkXU6H49HlmFSSdNPBeHSe+podrZ0P+FlBxaKQc0+0&#10;pG6J3V1AikjQHhKDWbgtjUnUGMtqcjoml79pyMLYeKMSyZ2bY+ZJwr1REWPsV6VZWaQC4kUaL7U0&#10;nu0EDYaQUllMtSe/hI4oTUm8xbDDH7N6i3FbRx8ZLB6Mq9KCT9W/Srv43qesWzw18qTuKGKzbqhw&#10;InZ60VO7hmJPjHtolyE4eVsSLXci4KPwNP3EJG00PtBHG6D2QydxtgH/82/3EU9DSVrOatqmnIcf&#10;W+EVZ+aLpXH9OJxM4vqlw+T8YkQHf6pZn2rstloC8TKkt8PJJEY8ml7UHqpnWvxFjEoqYSXFzjn2&#10;4hLbHaeHQ6rFIoFo4ZzAO7tyMrqONMWhe2qehXfdZCLN9D30eydmrwa0xUZLC4stgi7T9MZOt13t&#10;GKBlTUPdPSzxNTg9J9Tx+Zv/AgAA//8DAFBLAwQUAAYACAAAACEAzOsD4eMAAAAMAQAADwAAAGRy&#10;cy9kb3ducmV2LnhtbEyPwU7DMBBE70j8g7VI3FqndYEQ4lRVpAoJwaGlF25O7CYR9jrEbhv69d2e&#10;4LY7M5p9my9HZ9nRDKHzKGE2TYAZrL3usJGw+1xPUmAhKtTKejQSfk2AZXF7k6tM+xNuzHEbG0Yl&#10;GDIloY2xzzgPdWucClPfGyRv7wenIq1Dw/WgTlTuLJ8nySN3qkO60KrelK2pv7cHJ+GtXH+oTTV3&#10;6dmWr+/7Vf+z+3qQ8v5uXL0Ai2aMf2G44hM6FMRU+QPqwKyEySxdUPQ6CCGAUeR58URSRZJIBfAi&#10;5/+fKC4AAAD//wMAUEsBAi0AFAAGAAgAAAAhALaDOJL+AAAA4QEAABMAAAAAAAAAAAAAAAAAAAAA&#10;AFtDb250ZW50X1R5cGVzXS54bWxQSwECLQAUAAYACAAAACEAOP0h/9YAAACUAQAACwAAAAAAAAAA&#10;AAAAAAAvAQAAX3JlbHMvLnJlbHNQSwECLQAUAAYACAAAACEAvnEPImwCAABGBQAADgAAAAAAAAAA&#10;AAAAAAAuAgAAZHJzL2Uyb0RvYy54bWxQSwECLQAUAAYACAAAACEAzOsD4eMAAAAMAQAADwAAAAAA&#10;AAAAAAAAAADGBAAAZHJzL2Rvd25yZXYueG1sUEsFBgAAAAAEAAQA8wAAANYFAAAAAA==&#10;" filled="f" stroked="f" strokeweight=".5pt">
                <v:textbox>
                  <w:txbxContent>
                    <w:p w14:paraId="64C4C32C" w14:textId="77777777" w:rsidR="006C12FF" w:rsidRDefault="006C12FF" w:rsidP="00862D4E">
                      <w:r>
                        <w:rPr>
                          <w:rFonts w:ascii="Arial" w:hAnsi="Arial" w:cs="Arial"/>
                          <w:color w:val="C00000"/>
                          <w:sz w:val="56"/>
                          <w:szCs w:val="80"/>
                        </w:rPr>
                        <w:t>Quellenverweise</w:t>
                      </w:r>
                    </w:p>
                  </w:txbxContent>
                </v:textbox>
              </v:shape>
            </w:pict>
          </mc:Fallback>
        </mc:AlternateContent>
      </w:r>
      <w:r w:rsidR="00ED3C10">
        <w:rPr>
          <w:sz w:val="24"/>
          <w:szCs w:val="24"/>
        </w:rPr>
        <w:t xml:space="preserve">Seite 7 </w:t>
      </w:r>
      <w:r w:rsidR="00ED3C10">
        <w:rPr>
          <w:sz w:val="24"/>
          <w:szCs w:val="24"/>
        </w:rPr>
        <w:tab/>
        <w:t xml:space="preserve">- </w:t>
      </w:r>
      <w:r w:rsidR="00ED3C10">
        <w:rPr>
          <w:sz w:val="24"/>
          <w:szCs w:val="24"/>
        </w:rPr>
        <w:tab/>
        <w:t>Bild Regionalverbände Schweiz</w:t>
      </w:r>
    </w:p>
    <w:p w14:paraId="033A00CA" w14:textId="77777777" w:rsidR="00ED3C10" w:rsidRPr="00263222" w:rsidRDefault="00ED3C10" w:rsidP="00ED3C10">
      <w:pPr>
        <w:pStyle w:val="KeinLeerraum"/>
        <w:tabs>
          <w:tab w:val="left" w:pos="851"/>
          <w:tab w:val="left" w:pos="1276"/>
        </w:tabs>
        <w:rPr>
          <w:b/>
          <w:color w:val="C00000"/>
          <w:sz w:val="24"/>
          <w:szCs w:val="24"/>
        </w:rPr>
      </w:pPr>
      <w:r w:rsidRPr="00263222">
        <w:rPr>
          <w:b/>
          <w:color w:val="C00000"/>
          <w:sz w:val="24"/>
          <w:szCs w:val="24"/>
        </w:rPr>
        <w:t xml:space="preserve">www.swisstabletennis.ch/images/Jahrbuch_STT.pdf </w:t>
      </w:r>
    </w:p>
    <w:p w14:paraId="633CEF7E" w14:textId="77777777" w:rsidR="00ED3C10" w:rsidRDefault="00ED3C10" w:rsidP="00ED3C10">
      <w:pPr>
        <w:pStyle w:val="KeinLeerraum"/>
        <w:tabs>
          <w:tab w:val="left" w:pos="851"/>
          <w:tab w:val="left" w:pos="1134"/>
        </w:tabs>
        <w:rPr>
          <w:sz w:val="24"/>
          <w:szCs w:val="24"/>
        </w:rPr>
      </w:pPr>
    </w:p>
    <w:p w14:paraId="33BC91C3" w14:textId="77777777" w:rsidR="00ED3C10" w:rsidRDefault="00ED3C10" w:rsidP="00ED3C10">
      <w:pPr>
        <w:pStyle w:val="KeinLeerraum"/>
        <w:tabs>
          <w:tab w:val="left" w:pos="993"/>
          <w:tab w:val="left" w:pos="1276"/>
        </w:tabs>
        <w:rPr>
          <w:sz w:val="24"/>
          <w:szCs w:val="24"/>
        </w:rPr>
      </w:pPr>
      <w:r>
        <w:rPr>
          <w:sz w:val="24"/>
          <w:szCs w:val="24"/>
        </w:rPr>
        <w:t>Seite 2</w:t>
      </w:r>
      <w:r w:rsidR="00855BAA">
        <w:rPr>
          <w:sz w:val="24"/>
          <w:szCs w:val="24"/>
        </w:rPr>
        <w:t>3</w:t>
      </w:r>
      <w:r>
        <w:rPr>
          <w:sz w:val="24"/>
          <w:szCs w:val="24"/>
        </w:rPr>
        <w:tab/>
        <w:t>-</w:t>
      </w:r>
      <w:r>
        <w:rPr>
          <w:sz w:val="24"/>
          <w:szCs w:val="24"/>
        </w:rPr>
        <w:tab/>
        <w:t>Bild Klassierungstabelle</w:t>
      </w:r>
    </w:p>
    <w:p w14:paraId="6430C047" w14:textId="77777777" w:rsidR="00ED3C10" w:rsidRPr="00263222" w:rsidRDefault="00ED3C10" w:rsidP="00ED3C10">
      <w:pPr>
        <w:pStyle w:val="KeinLeerraum"/>
        <w:tabs>
          <w:tab w:val="left" w:pos="993"/>
          <w:tab w:val="left" w:pos="1276"/>
        </w:tabs>
        <w:rPr>
          <w:b/>
          <w:color w:val="C00000"/>
          <w:sz w:val="24"/>
          <w:szCs w:val="24"/>
        </w:rPr>
      </w:pPr>
      <w:r w:rsidRPr="00263222">
        <w:rPr>
          <w:b/>
          <w:color w:val="C00000"/>
          <w:sz w:val="24"/>
          <w:szCs w:val="24"/>
        </w:rPr>
        <w:t>www.click-tt.ch/static/documents/Klassierungstabelle.pdf</w:t>
      </w:r>
    </w:p>
    <w:p w14:paraId="3D4D46D9" w14:textId="77777777" w:rsidR="00ED3C10" w:rsidRDefault="00ED3C10" w:rsidP="00ED3C10">
      <w:pPr>
        <w:pStyle w:val="KeinLeerraum"/>
        <w:tabs>
          <w:tab w:val="left" w:pos="993"/>
          <w:tab w:val="left" w:pos="1276"/>
        </w:tabs>
        <w:rPr>
          <w:sz w:val="24"/>
          <w:szCs w:val="24"/>
        </w:rPr>
      </w:pPr>
    </w:p>
    <w:p w14:paraId="58A3D19D" w14:textId="77777777" w:rsidR="00ED3C10" w:rsidRDefault="00ED3C10" w:rsidP="00ED3C10">
      <w:pPr>
        <w:pStyle w:val="KeinLeerraum"/>
        <w:tabs>
          <w:tab w:val="left" w:pos="993"/>
          <w:tab w:val="left" w:pos="1276"/>
        </w:tabs>
        <w:rPr>
          <w:sz w:val="24"/>
          <w:szCs w:val="24"/>
        </w:rPr>
      </w:pPr>
      <w:r>
        <w:rPr>
          <w:sz w:val="24"/>
          <w:szCs w:val="24"/>
        </w:rPr>
        <w:t>Seite 2</w:t>
      </w:r>
      <w:r w:rsidR="00855BAA">
        <w:rPr>
          <w:sz w:val="24"/>
          <w:szCs w:val="24"/>
        </w:rPr>
        <w:t>4</w:t>
      </w:r>
      <w:r>
        <w:rPr>
          <w:sz w:val="24"/>
          <w:szCs w:val="24"/>
        </w:rPr>
        <w:tab/>
        <w:t>-</w:t>
      </w:r>
      <w:r>
        <w:rPr>
          <w:sz w:val="24"/>
          <w:szCs w:val="24"/>
        </w:rPr>
        <w:tab/>
        <w:t>Bild click-tt</w:t>
      </w:r>
    </w:p>
    <w:p w14:paraId="1FAD6B9F" w14:textId="77777777" w:rsidR="00ED3C10" w:rsidRPr="00263222" w:rsidRDefault="00790265" w:rsidP="00ED3C10">
      <w:pPr>
        <w:pStyle w:val="KeinLeerraum"/>
        <w:tabs>
          <w:tab w:val="left" w:pos="993"/>
          <w:tab w:val="left" w:pos="1276"/>
        </w:tabs>
        <w:rPr>
          <w:b/>
          <w:color w:val="C00000"/>
          <w:sz w:val="24"/>
          <w:szCs w:val="24"/>
        </w:rPr>
      </w:pPr>
      <w:r w:rsidRPr="00263222">
        <w:rPr>
          <w:b/>
          <w:color w:val="C00000"/>
          <w:sz w:val="24"/>
          <w:szCs w:val="24"/>
        </w:rPr>
        <w:t>www.</w:t>
      </w:r>
      <w:r w:rsidR="00ED3C10" w:rsidRPr="00263222">
        <w:rPr>
          <w:b/>
          <w:color w:val="C00000"/>
          <w:sz w:val="24"/>
          <w:szCs w:val="24"/>
        </w:rPr>
        <w:t>click-tt.ch/cgi-bin/WebObjects/nuLigaTTCH.woa/wa/eloFilter</w:t>
      </w:r>
    </w:p>
    <w:p w14:paraId="5B0688B4" w14:textId="77777777" w:rsidR="00ED3C10" w:rsidRDefault="00ED3C10" w:rsidP="00ED3C10">
      <w:pPr>
        <w:pStyle w:val="KeinLeerraum"/>
        <w:tabs>
          <w:tab w:val="left" w:pos="993"/>
          <w:tab w:val="left" w:pos="1276"/>
        </w:tabs>
        <w:rPr>
          <w:sz w:val="24"/>
          <w:szCs w:val="24"/>
        </w:rPr>
      </w:pPr>
    </w:p>
    <w:p w14:paraId="24B74858" w14:textId="77777777" w:rsidR="00ED3C10" w:rsidRDefault="00790265" w:rsidP="00ED3C10">
      <w:pPr>
        <w:pStyle w:val="KeinLeerraum"/>
        <w:tabs>
          <w:tab w:val="left" w:pos="993"/>
          <w:tab w:val="left" w:pos="1276"/>
        </w:tabs>
        <w:rPr>
          <w:sz w:val="24"/>
          <w:szCs w:val="24"/>
        </w:rPr>
      </w:pPr>
      <w:r>
        <w:rPr>
          <w:sz w:val="24"/>
          <w:szCs w:val="24"/>
        </w:rPr>
        <w:t xml:space="preserve">Seite </w:t>
      </w:r>
      <w:r w:rsidR="00855BAA">
        <w:rPr>
          <w:sz w:val="24"/>
          <w:szCs w:val="24"/>
        </w:rPr>
        <w:t>31</w:t>
      </w:r>
      <w:r>
        <w:rPr>
          <w:sz w:val="24"/>
          <w:szCs w:val="24"/>
        </w:rPr>
        <w:tab/>
        <w:t>-</w:t>
      </w:r>
      <w:r>
        <w:rPr>
          <w:sz w:val="24"/>
          <w:szCs w:val="24"/>
        </w:rPr>
        <w:tab/>
        <w:t>Bilder Top24</w:t>
      </w:r>
    </w:p>
    <w:p w14:paraId="265F217A" w14:textId="77777777" w:rsidR="00790265" w:rsidRPr="00263222" w:rsidRDefault="00790265" w:rsidP="00ED3C10">
      <w:pPr>
        <w:pStyle w:val="KeinLeerraum"/>
        <w:tabs>
          <w:tab w:val="left" w:pos="993"/>
          <w:tab w:val="left" w:pos="1276"/>
        </w:tabs>
        <w:rPr>
          <w:b/>
          <w:color w:val="C00000"/>
          <w:sz w:val="24"/>
          <w:szCs w:val="24"/>
        </w:rPr>
      </w:pPr>
      <w:r w:rsidRPr="00263222">
        <w:rPr>
          <w:b/>
          <w:color w:val="C00000"/>
          <w:sz w:val="24"/>
          <w:szCs w:val="24"/>
        </w:rPr>
        <w:t>www.facebook.com/ttcstgallen/</w:t>
      </w:r>
    </w:p>
    <w:p w14:paraId="2A940011" w14:textId="77777777" w:rsidR="00263222" w:rsidRDefault="00263222" w:rsidP="00ED3C10">
      <w:pPr>
        <w:pStyle w:val="KeinLeerraum"/>
        <w:tabs>
          <w:tab w:val="left" w:pos="993"/>
          <w:tab w:val="left" w:pos="1276"/>
        </w:tabs>
        <w:rPr>
          <w:sz w:val="24"/>
          <w:szCs w:val="24"/>
        </w:rPr>
      </w:pPr>
    </w:p>
    <w:p w14:paraId="0AD34F3D" w14:textId="77777777" w:rsidR="00263222" w:rsidRDefault="00263222" w:rsidP="00ED3C10">
      <w:pPr>
        <w:pStyle w:val="KeinLeerraum"/>
        <w:tabs>
          <w:tab w:val="left" w:pos="993"/>
          <w:tab w:val="left" w:pos="1276"/>
        </w:tabs>
        <w:rPr>
          <w:sz w:val="24"/>
          <w:szCs w:val="24"/>
        </w:rPr>
      </w:pPr>
      <w:r>
        <w:rPr>
          <w:sz w:val="24"/>
          <w:szCs w:val="24"/>
        </w:rPr>
        <w:t xml:space="preserve">Seite </w:t>
      </w:r>
      <w:r w:rsidR="00855BAA">
        <w:rPr>
          <w:sz w:val="24"/>
          <w:szCs w:val="24"/>
        </w:rPr>
        <w:t>37</w:t>
      </w:r>
      <w:r>
        <w:rPr>
          <w:sz w:val="24"/>
          <w:szCs w:val="24"/>
        </w:rPr>
        <w:tab/>
        <w:t>-</w:t>
      </w:r>
      <w:r>
        <w:rPr>
          <w:sz w:val="24"/>
          <w:szCs w:val="24"/>
        </w:rPr>
        <w:tab/>
        <w:t>Muster Matchblatt</w:t>
      </w:r>
    </w:p>
    <w:p w14:paraId="6793A070" w14:textId="77777777" w:rsidR="00263222" w:rsidRPr="00263222" w:rsidRDefault="00263222" w:rsidP="00ED3C10">
      <w:pPr>
        <w:pStyle w:val="KeinLeerraum"/>
        <w:tabs>
          <w:tab w:val="left" w:pos="993"/>
          <w:tab w:val="left" w:pos="1276"/>
        </w:tabs>
        <w:rPr>
          <w:b/>
          <w:color w:val="C00000"/>
          <w:sz w:val="24"/>
          <w:szCs w:val="24"/>
        </w:rPr>
      </w:pPr>
      <w:r w:rsidRPr="00263222">
        <w:rPr>
          <w:b/>
          <w:color w:val="C00000"/>
          <w:sz w:val="24"/>
          <w:szCs w:val="24"/>
        </w:rPr>
        <w:t>www.swisstabletennis.ch/images/7_Organisation/Formulare/matchblatt_stt_muster.pdf</w:t>
      </w:r>
    </w:p>
    <w:p w14:paraId="257EDB41" w14:textId="77777777" w:rsidR="00790265" w:rsidRDefault="00790265" w:rsidP="00ED3C10">
      <w:pPr>
        <w:pStyle w:val="KeinLeerraum"/>
        <w:tabs>
          <w:tab w:val="left" w:pos="993"/>
          <w:tab w:val="left" w:pos="1276"/>
        </w:tabs>
        <w:rPr>
          <w:sz w:val="24"/>
          <w:szCs w:val="24"/>
        </w:rPr>
      </w:pPr>
    </w:p>
    <w:p w14:paraId="0EAE1C0A" w14:textId="77777777" w:rsidR="00790265" w:rsidRDefault="00790265" w:rsidP="00ED3C10">
      <w:pPr>
        <w:pStyle w:val="KeinLeerraum"/>
        <w:tabs>
          <w:tab w:val="left" w:pos="993"/>
          <w:tab w:val="left" w:pos="1276"/>
        </w:tabs>
        <w:rPr>
          <w:sz w:val="24"/>
          <w:szCs w:val="24"/>
        </w:rPr>
      </w:pPr>
      <w:r>
        <w:rPr>
          <w:sz w:val="24"/>
          <w:szCs w:val="24"/>
        </w:rPr>
        <w:t>Se</w:t>
      </w:r>
      <w:r w:rsidR="00FB3645">
        <w:rPr>
          <w:sz w:val="24"/>
          <w:szCs w:val="24"/>
        </w:rPr>
        <w:t xml:space="preserve">ite </w:t>
      </w:r>
      <w:r w:rsidR="00855BAA">
        <w:rPr>
          <w:sz w:val="24"/>
          <w:szCs w:val="24"/>
        </w:rPr>
        <w:t>41</w:t>
      </w:r>
      <w:r>
        <w:rPr>
          <w:sz w:val="24"/>
          <w:szCs w:val="24"/>
        </w:rPr>
        <w:tab/>
        <w:t>-</w:t>
      </w:r>
      <w:r>
        <w:rPr>
          <w:sz w:val="24"/>
          <w:szCs w:val="24"/>
        </w:rPr>
        <w:tab/>
        <w:t>Bilder/Info „Der richtige Schläger“</w:t>
      </w:r>
    </w:p>
    <w:p w14:paraId="487673CA" w14:textId="77777777" w:rsidR="00790265" w:rsidRPr="00263222" w:rsidRDefault="00790265" w:rsidP="00ED3C10">
      <w:pPr>
        <w:pStyle w:val="KeinLeerraum"/>
        <w:tabs>
          <w:tab w:val="left" w:pos="993"/>
          <w:tab w:val="left" w:pos="1276"/>
        </w:tabs>
        <w:rPr>
          <w:b/>
          <w:color w:val="C00000"/>
          <w:sz w:val="24"/>
          <w:szCs w:val="24"/>
        </w:rPr>
      </w:pPr>
      <w:r w:rsidRPr="00263222">
        <w:rPr>
          <w:b/>
          <w:color w:val="C00000"/>
          <w:sz w:val="24"/>
          <w:szCs w:val="24"/>
        </w:rPr>
        <w:t>www.gubler.ch/de_tischtennis_richtigerSchlaeger.Gubler?ActiveID=1133</w:t>
      </w:r>
      <w:r w:rsidRPr="00263222">
        <w:rPr>
          <w:b/>
          <w:color w:val="C00000"/>
          <w:sz w:val="24"/>
          <w:szCs w:val="24"/>
        </w:rPr>
        <w:tab/>
      </w:r>
    </w:p>
    <w:p w14:paraId="0344E327" w14:textId="77777777" w:rsidR="00790265" w:rsidRDefault="00790265" w:rsidP="00ED3C10">
      <w:pPr>
        <w:pStyle w:val="KeinLeerraum"/>
        <w:tabs>
          <w:tab w:val="left" w:pos="993"/>
          <w:tab w:val="left" w:pos="1276"/>
        </w:tabs>
        <w:rPr>
          <w:sz w:val="24"/>
          <w:szCs w:val="24"/>
        </w:rPr>
      </w:pPr>
    </w:p>
    <w:p w14:paraId="04CB0FAF" w14:textId="77777777" w:rsidR="00790265" w:rsidRDefault="00FB3645" w:rsidP="00ED3C10">
      <w:pPr>
        <w:pStyle w:val="KeinLeerraum"/>
        <w:tabs>
          <w:tab w:val="left" w:pos="993"/>
          <w:tab w:val="left" w:pos="1276"/>
        </w:tabs>
        <w:rPr>
          <w:sz w:val="24"/>
          <w:szCs w:val="24"/>
        </w:rPr>
      </w:pPr>
      <w:r>
        <w:rPr>
          <w:sz w:val="24"/>
          <w:szCs w:val="24"/>
        </w:rPr>
        <w:t xml:space="preserve">Seite </w:t>
      </w:r>
      <w:r w:rsidR="00855BAA">
        <w:rPr>
          <w:sz w:val="24"/>
          <w:szCs w:val="24"/>
        </w:rPr>
        <w:t>42/43</w:t>
      </w:r>
      <w:r w:rsidR="00790265">
        <w:rPr>
          <w:sz w:val="24"/>
          <w:szCs w:val="24"/>
        </w:rPr>
        <w:tab/>
        <w:t>-</w:t>
      </w:r>
      <w:r w:rsidR="00790265">
        <w:rPr>
          <w:sz w:val="24"/>
          <w:szCs w:val="24"/>
        </w:rPr>
        <w:tab/>
        <w:t>Bilder/Info „Das richtige Tischtennis – Material“</w:t>
      </w:r>
    </w:p>
    <w:p w14:paraId="7D256F1C" w14:textId="77777777" w:rsidR="00790265" w:rsidRPr="00263222" w:rsidRDefault="00790265" w:rsidP="00ED3C10">
      <w:pPr>
        <w:pStyle w:val="KeinLeerraum"/>
        <w:tabs>
          <w:tab w:val="left" w:pos="993"/>
          <w:tab w:val="left" w:pos="1276"/>
        </w:tabs>
        <w:rPr>
          <w:b/>
          <w:color w:val="C00000"/>
          <w:sz w:val="24"/>
          <w:szCs w:val="24"/>
        </w:rPr>
      </w:pPr>
      <w:r w:rsidRPr="00263222">
        <w:rPr>
          <w:b/>
          <w:color w:val="C00000"/>
          <w:sz w:val="24"/>
          <w:szCs w:val="24"/>
        </w:rPr>
        <w:t>www.gubler.ch/de_tischtennis_Material.Gubler?ActiveID=1134</w:t>
      </w:r>
    </w:p>
    <w:p w14:paraId="20248165" w14:textId="77777777" w:rsidR="00790265" w:rsidRDefault="00790265" w:rsidP="00ED3C10">
      <w:pPr>
        <w:pStyle w:val="KeinLeerraum"/>
        <w:tabs>
          <w:tab w:val="left" w:pos="993"/>
          <w:tab w:val="left" w:pos="1276"/>
        </w:tabs>
        <w:rPr>
          <w:sz w:val="24"/>
          <w:szCs w:val="24"/>
        </w:rPr>
      </w:pPr>
    </w:p>
    <w:p w14:paraId="3384D08A" w14:textId="77777777" w:rsidR="00EF2D4A" w:rsidRDefault="00EF2D4A" w:rsidP="00E71E23">
      <w:pPr>
        <w:pStyle w:val="KeinLeerraum"/>
      </w:pPr>
    </w:p>
    <w:p w14:paraId="0941179A" w14:textId="77777777" w:rsidR="00EF2D4A" w:rsidRDefault="00EF2D4A" w:rsidP="00E71E23">
      <w:pPr>
        <w:pStyle w:val="KeinLeerraum"/>
      </w:pPr>
    </w:p>
    <w:p w14:paraId="21331DC7" w14:textId="77777777" w:rsidR="00EF2D4A" w:rsidRDefault="00EF2D4A" w:rsidP="00E71E23">
      <w:pPr>
        <w:pStyle w:val="KeinLeerraum"/>
      </w:pPr>
    </w:p>
    <w:p w14:paraId="410A22ED" w14:textId="77777777" w:rsidR="00EF2D4A" w:rsidRDefault="00EF2D4A" w:rsidP="00E71E23">
      <w:pPr>
        <w:pStyle w:val="KeinLeerraum"/>
      </w:pPr>
    </w:p>
    <w:p w14:paraId="3CEAAA73" w14:textId="77777777" w:rsidR="00EF2D4A" w:rsidRDefault="00EF2D4A" w:rsidP="00E71E23">
      <w:pPr>
        <w:pStyle w:val="KeinLeerraum"/>
      </w:pPr>
    </w:p>
    <w:p w14:paraId="1199DB24" w14:textId="77777777" w:rsidR="00EF2D4A" w:rsidRDefault="00EF2D4A" w:rsidP="00E71E23">
      <w:pPr>
        <w:pStyle w:val="KeinLeerraum"/>
      </w:pPr>
    </w:p>
    <w:p w14:paraId="5678B3FE" w14:textId="77777777" w:rsidR="00EF2D4A" w:rsidRDefault="00EF2D4A" w:rsidP="00E71E23">
      <w:pPr>
        <w:pStyle w:val="KeinLeerraum"/>
      </w:pPr>
    </w:p>
    <w:p w14:paraId="6F9DEEC9" w14:textId="77777777" w:rsidR="00BB654E" w:rsidRDefault="00BB654E" w:rsidP="00E71E23">
      <w:pPr>
        <w:pStyle w:val="KeinLeerraum"/>
      </w:pPr>
    </w:p>
    <w:p w14:paraId="18DE9B38" w14:textId="77777777" w:rsidR="00BB654E" w:rsidRDefault="00BB654E" w:rsidP="00E71E23">
      <w:pPr>
        <w:pStyle w:val="KeinLeerraum"/>
      </w:pPr>
    </w:p>
    <w:p w14:paraId="2EF5731C" w14:textId="77777777" w:rsidR="00BB654E" w:rsidRDefault="00BB654E" w:rsidP="00E71E23">
      <w:pPr>
        <w:pStyle w:val="KeinLeerraum"/>
      </w:pPr>
    </w:p>
    <w:p w14:paraId="194DC2C1" w14:textId="77777777" w:rsidR="00BB654E" w:rsidRDefault="00BB654E" w:rsidP="00E71E23">
      <w:pPr>
        <w:pStyle w:val="KeinLeerraum"/>
      </w:pPr>
    </w:p>
    <w:p w14:paraId="573527D3" w14:textId="77777777" w:rsidR="00BB654E" w:rsidRDefault="00BB654E" w:rsidP="00E71E23">
      <w:pPr>
        <w:pStyle w:val="KeinLeerraum"/>
      </w:pPr>
    </w:p>
    <w:p w14:paraId="2D45AEF5" w14:textId="77777777" w:rsidR="00BB654E" w:rsidRDefault="00BB654E" w:rsidP="00E71E23">
      <w:pPr>
        <w:pStyle w:val="KeinLeerraum"/>
      </w:pPr>
    </w:p>
    <w:p w14:paraId="6555B6A8" w14:textId="77777777" w:rsidR="00BB654E" w:rsidRDefault="00BB654E" w:rsidP="00E71E23">
      <w:pPr>
        <w:pStyle w:val="KeinLeerraum"/>
      </w:pPr>
    </w:p>
    <w:p w14:paraId="244D3A14" w14:textId="77777777" w:rsidR="00276A68" w:rsidRDefault="00276A68" w:rsidP="00E71E23">
      <w:pPr>
        <w:pStyle w:val="KeinLeerraum"/>
      </w:pPr>
    </w:p>
    <w:p w14:paraId="41B9CC16" w14:textId="77777777" w:rsidR="00276A68" w:rsidRDefault="00276A68" w:rsidP="00E71E23">
      <w:pPr>
        <w:pStyle w:val="KeinLeerraum"/>
      </w:pPr>
    </w:p>
    <w:p w14:paraId="0FD73206" w14:textId="77777777" w:rsidR="00BB654E" w:rsidRDefault="00BB654E" w:rsidP="00E71E23">
      <w:pPr>
        <w:pStyle w:val="KeinLeerraum"/>
      </w:pPr>
    </w:p>
    <w:p w14:paraId="4DA6D557" w14:textId="77777777" w:rsidR="00BB654E" w:rsidRDefault="00BB654E" w:rsidP="00E71E23">
      <w:pPr>
        <w:pStyle w:val="KeinLeerraum"/>
      </w:pPr>
    </w:p>
    <w:p w14:paraId="1453372F" w14:textId="77777777" w:rsidR="00BB654E" w:rsidRDefault="00BB654E" w:rsidP="00E71E23">
      <w:pPr>
        <w:pStyle w:val="KeinLeerraum"/>
      </w:pPr>
    </w:p>
    <w:p w14:paraId="5778D1FA" w14:textId="77777777" w:rsidR="00BB654E" w:rsidRDefault="00BB654E" w:rsidP="00E71E23">
      <w:pPr>
        <w:pStyle w:val="KeinLeerraum"/>
      </w:pPr>
    </w:p>
    <w:p w14:paraId="511C3DBC" w14:textId="77777777" w:rsidR="00BB654E" w:rsidRDefault="00BB654E" w:rsidP="00E71E23">
      <w:pPr>
        <w:pStyle w:val="KeinLeerraum"/>
      </w:pPr>
    </w:p>
    <w:p w14:paraId="43792DF0" w14:textId="77777777" w:rsidR="00BB654E" w:rsidRDefault="00BB654E" w:rsidP="00E71E23">
      <w:pPr>
        <w:pStyle w:val="KeinLeerraum"/>
      </w:pPr>
    </w:p>
    <w:p w14:paraId="1AE42575" w14:textId="77777777" w:rsidR="00BB654E" w:rsidRDefault="00BB654E" w:rsidP="00E71E23">
      <w:pPr>
        <w:pStyle w:val="KeinLeerraum"/>
      </w:pPr>
    </w:p>
    <w:p w14:paraId="3D7DC81B" w14:textId="77777777" w:rsidR="00BB654E" w:rsidRDefault="00BB654E" w:rsidP="00E71E23">
      <w:pPr>
        <w:pStyle w:val="KeinLeerraum"/>
      </w:pPr>
    </w:p>
    <w:p w14:paraId="1D727C0B" w14:textId="77777777" w:rsidR="00BB654E" w:rsidRDefault="00BB654E" w:rsidP="00E71E23">
      <w:pPr>
        <w:pStyle w:val="KeinLeerraum"/>
      </w:pPr>
    </w:p>
    <w:p w14:paraId="4C0D695E" w14:textId="77777777" w:rsidR="00BB654E" w:rsidRDefault="00BB654E" w:rsidP="00E71E23">
      <w:pPr>
        <w:pStyle w:val="KeinLeerraum"/>
      </w:pPr>
    </w:p>
    <w:p w14:paraId="39901DE8" w14:textId="77777777" w:rsidR="00BB654E" w:rsidRDefault="00BB654E" w:rsidP="00E71E23">
      <w:pPr>
        <w:pStyle w:val="KeinLeerraum"/>
      </w:pPr>
    </w:p>
    <w:p w14:paraId="68D81031" w14:textId="77777777" w:rsidR="00276A68" w:rsidRDefault="00276A68" w:rsidP="00276A68">
      <w:pPr>
        <w:pStyle w:val="KeinLeerraum"/>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46848" behindDoc="0" locked="0" layoutInCell="1" allowOverlap="1" wp14:anchorId="5663B084" wp14:editId="4977AAD1">
                <wp:simplePos x="0" y="0"/>
                <wp:positionH relativeFrom="column">
                  <wp:posOffset>-143774</wp:posOffset>
                </wp:positionH>
                <wp:positionV relativeFrom="paragraph">
                  <wp:posOffset>-848995</wp:posOffset>
                </wp:positionV>
                <wp:extent cx="6132830" cy="603250"/>
                <wp:effectExtent l="0" t="0" r="0" b="6350"/>
                <wp:wrapNone/>
                <wp:docPr id="840" name="Textfeld 840"/>
                <wp:cNvGraphicFramePr/>
                <a:graphic xmlns:a="http://schemas.openxmlformats.org/drawingml/2006/main">
                  <a:graphicData uri="http://schemas.microsoft.com/office/word/2010/wordprocessingShape">
                    <wps:wsp>
                      <wps:cNvSpPr txBox="1"/>
                      <wps:spPr>
                        <a:xfrm>
                          <a:off x="0" y="0"/>
                          <a:ext cx="6132830" cy="60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EBF07E" w14:textId="77777777" w:rsidR="006C12FF" w:rsidRDefault="006C12FF" w:rsidP="00862D4E">
                            <w:r>
                              <w:rPr>
                                <w:rFonts w:ascii="Arial" w:hAnsi="Arial" w:cs="Arial"/>
                                <w:color w:val="C00000"/>
                                <w:sz w:val="56"/>
                                <w:szCs w:val="80"/>
                              </w:rPr>
                              <w:t>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663B084" id="Textfeld 840" o:spid="_x0000_s1221" type="#_x0000_t202" style="position:absolute;margin-left:-11.3pt;margin-top:-66.85pt;width:482.9pt;height:47.5pt;z-index:25204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Lp5bAIAAEYFAAAOAAAAZHJzL2Uyb0RvYy54bWysVEtv2zAMvg/YfxB0X51XsyyoU2QtOgwo&#10;2mLt0LMiS4kxWdQkJnb260vJdpJ1u3TYxabEj8+P1MVlUxm2Uz6UYHM+PBtwpqyEorTrnH9/uvkw&#10;4yygsIUwYFXO9yrwy8X7dxe1m6sRbMAUyjNyYsO8djnfILp5lgW5UZUIZ+CUJaUGXwmko19nhRc1&#10;ea9MNhoMplkNvnAepAqBbq9bJV8k/1orifdaB4XM5Jxyw/T16buK32xxIeZrL9ymlF0a4h+yqERp&#10;KejB1bVAwba+/MNVVUoPATSeSagy0LqUKtVA1QwHr6p53AinUi3UnOAObQr/z6282z26B8+w+QwN&#10;ERgbUrswD3QZ62m0r+KfMmWkpxbuD21TDTJJl9PheDQbk0qSbjoYj85TX7OjtfMBvyioWBRy7omW&#10;1C2xuw1IEQnaQ2IwCzelMYkaY1lNTsfk8jcNWRgbb1QiuXNzzDxJuDcqYoz9pjQri1RAvEjjpa6M&#10;ZztBgyGkVBZT7ckvoSNKUxJvMezwx6zeYtzW0UcGiwfjqrTgU/Wv0i5+9CnrFk+NPKk7itisGiqc&#10;iJ3OempXUOyJcQ/tMgQnb0qi5VYEfBCepp+YpI3Ge/poA9R+6CTONuB//e0+4mkoSctZTduU8/Bz&#10;K7zizHy1NK6fhpNJXL90mJx/HNHBn2pWpxq7ra6AeBnS2+FkEiMeTS9qD9UzLf4yRiWVsJJi5xx7&#10;8QrbHaeHQ6rlMoFo4ZzAW/voZHQdaYpD99Q8C++6yUSa6Tvo907MXw1oi42WFpZbBF2m6Y2dbrva&#10;MUDLmoa6e1jia3B6Tqjj87d4AQAA//8DAFBLAwQUAAYACAAAACEAqQQc4eMAAAAMAQAADwAAAGRy&#10;cy9kb3ducmV2LnhtbEyPy07DMBBF90j8gzVI7FqnDrQhxKmqSBUSgkVLN+wmsZtE+BFitw18PcMK&#10;dvM4unOmWE/WsLMeQ++dhMU8AaZd41XvWgmHt+0sAxYiOoXGOy3hSwdYl9dXBebKX9xOn/exZRTi&#10;Qo4SuhiHnPPQdNpimPtBO9od/WgxUju2XI14oXBruEiSJbfYO7rQ4aCrTjcf+5OV8FxtX3FXC5t9&#10;m+rp5bgZPg/v91Le3kybR2BRT/EPhl99UoeSnGp/ciowI2EmxJJQKhZpugJGyMNdKoDVNEqzFfCy&#10;4P+fKH8AAAD//wMAUEsBAi0AFAAGAAgAAAAhALaDOJL+AAAA4QEAABMAAAAAAAAAAAAAAAAAAAAA&#10;AFtDb250ZW50X1R5cGVzXS54bWxQSwECLQAUAAYACAAAACEAOP0h/9YAAACUAQAACwAAAAAAAAAA&#10;AAAAAAAvAQAAX3JlbHMvLnJlbHNQSwECLQAUAAYACAAAACEAvei6eWwCAABGBQAADgAAAAAAAAAA&#10;AAAAAAAuAgAAZHJzL2Uyb0RvYy54bWxQSwECLQAUAAYACAAAACEAqQQc4eMAAAAMAQAADwAAAAAA&#10;AAAAAAAAAADGBAAAZHJzL2Rvd25yZXYueG1sUEsFBgAAAAAEAAQA8wAAANYFAAAAAA==&#10;" filled="f" stroked="f" strokeweight=".5pt">
                <v:textbox>
                  <w:txbxContent>
                    <w:p w14:paraId="36EBF07E" w14:textId="77777777" w:rsidR="006C12FF" w:rsidRDefault="006C12FF" w:rsidP="00862D4E">
                      <w:r>
                        <w:rPr>
                          <w:rFonts w:ascii="Arial" w:hAnsi="Arial" w:cs="Arial"/>
                          <w:color w:val="C00000"/>
                          <w:sz w:val="56"/>
                          <w:szCs w:val="80"/>
                        </w:rPr>
                        <w:t>Notizen</w:t>
                      </w:r>
                    </w:p>
                  </w:txbxContent>
                </v:textbox>
              </v:shape>
            </w:pict>
          </mc:Fallback>
        </mc:AlternateContent>
      </w:r>
      <w:r>
        <w:rPr>
          <w:sz w:val="24"/>
          <w:szCs w:val="24"/>
        </w:rPr>
        <w:t>___________________________________________________________________________</w:t>
      </w:r>
    </w:p>
    <w:p w14:paraId="43F20982" w14:textId="77777777" w:rsidR="00BB654E" w:rsidRDefault="00BB654E" w:rsidP="00BB654E">
      <w:pPr>
        <w:pStyle w:val="KeinLeerraum"/>
        <w:jc w:val="both"/>
        <w:rPr>
          <w:sz w:val="24"/>
          <w:szCs w:val="24"/>
        </w:rPr>
      </w:pPr>
    </w:p>
    <w:p w14:paraId="376394AC" w14:textId="77777777" w:rsidR="00BB654E" w:rsidRDefault="00BB654E" w:rsidP="00BB654E">
      <w:pPr>
        <w:pStyle w:val="KeinLeerraum"/>
        <w:rPr>
          <w:sz w:val="24"/>
          <w:szCs w:val="24"/>
        </w:rPr>
      </w:pPr>
      <w:r>
        <w:rPr>
          <w:sz w:val="24"/>
          <w:szCs w:val="24"/>
        </w:rPr>
        <w:t>___________________________________________________________________________</w:t>
      </w:r>
    </w:p>
    <w:p w14:paraId="024B592A" w14:textId="77777777" w:rsidR="00BB654E" w:rsidRDefault="00BB654E" w:rsidP="00BB654E">
      <w:pPr>
        <w:pStyle w:val="KeinLeerraum"/>
        <w:rPr>
          <w:sz w:val="24"/>
          <w:szCs w:val="24"/>
        </w:rPr>
      </w:pPr>
    </w:p>
    <w:p w14:paraId="1FA84919" w14:textId="77777777" w:rsidR="00BB654E" w:rsidRDefault="00BB654E" w:rsidP="00BB654E">
      <w:pPr>
        <w:pStyle w:val="KeinLeerraum"/>
        <w:rPr>
          <w:sz w:val="24"/>
          <w:szCs w:val="24"/>
        </w:rPr>
      </w:pPr>
      <w:r>
        <w:rPr>
          <w:sz w:val="24"/>
          <w:szCs w:val="24"/>
        </w:rPr>
        <w:t>___________________________________________________________________________</w:t>
      </w:r>
    </w:p>
    <w:p w14:paraId="1608F757" w14:textId="77777777" w:rsidR="00BB654E" w:rsidRDefault="00BB654E" w:rsidP="00BB654E">
      <w:pPr>
        <w:pStyle w:val="KeinLeerraum"/>
        <w:rPr>
          <w:sz w:val="24"/>
          <w:szCs w:val="24"/>
        </w:rPr>
      </w:pPr>
    </w:p>
    <w:p w14:paraId="71057202" w14:textId="77777777" w:rsidR="00BB654E" w:rsidRDefault="00BB654E" w:rsidP="00BB654E">
      <w:pPr>
        <w:pStyle w:val="KeinLeerraum"/>
        <w:rPr>
          <w:sz w:val="24"/>
          <w:szCs w:val="24"/>
        </w:rPr>
      </w:pPr>
      <w:r>
        <w:rPr>
          <w:sz w:val="24"/>
          <w:szCs w:val="24"/>
        </w:rPr>
        <w:t>___________________________________________________________________________</w:t>
      </w:r>
    </w:p>
    <w:p w14:paraId="78F3B9C6" w14:textId="77777777" w:rsidR="00BB654E" w:rsidRDefault="00BB654E" w:rsidP="00BB654E">
      <w:pPr>
        <w:pStyle w:val="KeinLeerraum"/>
        <w:rPr>
          <w:sz w:val="24"/>
          <w:szCs w:val="24"/>
        </w:rPr>
      </w:pPr>
    </w:p>
    <w:p w14:paraId="392AD54B" w14:textId="77777777" w:rsidR="00BB654E" w:rsidRDefault="00BB654E" w:rsidP="00BB654E">
      <w:pPr>
        <w:pStyle w:val="KeinLeerraum"/>
        <w:rPr>
          <w:sz w:val="24"/>
          <w:szCs w:val="24"/>
        </w:rPr>
      </w:pPr>
      <w:r>
        <w:rPr>
          <w:sz w:val="24"/>
          <w:szCs w:val="24"/>
        </w:rPr>
        <w:t>___________________________________________________________________________</w:t>
      </w:r>
    </w:p>
    <w:p w14:paraId="3B457B88" w14:textId="77777777" w:rsidR="00BB654E" w:rsidRDefault="00BB654E" w:rsidP="00BB654E">
      <w:pPr>
        <w:pStyle w:val="KeinLeerraum"/>
        <w:rPr>
          <w:sz w:val="24"/>
          <w:szCs w:val="24"/>
        </w:rPr>
      </w:pPr>
    </w:p>
    <w:p w14:paraId="73A0EFB6" w14:textId="77777777" w:rsidR="00BB654E" w:rsidRDefault="00BB654E" w:rsidP="00BB654E">
      <w:pPr>
        <w:pStyle w:val="KeinLeerraum"/>
        <w:rPr>
          <w:sz w:val="24"/>
          <w:szCs w:val="24"/>
        </w:rPr>
      </w:pPr>
      <w:r>
        <w:rPr>
          <w:sz w:val="24"/>
          <w:szCs w:val="24"/>
        </w:rPr>
        <w:t>___________________________________________________________________________</w:t>
      </w:r>
    </w:p>
    <w:p w14:paraId="00191B1F" w14:textId="77777777" w:rsidR="00BB654E" w:rsidRDefault="00BB654E" w:rsidP="00BB654E">
      <w:pPr>
        <w:pStyle w:val="KeinLeerraum"/>
        <w:rPr>
          <w:sz w:val="24"/>
          <w:szCs w:val="24"/>
        </w:rPr>
      </w:pPr>
    </w:p>
    <w:p w14:paraId="5E322D6E" w14:textId="77777777" w:rsidR="00BB654E" w:rsidRDefault="00BB654E" w:rsidP="00BB654E">
      <w:pPr>
        <w:pStyle w:val="KeinLeerraum"/>
        <w:rPr>
          <w:sz w:val="24"/>
          <w:szCs w:val="24"/>
        </w:rPr>
      </w:pPr>
      <w:r>
        <w:rPr>
          <w:sz w:val="24"/>
          <w:szCs w:val="24"/>
        </w:rPr>
        <w:t>___________________________________________________________________________</w:t>
      </w:r>
    </w:p>
    <w:p w14:paraId="4605C581" w14:textId="77777777" w:rsidR="00BB654E" w:rsidRDefault="00BB654E" w:rsidP="00BB654E">
      <w:pPr>
        <w:pStyle w:val="KeinLeerraum"/>
        <w:rPr>
          <w:sz w:val="24"/>
          <w:szCs w:val="24"/>
        </w:rPr>
      </w:pPr>
    </w:p>
    <w:p w14:paraId="6676C698" w14:textId="77777777" w:rsidR="00BB654E" w:rsidRDefault="00BB654E" w:rsidP="00BB654E">
      <w:pPr>
        <w:pStyle w:val="KeinLeerraum"/>
        <w:rPr>
          <w:sz w:val="24"/>
          <w:szCs w:val="24"/>
        </w:rPr>
      </w:pPr>
      <w:r>
        <w:rPr>
          <w:sz w:val="24"/>
          <w:szCs w:val="24"/>
        </w:rPr>
        <w:t>___________________________________________________________________________</w:t>
      </w:r>
    </w:p>
    <w:p w14:paraId="75ADA229" w14:textId="77777777" w:rsidR="00BB654E" w:rsidRDefault="00BB654E" w:rsidP="00BB654E">
      <w:pPr>
        <w:pStyle w:val="KeinLeerraum"/>
        <w:rPr>
          <w:sz w:val="24"/>
          <w:szCs w:val="24"/>
        </w:rPr>
      </w:pPr>
    </w:p>
    <w:p w14:paraId="21330325" w14:textId="77777777" w:rsidR="00BB654E" w:rsidRDefault="00BB654E" w:rsidP="00BB654E">
      <w:pPr>
        <w:pStyle w:val="KeinLeerraum"/>
        <w:rPr>
          <w:sz w:val="24"/>
          <w:szCs w:val="24"/>
        </w:rPr>
      </w:pPr>
      <w:r>
        <w:rPr>
          <w:sz w:val="24"/>
          <w:szCs w:val="24"/>
        </w:rPr>
        <w:t>___________________________________________________________________________</w:t>
      </w:r>
    </w:p>
    <w:p w14:paraId="3D0C6CD9" w14:textId="77777777" w:rsidR="00BB654E" w:rsidRDefault="00BB654E" w:rsidP="00BB654E">
      <w:pPr>
        <w:pStyle w:val="KeinLeerraum"/>
        <w:rPr>
          <w:sz w:val="24"/>
          <w:szCs w:val="24"/>
        </w:rPr>
      </w:pPr>
    </w:p>
    <w:p w14:paraId="20B88279" w14:textId="77777777" w:rsidR="00BB654E" w:rsidRDefault="00BB654E" w:rsidP="00BB654E">
      <w:pPr>
        <w:pStyle w:val="KeinLeerraum"/>
        <w:rPr>
          <w:sz w:val="24"/>
          <w:szCs w:val="24"/>
        </w:rPr>
      </w:pPr>
      <w:r>
        <w:rPr>
          <w:sz w:val="24"/>
          <w:szCs w:val="24"/>
        </w:rPr>
        <w:t>___________________________________________________________________________</w:t>
      </w:r>
    </w:p>
    <w:p w14:paraId="617213ED" w14:textId="77777777" w:rsidR="00BB654E" w:rsidRDefault="00BB654E" w:rsidP="00BB654E">
      <w:pPr>
        <w:pStyle w:val="KeinLeerraum"/>
        <w:rPr>
          <w:sz w:val="24"/>
          <w:szCs w:val="24"/>
        </w:rPr>
      </w:pPr>
    </w:p>
    <w:p w14:paraId="70735F3C" w14:textId="77777777" w:rsidR="00BB654E" w:rsidRDefault="00BB654E" w:rsidP="00BB654E">
      <w:pPr>
        <w:pStyle w:val="KeinLeerraum"/>
        <w:rPr>
          <w:sz w:val="24"/>
          <w:szCs w:val="24"/>
        </w:rPr>
      </w:pPr>
      <w:r>
        <w:rPr>
          <w:sz w:val="24"/>
          <w:szCs w:val="24"/>
        </w:rPr>
        <w:t>___________________________________________________________________________</w:t>
      </w:r>
    </w:p>
    <w:p w14:paraId="15196F78" w14:textId="77777777" w:rsidR="00BB654E" w:rsidRDefault="00BB654E" w:rsidP="00BB654E">
      <w:pPr>
        <w:pStyle w:val="KeinLeerraum"/>
        <w:rPr>
          <w:sz w:val="24"/>
          <w:szCs w:val="24"/>
        </w:rPr>
      </w:pPr>
    </w:p>
    <w:p w14:paraId="0BD60D03" w14:textId="77777777" w:rsidR="00BB654E" w:rsidRDefault="00BB654E" w:rsidP="00BB654E">
      <w:pPr>
        <w:pStyle w:val="KeinLeerraum"/>
        <w:rPr>
          <w:sz w:val="24"/>
          <w:szCs w:val="24"/>
        </w:rPr>
      </w:pPr>
      <w:r>
        <w:rPr>
          <w:sz w:val="24"/>
          <w:szCs w:val="24"/>
        </w:rPr>
        <w:t>___________________________________________________________________________</w:t>
      </w:r>
    </w:p>
    <w:p w14:paraId="2DBDEB55" w14:textId="77777777" w:rsidR="00BB654E" w:rsidRDefault="00BB654E" w:rsidP="00BB654E">
      <w:pPr>
        <w:pStyle w:val="KeinLeerraum"/>
        <w:rPr>
          <w:sz w:val="24"/>
          <w:szCs w:val="24"/>
        </w:rPr>
      </w:pPr>
    </w:p>
    <w:p w14:paraId="69F9DB0B" w14:textId="77777777" w:rsidR="00BB654E" w:rsidRDefault="00BB654E" w:rsidP="00BB654E">
      <w:pPr>
        <w:pStyle w:val="KeinLeerraum"/>
        <w:rPr>
          <w:sz w:val="24"/>
          <w:szCs w:val="24"/>
        </w:rPr>
      </w:pPr>
      <w:r>
        <w:rPr>
          <w:sz w:val="24"/>
          <w:szCs w:val="24"/>
        </w:rPr>
        <w:t>___________________________________________________________________________</w:t>
      </w:r>
    </w:p>
    <w:p w14:paraId="3155138F" w14:textId="77777777" w:rsidR="00BB654E" w:rsidRDefault="00BB654E" w:rsidP="00BB654E">
      <w:pPr>
        <w:pStyle w:val="KeinLeerraum"/>
        <w:rPr>
          <w:sz w:val="24"/>
          <w:szCs w:val="24"/>
        </w:rPr>
      </w:pPr>
    </w:p>
    <w:p w14:paraId="27DC1145" w14:textId="77777777" w:rsidR="00BB654E" w:rsidRDefault="00BB654E" w:rsidP="00BB654E">
      <w:pPr>
        <w:pStyle w:val="KeinLeerraum"/>
        <w:rPr>
          <w:sz w:val="24"/>
          <w:szCs w:val="24"/>
        </w:rPr>
      </w:pPr>
      <w:r>
        <w:rPr>
          <w:sz w:val="24"/>
          <w:szCs w:val="24"/>
        </w:rPr>
        <w:t>___________________________________________________________________________</w:t>
      </w:r>
    </w:p>
    <w:p w14:paraId="408F4002" w14:textId="77777777" w:rsidR="00BB654E" w:rsidRDefault="00BB654E" w:rsidP="00BB654E">
      <w:pPr>
        <w:pStyle w:val="KeinLeerraum"/>
        <w:rPr>
          <w:sz w:val="24"/>
          <w:szCs w:val="24"/>
        </w:rPr>
      </w:pPr>
    </w:p>
    <w:p w14:paraId="5297728E" w14:textId="77777777" w:rsidR="00BB654E" w:rsidRDefault="00BB654E" w:rsidP="00BB654E">
      <w:pPr>
        <w:pStyle w:val="KeinLeerraum"/>
        <w:rPr>
          <w:sz w:val="24"/>
          <w:szCs w:val="24"/>
        </w:rPr>
      </w:pPr>
      <w:r>
        <w:rPr>
          <w:sz w:val="24"/>
          <w:szCs w:val="24"/>
        </w:rPr>
        <w:t>___________________________________________________________________________</w:t>
      </w:r>
    </w:p>
    <w:p w14:paraId="171285A9" w14:textId="77777777" w:rsidR="00BB654E" w:rsidRDefault="00BB654E" w:rsidP="00BB654E">
      <w:pPr>
        <w:pStyle w:val="KeinLeerraum"/>
        <w:rPr>
          <w:sz w:val="24"/>
          <w:szCs w:val="24"/>
        </w:rPr>
      </w:pPr>
    </w:p>
    <w:p w14:paraId="3C9E503A" w14:textId="77777777" w:rsidR="00BB654E" w:rsidRDefault="00BB654E" w:rsidP="00BB654E">
      <w:pPr>
        <w:pStyle w:val="KeinLeerraum"/>
        <w:rPr>
          <w:sz w:val="24"/>
          <w:szCs w:val="24"/>
        </w:rPr>
      </w:pPr>
      <w:r>
        <w:rPr>
          <w:sz w:val="24"/>
          <w:szCs w:val="24"/>
        </w:rPr>
        <w:t>___________________________________________________________________________</w:t>
      </w:r>
    </w:p>
    <w:p w14:paraId="2078A4E1" w14:textId="77777777" w:rsidR="00BB654E" w:rsidRDefault="00BB654E" w:rsidP="00BB654E">
      <w:pPr>
        <w:pStyle w:val="KeinLeerraum"/>
        <w:rPr>
          <w:sz w:val="24"/>
          <w:szCs w:val="24"/>
        </w:rPr>
      </w:pPr>
    </w:p>
    <w:p w14:paraId="4F59FD1E" w14:textId="77777777" w:rsidR="00BB654E" w:rsidRDefault="00BB654E" w:rsidP="00BB654E">
      <w:pPr>
        <w:pStyle w:val="KeinLeerraum"/>
        <w:rPr>
          <w:sz w:val="24"/>
          <w:szCs w:val="24"/>
        </w:rPr>
      </w:pPr>
      <w:r>
        <w:rPr>
          <w:sz w:val="24"/>
          <w:szCs w:val="24"/>
        </w:rPr>
        <w:t>___________________________________________________________________________</w:t>
      </w:r>
    </w:p>
    <w:p w14:paraId="4A503646" w14:textId="77777777" w:rsidR="00BB654E" w:rsidRDefault="00BB654E" w:rsidP="00BB654E">
      <w:pPr>
        <w:pStyle w:val="KeinLeerraum"/>
        <w:rPr>
          <w:sz w:val="24"/>
          <w:szCs w:val="24"/>
        </w:rPr>
      </w:pPr>
    </w:p>
    <w:p w14:paraId="023EF51F" w14:textId="77777777" w:rsidR="00BB654E" w:rsidRDefault="00BB654E" w:rsidP="00BB654E">
      <w:pPr>
        <w:pStyle w:val="KeinLeerraum"/>
        <w:rPr>
          <w:sz w:val="24"/>
          <w:szCs w:val="24"/>
        </w:rPr>
      </w:pPr>
      <w:r>
        <w:rPr>
          <w:sz w:val="24"/>
          <w:szCs w:val="24"/>
        </w:rPr>
        <w:t>___________________________________________________________________________</w:t>
      </w:r>
    </w:p>
    <w:p w14:paraId="444E69FF" w14:textId="77777777" w:rsidR="00BB654E" w:rsidRDefault="00BB654E" w:rsidP="00BB654E">
      <w:pPr>
        <w:pStyle w:val="KeinLeerraum"/>
        <w:rPr>
          <w:sz w:val="24"/>
          <w:szCs w:val="24"/>
        </w:rPr>
      </w:pPr>
    </w:p>
    <w:p w14:paraId="0F453D46" w14:textId="77777777" w:rsidR="00BB654E" w:rsidRDefault="00BB654E" w:rsidP="00BB654E">
      <w:pPr>
        <w:pStyle w:val="KeinLeerraum"/>
        <w:rPr>
          <w:sz w:val="24"/>
          <w:szCs w:val="24"/>
        </w:rPr>
      </w:pPr>
      <w:r>
        <w:rPr>
          <w:sz w:val="24"/>
          <w:szCs w:val="24"/>
        </w:rPr>
        <w:t>___________________________________________________________________________</w:t>
      </w:r>
    </w:p>
    <w:p w14:paraId="6E4C648B" w14:textId="77777777" w:rsidR="00BB654E" w:rsidRDefault="00BB654E" w:rsidP="00BB654E">
      <w:pPr>
        <w:pStyle w:val="KeinLeerraum"/>
        <w:rPr>
          <w:sz w:val="24"/>
          <w:szCs w:val="24"/>
        </w:rPr>
      </w:pPr>
    </w:p>
    <w:p w14:paraId="03BA1898" w14:textId="77777777" w:rsidR="00BB654E" w:rsidRDefault="00BB654E" w:rsidP="00BB654E">
      <w:pPr>
        <w:pStyle w:val="KeinLeerraum"/>
        <w:rPr>
          <w:sz w:val="24"/>
          <w:szCs w:val="24"/>
        </w:rPr>
      </w:pPr>
      <w:r>
        <w:rPr>
          <w:sz w:val="24"/>
          <w:szCs w:val="24"/>
        </w:rPr>
        <w:t>___________________________________________________________________________</w:t>
      </w:r>
    </w:p>
    <w:p w14:paraId="154E2882" w14:textId="77777777" w:rsidR="00BB654E" w:rsidRDefault="00BB654E" w:rsidP="00BB654E">
      <w:pPr>
        <w:pStyle w:val="KeinLeerraum"/>
        <w:rPr>
          <w:sz w:val="24"/>
          <w:szCs w:val="24"/>
        </w:rPr>
      </w:pPr>
    </w:p>
    <w:p w14:paraId="7274B9EC" w14:textId="77777777" w:rsidR="00BB654E" w:rsidRDefault="00BB654E" w:rsidP="00BB654E">
      <w:pPr>
        <w:pStyle w:val="KeinLeerraum"/>
        <w:rPr>
          <w:sz w:val="24"/>
          <w:szCs w:val="24"/>
        </w:rPr>
      </w:pPr>
      <w:r>
        <w:rPr>
          <w:sz w:val="24"/>
          <w:szCs w:val="24"/>
        </w:rPr>
        <w:t>___________________________________________________________________________</w:t>
      </w:r>
    </w:p>
    <w:p w14:paraId="030D8381" w14:textId="77777777" w:rsidR="00BB654E" w:rsidRDefault="00BB654E" w:rsidP="00BB654E">
      <w:pPr>
        <w:pStyle w:val="KeinLeerraum"/>
        <w:rPr>
          <w:sz w:val="24"/>
          <w:szCs w:val="24"/>
        </w:rPr>
      </w:pPr>
    </w:p>
    <w:p w14:paraId="387AAD94" w14:textId="77777777" w:rsidR="00BB654E" w:rsidRDefault="00BB654E" w:rsidP="00BB654E">
      <w:pPr>
        <w:pStyle w:val="KeinLeerraum"/>
        <w:rPr>
          <w:sz w:val="24"/>
          <w:szCs w:val="24"/>
        </w:rPr>
      </w:pPr>
      <w:r>
        <w:rPr>
          <w:sz w:val="24"/>
          <w:szCs w:val="24"/>
        </w:rPr>
        <w:t>___________________________________________________________________________</w:t>
      </w:r>
    </w:p>
    <w:p w14:paraId="5561C5B5" w14:textId="77777777" w:rsidR="00BB654E" w:rsidRDefault="00BB654E" w:rsidP="00BB654E">
      <w:pPr>
        <w:pStyle w:val="KeinLeerraum"/>
        <w:rPr>
          <w:sz w:val="24"/>
          <w:szCs w:val="24"/>
        </w:rPr>
      </w:pPr>
    </w:p>
    <w:p w14:paraId="22EA916A" w14:textId="77777777" w:rsidR="00BB654E" w:rsidRDefault="00BB654E" w:rsidP="00BB654E">
      <w:pPr>
        <w:pStyle w:val="KeinLeerraum"/>
        <w:rPr>
          <w:sz w:val="24"/>
          <w:szCs w:val="24"/>
        </w:rPr>
      </w:pPr>
      <w:r>
        <w:rPr>
          <w:sz w:val="24"/>
          <w:szCs w:val="24"/>
        </w:rPr>
        <w:t>___________________________________________________________________________</w:t>
      </w:r>
    </w:p>
    <w:p w14:paraId="1BD94F20" w14:textId="77777777" w:rsidR="00BB654E" w:rsidRDefault="00BB654E" w:rsidP="00BB654E">
      <w:pPr>
        <w:pStyle w:val="KeinLeerraum"/>
        <w:rPr>
          <w:sz w:val="24"/>
          <w:szCs w:val="24"/>
        </w:rPr>
      </w:pPr>
    </w:p>
    <w:p w14:paraId="7ABD3A44" w14:textId="77777777" w:rsidR="00BB654E" w:rsidRDefault="00862D4E" w:rsidP="00BB654E">
      <w:pPr>
        <w:pStyle w:val="KeinLeerraum"/>
        <w:rPr>
          <w:sz w:val="24"/>
          <w:szCs w:val="24"/>
        </w:rPr>
      </w:pPr>
      <w:r>
        <w:rPr>
          <w:rFonts w:cs="Arial"/>
          <w:noProof/>
          <w:sz w:val="24"/>
          <w:szCs w:val="24"/>
          <w:u w:val="single"/>
          <w:lang w:eastAsia="de-CH"/>
        </w:rPr>
        <w:lastRenderedPageBreak/>
        <mc:AlternateContent>
          <mc:Choice Requires="wps">
            <w:drawing>
              <wp:anchor distT="0" distB="0" distL="114300" distR="114300" simplePos="0" relativeHeight="252048896" behindDoc="0" locked="0" layoutInCell="1" allowOverlap="1" wp14:anchorId="0EE0FF3A" wp14:editId="68AC0BBD">
                <wp:simplePos x="0" y="0"/>
                <wp:positionH relativeFrom="column">
                  <wp:posOffset>-93345</wp:posOffset>
                </wp:positionH>
                <wp:positionV relativeFrom="paragraph">
                  <wp:posOffset>-847461</wp:posOffset>
                </wp:positionV>
                <wp:extent cx="6133381" cy="603849"/>
                <wp:effectExtent l="0" t="0" r="0" b="6350"/>
                <wp:wrapNone/>
                <wp:docPr id="841" name="Textfeld 841"/>
                <wp:cNvGraphicFramePr/>
                <a:graphic xmlns:a="http://schemas.openxmlformats.org/drawingml/2006/main">
                  <a:graphicData uri="http://schemas.microsoft.com/office/word/2010/wordprocessingShape">
                    <wps:wsp>
                      <wps:cNvSpPr txBox="1"/>
                      <wps:spPr>
                        <a:xfrm>
                          <a:off x="0" y="0"/>
                          <a:ext cx="6133381" cy="6038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52BDEB" w14:textId="77777777" w:rsidR="006C12FF" w:rsidRDefault="006C12FF" w:rsidP="00862D4E">
                            <w:r>
                              <w:rPr>
                                <w:rFonts w:ascii="Arial" w:hAnsi="Arial" w:cs="Arial"/>
                                <w:color w:val="C00000"/>
                                <w:sz w:val="56"/>
                                <w:szCs w:val="80"/>
                              </w:rPr>
                              <w:t>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EE0FF3A" id="Textfeld 841" o:spid="_x0000_s1222" type="#_x0000_t202" style="position:absolute;margin-left:-7.35pt;margin-top:-66.75pt;width:482.95pt;height:47.55pt;z-index:25204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bonbQIAAEYFAAAOAAAAZHJzL2Uyb0RvYy54bWysVE1v2zAMvQ/YfxB0X5w0aZYGdYqsRYYB&#10;RVssHXpWZKkxJouaxMTOfn0p2flAtkuHXWyKfKRIPlLXN01l2Fb5UILN+aDX50xZCUVpX3P+43nx&#10;acJZQGELYcCqnO9U4Dezjx+uazdVF7AGUyjPKIgN09rlfI3oplkW5FpVIvTAKUtGDb4SSEf/mhVe&#10;1BS9MtlFvz/OavCF8yBVCKS9a418luJrrSQ+ah0UMpNzyg3T16fvKn6z2bWYvnrh1qXs0hD/kEUl&#10;SkuXHkLdCRRs48s/QlWl9BBAY09ClYHWpVSpBqpm0D+rZrkWTqVaqDnBHdoU/l9Y+bBduifPsPkC&#10;DREYG1K7MA2kjPU02lfxT5kyslMLd4e2qQaZJOV4MBwOJwPOJNnG/eFkdBXDZEdv5wN+VVCxKOTc&#10;Ey2pW2J7H7CF7iHxMguL0phEjbGspqDDy35yOFgouLERqxLJXZhj5knCnVERY+x3pVlZpAKiIo2X&#10;ujWebQUNhpBSWUy1p7iEjihNSbzHscMfs3qPc1vH/maweHCuSgs+VX+WdvFzn7Ju8dTzk7qjiM2q&#10;ocKJ2HHiJOpWUOyIcQ/tMgQnFyXRci8CPglP008k00bjI320AWo/dBJna/C//6aPeBpKsnJW0zbl&#10;PPzaCK84M98sjevVYDSK65cOo8vPF3Twp5bVqcVuqlsgXmikKLskRjyavag9VC+0+PN4K5mElXR3&#10;znEv3mK74/RwSDWfJxAtnBN4b5dOxtCRpjh0z82L8K6bTKSZfoD93onp2YC22OhpYb5B0GWa3mNX&#10;OwZoWdP8dw9LfA1Ozwl1fP5mbwAAAP//AwBQSwMEFAAGAAgAAAAhAObt8MzjAAAADAEAAA8AAABk&#10;cnMvZG93bnJldi54bWxMj01PwkAQhu8m/ofNmHiD7QfVUrslpAkxMXIAuXCbtkvbuB+1u0D11zuc&#10;9DYfT955Jl9NWrGLHF1vjYBwHgCTprZNb1oBh4/NLAXmPJoGlTVSwLd0sCru73LMGns1O3nZ+5ZR&#10;iHEZCui8HzLOXd1JjW5uB2lod7KjRk/t2PJmxCuFa8WjIHjiGntDFzocZNnJ+nN/1gLeys0Wd1Wk&#10;0x9Vvr6f1sPX4ZgI8fgwrV+AeTn5Pxhu+qQOBTlV9mwax5SAWbh4JvRWxHECjJBlEkbAKhrF6QJ4&#10;kfP/TxS/AAAA//8DAFBLAQItABQABgAIAAAAIQC2gziS/gAAAOEBAAATAAAAAAAAAAAAAAAAAAAA&#10;AABbQ29udGVudF9UeXBlc10ueG1sUEsBAi0AFAAGAAgAAAAhADj9If/WAAAAlAEAAAsAAAAAAAAA&#10;AAAAAAAALwEAAF9yZWxzLy5yZWxzUEsBAi0AFAAGAAgAAAAhAJ81uidtAgAARgUAAA4AAAAAAAAA&#10;AAAAAAAALgIAAGRycy9lMm9Eb2MueG1sUEsBAi0AFAAGAAgAAAAhAObt8MzjAAAADAEAAA8AAAAA&#10;AAAAAAAAAAAAxwQAAGRycy9kb3ducmV2LnhtbFBLBQYAAAAABAAEAPMAAADXBQAAAAA=&#10;" filled="f" stroked="f" strokeweight=".5pt">
                <v:textbox>
                  <w:txbxContent>
                    <w:p w14:paraId="0A52BDEB" w14:textId="77777777" w:rsidR="006C12FF" w:rsidRDefault="006C12FF" w:rsidP="00862D4E">
                      <w:r>
                        <w:rPr>
                          <w:rFonts w:ascii="Arial" w:hAnsi="Arial" w:cs="Arial"/>
                          <w:color w:val="C00000"/>
                          <w:sz w:val="56"/>
                          <w:szCs w:val="80"/>
                        </w:rPr>
                        <w:t>Notizen</w:t>
                      </w:r>
                    </w:p>
                  </w:txbxContent>
                </v:textbox>
              </v:shape>
            </w:pict>
          </mc:Fallback>
        </mc:AlternateContent>
      </w:r>
      <w:r w:rsidR="00BB654E">
        <w:rPr>
          <w:sz w:val="24"/>
          <w:szCs w:val="24"/>
        </w:rPr>
        <w:t>___________________________________________________________________________</w:t>
      </w:r>
    </w:p>
    <w:p w14:paraId="48713305" w14:textId="77777777" w:rsidR="00BB654E" w:rsidRDefault="00BB654E" w:rsidP="00BB654E">
      <w:pPr>
        <w:pStyle w:val="KeinLeerraum"/>
        <w:rPr>
          <w:sz w:val="24"/>
          <w:szCs w:val="24"/>
        </w:rPr>
      </w:pPr>
    </w:p>
    <w:p w14:paraId="39BF2B72" w14:textId="77777777" w:rsidR="00BB654E" w:rsidRDefault="00BB654E" w:rsidP="00BB654E">
      <w:pPr>
        <w:pStyle w:val="KeinLeerraum"/>
        <w:rPr>
          <w:sz w:val="24"/>
          <w:szCs w:val="24"/>
        </w:rPr>
      </w:pPr>
      <w:r>
        <w:rPr>
          <w:sz w:val="24"/>
          <w:szCs w:val="24"/>
        </w:rPr>
        <w:t>___________________________________________________________________________</w:t>
      </w:r>
    </w:p>
    <w:p w14:paraId="75F28C14" w14:textId="77777777" w:rsidR="00BB654E" w:rsidRDefault="00BB654E" w:rsidP="00BB654E">
      <w:pPr>
        <w:pStyle w:val="KeinLeerraum"/>
        <w:rPr>
          <w:sz w:val="24"/>
          <w:szCs w:val="24"/>
        </w:rPr>
      </w:pPr>
    </w:p>
    <w:p w14:paraId="74F4C908" w14:textId="77777777" w:rsidR="00BB654E" w:rsidRDefault="00BB654E" w:rsidP="00BB654E">
      <w:pPr>
        <w:pStyle w:val="KeinLeerraum"/>
        <w:rPr>
          <w:sz w:val="24"/>
          <w:szCs w:val="24"/>
        </w:rPr>
      </w:pPr>
      <w:r>
        <w:rPr>
          <w:sz w:val="24"/>
          <w:szCs w:val="24"/>
        </w:rPr>
        <w:t>___________________________________________________________________________</w:t>
      </w:r>
    </w:p>
    <w:p w14:paraId="6DD13C27" w14:textId="77777777" w:rsidR="00BB654E" w:rsidRDefault="00BB654E" w:rsidP="00BB654E">
      <w:pPr>
        <w:pStyle w:val="KeinLeerraum"/>
        <w:rPr>
          <w:sz w:val="24"/>
          <w:szCs w:val="24"/>
        </w:rPr>
      </w:pPr>
    </w:p>
    <w:p w14:paraId="0EFD94F0" w14:textId="77777777" w:rsidR="00BB654E" w:rsidRDefault="00BB654E" w:rsidP="00BB654E">
      <w:pPr>
        <w:pStyle w:val="KeinLeerraum"/>
        <w:rPr>
          <w:sz w:val="24"/>
          <w:szCs w:val="24"/>
        </w:rPr>
      </w:pPr>
      <w:r>
        <w:rPr>
          <w:sz w:val="24"/>
          <w:szCs w:val="24"/>
        </w:rPr>
        <w:t>___________________________________________________________________________</w:t>
      </w:r>
    </w:p>
    <w:p w14:paraId="31477CE7" w14:textId="77777777" w:rsidR="00BB654E" w:rsidRDefault="00BB654E" w:rsidP="00BB654E">
      <w:pPr>
        <w:pStyle w:val="KeinLeerraum"/>
        <w:rPr>
          <w:sz w:val="24"/>
          <w:szCs w:val="24"/>
        </w:rPr>
      </w:pPr>
    </w:p>
    <w:p w14:paraId="1E8F68DC" w14:textId="77777777" w:rsidR="00BB654E" w:rsidRDefault="00BB654E" w:rsidP="00BB654E">
      <w:pPr>
        <w:pStyle w:val="KeinLeerraum"/>
        <w:rPr>
          <w:sz w:val="24"/>
          <w:szCs w:val="24"/>
        </w:rPr>
      </w:pPr>
      <w:r>
        <w:rPr>
          <w:sz w:val="24"/>
          <w:szCs w:val="24"/>
        </w:rPr>
        <w:t>___________________________________________________________________________</w:t>
      </w:r>
    </w:p>
    <w:p w14:paraId="7EB68993" w14:textId="77777777" w:rsidR="00BB654E" w:rsidRDefault="00BB654E" w:rsidP="00BB654E">
      <w:pPr>
        <w:pStyle w:val="KeinLeerraum"/>
        <w:rPr>
          <w:sz w:val="24"/>
          <w:szCs w:val="24"/>
        </w:rPr>
      </w:pPr>
    </w:p>
    <w:p w14:paraId="3BC8BB72" w14:textId="77777777" w:rsidR="00BB654E" w:rsidRDefault="00BB654E" w:rsidP="00BB654E">
      <w:pPr>
        <w:pStyle w:val="KeinLeerraum"/>
        <w:rPr>
          <w:sz w:val="24"/>
          <w:szCs w:val="24"/>
        </w:rPr>
      </w:pPr>
      <w:r>
        <w:rPr>
          <w:sz w:val="24"/>
          <w:szCs w:val="24"/>
        </w:rPr>
        <w:t>___________________________________________________________________________</w:t>
      </w:r>
    </w:p>
    <w:p w14:paraId="1ECBE5C0" w14:textId="77777777" w:rsidR="00BB654E" w:rsidRDefault="00BB654E" w:rsidP="00BB654E">
      <w:pPr>
        <w:pStyle w:val="KeinLeerraum"/>
        <w:rPr>
          <w:sz w:val="24"/>
          <w:szCs w:val="24"/>
        </w:rPr>
      </w:pPr>
    </w:p>
    <w:p w14:paraId="0F39A85B" w14:textId="77777777" w:rsidR="00BB654E" w:rsidRDefault="00BB654E" w:rsidP="00BB654E">
      <w:pPr>
        <w:pStyle w:val="KeinLeerraum"/>
        <w:rPr>
          <w:sz w:val="24"/>
          <w:szCs w:val="24"/>
        </w:rPr>
      </w:pPr>
      <w:r>
        <w:rPr>
          <w:sz w:val="24"/>
          <w:szCs w:val="24"/>
        </w:rPr>
        <w:t>___________________________________________________________________________</w:t>
      </w:r>
    </w:p>
    <w:p w14:paraId="31FC67FA" w14:textId="77777777" w:rsidR="00BB654E" w:rsidRDefault="00BB654E" w:rsidP="00BB654E">
      <w:pPr>
        <w:pStyle w:val="KeinLeerraum"/>
        <w:rPr>
          <w:sz w:val="24"/>
          <w:szCs w:val="24"/>
        </w:rPr>
      </w:pPr>
    </w:p>
    <w:p w14:paraId="3B2DAF26" w14:textId="77777777" w:rsidR="00BB654E" w:rsidRDefault="00BB654E" w:rsidP="00BB654E">
      <w:pPr>
        <w:pStyle w:val="KeinLeerraum"/>
        <w:rPr>
          <w:sz w:val="24"/>
          <w:szCs w:val="24"/>
        </w:rPr>
      </w:pPr>
      <w:r>
        <w:rPr>
          <w:sz w:val="24"/>
          <w:szCs w:val="24"/>
        </w:rPr>
        <w:t>___________________________________________________________________________</w:t>
      </w:r>
    </w:p>
    <w:p w14:paraId="62A509A9" w14:textId="77777777" w:rsidR="00BB654E" w:rsidRDefault="00BB654E" w:rsidP="00BB654E">
      <w:pPr>
        <w:pStyle w:val="KeinLeerraum"/>
        <w:rPr>
          <w:sz w:val="24"/>
          <w:szCs w:val="24"/>
        </w:rPr>
      </w:pPr>
    </w:p>
    <w:p w14:paraId="707095D2" w14:textId="77777777" w:rsidR="00BB654E" w:rsidRDefault="00BB654E" w:rsidP="00BB654E">
      <w:pPr>
        <w:pStyle w:val="KeinLeerraum"/>
        <w:rPr>
          <w:sz w:val="24"/>
          <w:szCs w:val="24"/>
        </w:rPr>
      </w:pPr>
      <w:r>
        <w:rPr>
          <w:sz w:val="24"/>
          <w:szCs w:val="24"/>
        </w:rPr>
        <w:t>___________________________________________________________________________</w:t>
      </w:r>
    </w:p>
    <w:p w14:paraId="2A309C0A" w14:textId="77777777" w:rsidR="00BB654E" w:rsidRDefault="00BB654E" w:rsidP="00BB654E">
      <w:pPr>
        <w:pStyle w:val="KeinLeerraum"/>
        <w:rPr>
          <w:sz w:val="24"/>
          <w:szCs w:val="24"/>
        </w:rPr>
      </w:pPr>
    </w:p>
    <w:p w14:paraId="25DF0420" w14:textId="77777777" w:rsidR="00BB654E" w:rsidRDefault="00BB654E" w:rsidP="00BB654E">
      <w:pPr>
        <w:pStyle w:val="KeinLeerraum"/>
        <w:rPr>
          <w:sz w:val="24"/>
          <w:szCs w:val="24"/>
        </w:rPr>
      </w:pPr>
      <w:r>
        <w:rPr>
          <w:sz w:val="24"/>
          <w:szCs w:val="24"/>
        </w:rPr>
        <w:t>___________________________________________________________________________</w:t>
      </w:r>
    </w:p>
    <w:p w14:paraId="77AE06F4" w14:textId="77777777" w:rsidR="00BB654E" w:rsidRDefault="00BB654E" w:rsidP="00BB654E">
      <w:pPr>
        <w:pStyle w:val="KeinLeerraum"/>
        <w:rPr>
          <w:sz w:val="24"/>
          <w:szCs w:val="24"/>
        </w:rPr>
      </w:pPr>
    </w:p>
    <w:p w14:paraId="6A4DBBD8" w14:textId="77777777" w:rsidR="00BB654E" w:rsidRDefault="00BB654E" w:rsidP="00BB654E">
      <w:pPr>
        <w:pStyle w:val="KeinLeerraum"/>
        <w:rPr>
          <w:sz w:val="24"/>
          <w:szCs w:val="24"/>
        </w:rPr>
      </w:pPr>
      <w:r>
        <w:rPr>
          <w:sz w:val="24"/>
          <w:szCs w:val="24"/>
        </w:rPr>
        <w:t>___________________________________________________________________________</w:t>
      </w:r>
    </w:p>
    <w:p w14:paraId="432C3B64" w14:textId="77777777" w:rsidR="00BB654E" w:rsidRDefault="00BB654E" w:rsidP="00BB654E">
      <w:pPr>
        <w:pStyle w:val="KeinLeerraum"/>
        <w:rPr>
          <w:sz w:val="24"/>
          <w:szCs w:val="24"/>
        </w:rPr>
      </w:pPr>
    </w:p>
    <w:p w14:paraId="12EF30B7" w14:textId="77777777" w:rsidR="00BB654E" w:rsidRDefault="00BB654E" w:rsidP="00BB654E">
      <w:pPr>
        <w:pStyle w:val="KeinLeerraum"/>
        <w:rPr>
          <w:sz w:val="24"/>
          <w:szCs w:val="24"/>
        </w:rPr>
      </w:pPr>
      <w:r>
        <w:rPr>
          <w:sz w:val="24"/>
          <w:szCs w:val="24"/>
        </w:rPr>
        <w:t>___________________________________________________________________________</w:t>
      </w:r>
    </w:p>
    <w:p w14:paraId="7D2C9798" w14:textId="77777777" w:rsidR="00BB654E" w:rsidRDefault="00BB654E" w:rsidP="00BB654E">
      <w:pPr>
        <w:pStyle w:val="KeinLeerraum"/>
        <w:rPr>
          <w:sz w:val="24"/>
          <w:szCs w:val="24"/>
        </w:rPr>
      </w:pPr>
    </w:p>
    <w:p w14:paraId="32C0AE7C" w14:textId="77777777" w:rsidR="00BB654E" w:rsidRDefault="00BB654E" w:rsidP="00BB654E">
      <w:pPr>
        <w:pStyle w:val="KeinLeerraum"/>
        <w:rPr>
          <w:sz w:val="24"/>
          <w:szCs w:val="24"/>
        </w:rPr>
      </w:pPr>
      <w:r>
        <w:rPr>
          <w:sz w:val="24"/>
          <w:szCs w:val="24"/>
        </w:rPr>
        <w:t>___________________________________________________________________________</w:t>
      </w:r>
    </w:p>
    <w:p w14:paraId="24F2A616" w14:textId="77777777" w:rsidR="00BB654E" w:rsidRDefault="00BB654E" w:rsidP="00BB654E">
      <w:pPr>
        <w:pStyle w:val="KeinLeerraum"/>
        <w:rPr>
          <w:sz w:val="24"/>
          <w:szCs w:val="24"/>
        </w:rPr>
      </w:pPr>
    </w:p>
    <w:p w14:paraId="0BDA6812" w14:textId="77777777" w:rsidR="00BB654E" w:rsidRDefault="00BB654E" w:rsidP="00BB654E">
      <w:pPr>
        <w:pStyle w:val="KeinLeerraum"/>
        <w:rPr>
          <w:sz w:val="24"/>
          <w:szCs w:val="24"/>
        </w:rPr>
      </w:pPr>
      <w:r>
        <w:rPr>
          <w:sz w:val="24"/>
          <w:szCs w:val="24"/>
        </w:rPr>
        <w:t>___________________________________________________________________________</w:t>
      </w:r>
    </w:p>
    <w:p w14:paraId="54D7385B" w14:textId="77777777" w:rsidR="00BB654E" w:rsidRDefault="00BB654E" w:rsidP="00BB654E">
      <w:pPr>
        <w:pStyle w:val="KeinLeerraum"/>
        <w:rPr>
          <w:sz w:val="24"/>
          <w:szCs w:val="24"/>
        </w:rPr>
      </w:pPr>
    </w:p>
    <w:p w14:paraId="5F99CF47" w14:textId="77777777" w:rsidR="00BB654E" w:rsidRDefault="00BB654E" w:rsidP="00BB654E">
      <w:pPr>
        <w:pStyle w:val="KeinLeerraum"/>
        <w:rPr>
          <w:sz w:val="24"/>
          <w:szCs w:val="24"/>
        </w:rPr>
      </w:pPr>
      <w:r>
        <w:rPr>
          <w:sz w:val="24"/>
          <w:szCs w:val="24"/>
        </w:rPr>
        <w:t>___________________________________________________________________________</w:t>
      </w:r>
    </w:p>
    <w:p w14:paraId="2AB1B6ED" w14:textId="77777777" w:rsidR="00BB654E" w:rsidRDefault="00BB654E" w:rsidP="00BB654E">
      <w:pPr>
        <w:pStyle w:val="KeinLeerraum"/>
        <w:rPr>
          <w:sz w:val="24"/>
          <w:szCs w:val="24"/>
        </w:rPr>
      </w:pPr>
    </w:p>
    <w:p w14:paraId="7EC37DA8" w14:textId="77777777" w:rsidR="00BB654E" w:rsidRDefault="00BB654E" w:rsidP="00BB654E">
      <w:pPr>
        <w:pStyle w:val="KeinLeerraum"/>
        <w:rPr>
          <w:sz w:val="24"/>
          <w:szCs w:val="24"/>
        </w:rPr>
      </w:pPr>
      <w:r>
        <w:rPr>
          <w:sz w:val="24"/>
          <w:szCs w:val="24"/>
        </w:rPr>
        <w:t>___________________________________________________________________________</w:t>
      </w:r>
    </w:p>
    <w:p w14:paraId="2CB894E3" w14:textId="77777777" w:rsidR="00BB654E" w:rsidRDefault="00BB654E" w:rsidP="00BB654E">
      <w:pPr>
        <w:pStyle w:val="KeinLeerraum"/>
        <w:rPr>
          <w:sz w:val="24"/>
          <w:szCs w:val="24"/>
        </w:rPr>
      </w:pPr>
    </w:p>
    <w:p w14:paraId="40348FDF" w14:textId="77777777" w:rsidR="00BB654E" w:rsidRDefault="00BB654E" w:rsidP="00BB654E">
      <w:pPr>
        <w:pStyle w:val="KeinLeerraum"/>
        <w:rPr>
          <w:sz w:val="24"/>
          <w:szCs w:val="24"/>
        </w:rPr>
      </w:pPr>
      <w:r>
        <w:rPr>
          <w:sz w:val="24"/>
          <w:szCs w:val="24"/>
        </w:rPr>
        <w:t>___________________________________________________________________________</w:t>
      </w:r>
    </w:p>
    <w:p w14:paraId="3B803BD3" w14:textId="77777777" w:rsidR="00BB654E" w:rsidRDefault="00BB654E" w:rsidP="00BB654E">
      <w:pPr>
        <w:pStyle w:val="KeinLeerraum"/>
        <w:rPr>
          <w:sz w:val="24"/>
          <w:szCs w:val="24"/>
        </w:rPr>
      </w:pPr>
    </w:p>
    <w:p w14:paraId="4183D103" w14:textId="77777777" w:rsidR="00BB654E" w:rsidRDefault="00BB654E" w:rsidP="00BB654E">
      <w:pPr>
        <w:pStyle w:val="KeinLeerraum"/>
        <w:rPr>
          <w:sz w:val="24"/>
          <w:szCs w:val="24"/>
        </w:rPr>
      </w:pPr>
      <w:r>
        <w:rPr>
          <w:sz w:val="24"/>
          <w:szCs w:val="24"/>
        </w:rPr>
        <w:t>___________________________________________________________________________</w:t>
      </w:r>
    </w:p>
    <w:p w14:paraId="78F6453D" w14:textId="77777777" w:rsidR="00BB654E" w:rsidRDefault="00BB654E" w:rsidP="00BB654E">
      <w:pPr>
        <w:pStyle w:val="KeinLeerraum"/>
        <w:rPr>
          <w:sz w:val="24"/>
          <w:szCs w:val="24"/>
        </w:rPr>
      </w:pPr>
    </w:p>
    <w:p w14:paraId="1ACB3D9B" w14:textId="77777777" w:rsidR="00BB654E" w:rsidRDefault="00BB654E" w:rsidP="00BB654E">
      <w:pPr>
        <w:pStyle w:val="KeinLeerraum"/>
        <w:rPr>
          <w:sz w:val="24"/>
          <w:szCs w:val="24"/>
        </w:rPr>
      </w:pPr>
      <w:r>
        <w:rPr>
          <w:sz w:val="24"/>
          <w:szCs w:val="24"/>
        </w:rPr>
        <w:t>___________________________________________________________________________</w:t>
      </w:r>
    </w:p>
    <w:p w14:paraId="0207344F" w14:textId="77777777" w:rsidR="00BB654E" w:rsidRDefault="00BB654E" w:rsidP="00BB654E">
      <w:pPr>
        <w:pStyle w:val="KeinLeerraum"/>
        <w:rPr>
          <w:sz w:val="24"/>
          <w:szCs w:val="24"/>
        </w:rPr>
      </w:pPr>
    </w:p>
    <w:p w14:paraId="696E7BBC" w14:textId="77777777" w:rsidR="00BB654E" w:rsidRDefault="00BB654E" w:rsidP="00BB654E">
      <w:pPr>
        <w:pStyle w:val="KeinLeerraum"/>
        <w:rPr>
          <w:sz w:val="24"/>
          <w:szCs w:val="24"/>
        </w:rPr>
      </w:pPr>
      <w:r>
        <w:rPr>
          <w:sz w:val="24"/>
          <w:szCs w:val="24"/>
        </w:rPr>
        <w:t>___________________________________________________________________________</w:t>
      </w:r>
    </w:p>
    <w:p w14:paraId="4E8DCE9D" w14:textId="77777777" w:rsidR="00BB654E" w:rsidRDefault="00BB654E" w:rsidP="00BB654E">
      <w:pPr>
        <w:pStyle w:val="KeinLeerraum"/>
        <w:rPr>
          <w:sz w:val="24"/>
          <w:szCs w:val="24"/>
        </w:rPr>
      </w:pPr>
    </w:p>
    <w:p w14:paraId="313C3C6C" w14:textId="77777777" w:rsidR="00BB654E" w:rsidRDefault="00BB654E" w:rsidP="00BB654E">
      <w:pPr>
        <w:pStyle w:val="KeinLeerraum"/>
        <w:rPr>
          <w:sz w:val="24"/>
          <w:szCs w:val="24"/>
        </w:rPr>
      </w:pPr>
      <w:r>
        <w:rPr>
          <w:sz w:val="24"/>
          <w:szCs w:val="24"/>
        </w:rPr>
        <w:t>___________________________________________________________________________</w:t>
      </w:r>
    </w:p>
    <w:p w14:paraId="6EE6B779" w14:textId="77777777" w:rsidR="00BB654E" w:rsidRDefault="00BB654E" w:rsidP="00BB654E">
      <w:pPr>
        <w:pStyle w:val="KeinLeerraum"/>
        <w:rPr>
          <w:sz w:val="24"/>
          <w:szCs w:val="24"/>
        </w:rPr>
      </w:pPr>
    </w:p>
    <w:p w14:paraId="24199EA9" w14:textId="77777777" w:rsidR="00BB654E" w:rsidRDefault="00BB654E" w:rsidP="00BB654E">
      <w:pPr>
        <w:pStyle w:val="KeinLeerraum"/>
        <w:rPr>
          <w:sz w:val="24"/>
          <w:szCs w:val="24"/>
        </w:rPr>
      </w:pPr>
      <w:r>
        <w:rPr>
          <w:sz w:val="24"/>
          <w:szCs w:val="24"/>
        </w:rPr>
        <w:t>___________________________________________________________________________</w:t>
      </w:r>
    </w:p>
    <w:p w14:paraId="05E87D0F" w14:textId="77777777" w:rsidR="00BB654E" w:rsidRDefault="00BB654E" w:rsidP="00BB654E">
      <w:pPr>
        <w:pStyle w:val="KeinLeerraum"/>
        <w:rPr>
          <w:sz w:val="24"/>
          <w:szCs w:val="24"/>
        </w:rPr>
      </w:pPr>
    </w:p>
    <w:p w14:paraId="43125CC0" w14:textId="77777777" w:rsidR="00BB654E" w:rsidRPr="00BB654E" w:rsidRDefault="00BB654E" w:rsidP="00BB654E">
      <w:pPr>
        <w:pStyle w:val="KeinLeerraum"/>
        <w:rPr>
          <w:sz w:val="24"/>
          <w:szCs w:val="24"/>
        </w:rPr>
      </w:pPr>
      <w:r>
        <w:rPr>
          <w:sz w:val="24"/>
          <w:szCs w:val="24"/>
        </w:rPr>
        <w:t>___________________________________________________________________________</w:t>
      </w:r>
      <w:r>
        <w:rPr>
          <w:sz w:val="24"/>
          <w:szCs w:val="24"/>
        </w:rPr>
        <w:br/>
      </w:r>
    </w:p>
    <w:sectPr w:rsidR="00BB654E" w:rsidRPr="00BB654E" w:rsidSect="00583500">
      <w:headerReference w:type="default" r:id="rId71"/>
      <w:footerReference w:type="default" r:id="rId72"/>
      <w:type w:val="nextColumn"/>
      <w:pgSz w:w="11907" w:h="16838" w:code="9"/>
      <w:pgMar w:top="1418"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0C54B" w14:textId="77777777" w:rsidR="00AF265B" w:rsidRDefault="00AF265B" w:rsidP="00354525">
      <w:pPr>
        <w:spacing w:after="0" w:line="240" w:lineRule="auto"/>
      </w:pPr>
      <w:r>
        <w:separator/>
      </w:r>
    </w:p>
  </w:endnote>
  <w:endnote w:type="continuationSeparator" w:id="0">
    <w:p w14:paraId="4ED55CAB" w14:textId="77777777" w:rsidR="00AF265B" w:rsidRDefault="00AF265B" w:rsidP="003545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CBA94" w14:textId="77777777" w:rsidR="006C12FF" w:rsidRPr="005A4889" w:rsidRDefault="006C12FF" w:rsidP="005A4889">
    <w:pPr>
      <w:pStyle w:val="Fuzeile"/>
      <w:pBdr>
        <w:top w:val="single" w:sz="4" w:space="1" w:color="auto"/>
      </w:pBdr>
      <w:tabs>
        <w:tab w:val="clear" w:pos="9072"/>
        <w:tab w:val="right" w:pos="9071"/>
      </w:tabs>
      <w:rPr>
        <w:sz w:val="24"/>
        <w:szCs w:val="24"/>
      </w:rPr>
    </w:pPr>
    <w:r>
      <w:rPr>
        <w:sz w:val="24"/>
        <w:szCs w:val="24"/>
      </w:rPr>
      <w:t>TTC Bern – Handbuch Nachwuchs</w:t>
    </w:r>
    <w:r>
      <w:rPr>
        <w:sz w:val="24"/>
        <w:szCs w:val="24"/>
      </w:rPr>
      <w:tab/>
    </w:r>
    <w:r>
      <w:rPr>
        <w:sz w:val="24"/>
        <w:szCs w:val="24"/>
      </w:rPr>
      <w:tab/>
    </w:r>
    <w:r w:rsidRPr="005A4889">
      <w:rPr>
        <w:sz w:val="24"/>
        <w:szCs w:val="24"/>
      </w:rPr>
      <w:fldChar w:fldCharType="begin"/>
    </w:r>
    <w:r w:rsidRPr="005A4889">
      <w:rPr>
        <w:sz w:val="24"/>
        <w:szCs w:val="24"/>
      </w:rPr>
      <w:instrText>PAGE   \* MERGEFORMAT</w:instrText>
    </w:r>
    <w:r w:rsidRPr="005A4889">
      <w:rPr>
        <w:sz w:val="24"/>
        <w:szCs w:val="24"/>
      </w:rPr>
      <w:fldChar w:fldCharType="separate"/>
    </w:r>
    <w:r w:rsidR="000945FB" w:rsidRPr="000945FB">
      <w:rPr>
        <w:noProof/>
        <w:sz w:val="24"/>
        <w:szCs w:val="24"/>
        <w:lang w:val="de-DE"/>
      </w:rPr>
      <w:t>46</w:t>
    </w:r>
    <w:r w:rsidRPr="005A4889">
      <w:rPr>
        <w:sz w:val="24"/>
        <w:szCs w:val="24"/>
      </w:rPr>
      <w:fldChar w:fldCharType="end"/>
    </w:r>
  </w:p>
  <w:p w14:paraId="41DEB1F5" w14:textId="77777777" w:rsidR="006C12FF" w:rsidRDefault="006C12F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F0BB4" w14:textId="77777777" w:rsidR="00AF265B" w:rsidRDefault="00AF265B" w:rsidP="00354525">
      <w:pPr>
        <w:spacing w:after="0" w:line="240" w:lineRule="auto"/>
      </w:pPr>
      <w:r>
        <w:separator/>
      </w:r>
    </w:p>
  </w:footnote>
  <w:footnote w:type="continuationSeparator" w:id="0">
    <w:p w14:paraId="4A542092" w14:textId="77777777" w:rsidR="00AF265B" w:rsidRDefault="00AF265B" w:rsidP="003545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424F0" w14:textId="77777777" w:rsidR="006C12FF" w:rsidRPr="00C73C50" w:rsidRDefault="006C12FF" w:rsidP="00354525">
    <w:pPr>
      <w:spacing w:after="0"/>
      <w:rPr>
        <w:rFonts w:ascii="Arial" w:hAnsi="Arial" w:cs="Arial"/>
        <w:color w:val="C00000"/>
        <w:sz w:val="56"/>
        <w:szCs w:val="80"/>
      </w:rPr>
    </w:pPr>
    <w:r>
      <w:rPr>
        <w:noProof/>
        <w:lang w:eastAsia="de-CH"/>
      </w:rPr>
      <mc:AlternateContent>
        <mc:Choice Requires="wps">
          <w:drawing>
            <wp:anchor distT="0" distB="0" distL="114300" distR="114300" simplePos="0" relativeHeight="251662848" behindDoc="1" locked="0" layoutInCell="1" allowOverlap="1" wp14:anchorId="549B21F6" wp14:editId="5E72AC6A">
              <wp:simplePos x="0" y="0"/>
              <wp:positionH relativeFrom="column">
                <wp:posOffset>-748030</wp:posOffset>
              </wp:positionH>
              <wp:positionV relativeFrom="paragraph">
                <wp:posOffset>-202565</wp:posOffset>
              </wp:positionV>
              <wp:extent cx="7591425" cy="807720"/>
              <wp:effectExtent l="0" t="0" r="9525" b="0"/>
              <wp:wrapNone/>
              <wp:docPr id="8" name="Rectangle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1425" cy="807720"/>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984306" id="Rectangle 693" o:spid="_x0000_s1026" style="position:absolute;margin-left:-58.9pt;margin-top:-15.95pt;width:597.75pt;height:63.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hBM5wEAALUDAAAOAAAAZHJzL2Uyb0RvYy54bWysU9uO2jAQfa/Uf7D8XgIIyjYirLasqCpt&#10;L9K2HzA4TmLV8bhjQ6Bf37FhWdS+rVaRLI/HczznzMny9tBbsdcUDLpKTkZjKbRTWBvXVvLnj827&#10;GylCBFeDRacredRB3q7evlkOvtRT7NDWmgSDuFAOvpJdjL4siqA63UMYodeOkw1SD5FDaouaYGD0&#10;3hbT8fh9MSDVnlDpEPj0/pSUq4zfNFrFb00TdBS2ktxbzCvldZvWYrWEsiXwnVHnNuAFXfRgHD96&#10;gbqHCGJH5j+o3ijCgE0cKewLbBqjdObAbCbjf9g8duB15sLiBH+RKbwerPq6f/TfKbUe/AOqX0E4&#10;XHfgWn1HhEOnoebnJkmoYvChvBSkIHCp2A5fsObRwi5i1uDQUJ8AmZ04ZKmPF6n1IQrFh4v5h8ls&#10;OpdCce5mvFhM8ywKKJ+qPYX4SWMv0qaSxKPM6LB/CDF1A+XTldw9WlNvjLU5oHa7tiT2wGP/uElf&#10;JsAkr69Zly47TGUnxHSSaSZmyUSh3GJ9ZJaEJ++w13nTIf2RYmDfVDL83gFpKexnx0oxrVkyWg5m&#10;88RL0HVme50BpxiqklGK03YdT+bceTJtxy9NMmmHd6xuYzLx567OzbI3sh5nHyfzXcf51vPftvoL&#10;AAD//wMAUEsDBBQABgAIAAAAIQC2g0YA4wAAAAwBAAAPAAAAZHJzL2Rvd25yZXYueG1sTI/BTsMw&#10;EETvSPyDtUhcotYOEaQJcSpAVPQGbVHPbrwkEfE6it0m5etxT3Db0Y5m3hTLyXTshINrLUmI5wIY&#10;UmV1S7WEz91qtgDmvCKtOkso4YwOluX1VaFybUfa4GnraxZCyOVKQuN9n3PuqgaNcnPbI4Xflx2M&#10;8kEONdeDGkO46fidEA/cqJZCQ6N6fGmw+t4ejYSoT/bP48/HOnpfifPr236T1dEk5e3N9PQIzOPk&#10;/8xwwQ/oUAamgz2SdqyTMIvjNLD7cCVxBuxiEWmaAjtIyO4T4GXB/48ofwEAAP//AwBQSwECLQAU&#10;AAYACAAAACEAtoM4kv4AAADhAQAAEwAAAAAAAAAAAAAAAAAAAAAAW0NvbnRlbnRfVHlwZXNdLnht&#10;bFBLAQItABQABgAIAAAAIQA4/SH/1gAAAJQBAAALAAAAAAAAAAAAAAAAAC8BAABfcmVscy8ucmVs&#10;c1BLAQItABQABgAIAAAAIQArchBM5wEAALUDAAAOAAAAAAAAAAAAAAAAAC4CAABkcnMvZTJvRG9j&#10;LnhtbFBLAQItABQABgAIAAAAIQC2g0YA4wAAAAwBAAAPAAAAAAAAAAAAAAAAAEEEAABkcnMvZG93&#10;bnJldi54bWxQSwUGAAAAAAQABADzAAAAUQUAAAAA&#10;" fillcolor="#bfbfbf" stroked="f"/>
          </w:pict>
        </mc:Fallback>
      </mc:AlternateContent>
    </w:r>
    <w:r>
      <w:rPr>
        <w:noProof/>
        <w:lang w:eastAsia="de-CH"/>
      </w:rPr>
      <w:drawing>
        <wp:anchor distT="0" distB="0" distL="114300" distR="114300" simplePos="0" relativeHeight="251663872" behindDoc="0" locked="0" layoutInCell="1" allowOverlap="1" wp14:anchorId="704D345F" wp14:editId="5CDF26DB">
          <wp:simplePos x="0" y="0"/>
          <wp:positionH relativeFrom="column">
            <wp:posOffset>5505450</wp:posOffset>
          </wp:positionH>
          <wp:positionV relativeFrom="paragraph">
            <wp:posOffset>-197485</wp:posOffset>
          </wp:positionV>
          <wp:extent cx="924560" cy="924560"/>
          <wp:effectExtent l="0" t="0" r="0" b="0"/>
          <wp:wrapNone/>
          <wp:docPr id="34" name="Bild 709" descr="TTCB-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9" descr="TTCB-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4560" cy="9245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CH"/>
      </w:rPr>
      <mc:AlternateContent>
        <mc:Choice Requires="wps">
          <w:drawing>
            <wp:anchor distT="0" distB="0" distL="114300" distR="114300" simplePos="0" relativeHeight="251661824" behindDoc="0" locked="0" layoutInCell="1" allowOverlap="1" wp14:anchorId="77E2939F" wp14:editId="4A462276">
              <wp:simplePos x="0" y="0"/>
              <wp:positionH relativeFrom="column">
                <wp:posOffset>4726940</wp:posOffset>
              </wp:positionH>
              <wp:positionV relativeFrom="paragraph">
                <wp:posOffset>-203200</wp:posOffset>
              </wp:positionV>
              <wp:extent cx="4927600" cy="807720"/>
              <wp:effectExtent l="0" t="0" r="6350" b="0"/>
              <wp:wrapNone/>
              <wp:docPr id="3" name="AutoShape 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7600" cy="807720"/>
                      </a:xfrm>
                      <a:prstGeom prst="parallelogram">
                        <a:avLst>
                          <a:gd name="adj" fmla="val 93741"/>
                        </a:avLst>
                      </a:prstGeom>
                      <a:solidFill>
                        <a:srgbClr val="C00000">
                          <a:alpha val="64999"/>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5D732A" w14:textId="77777777" w:rsidR="006C12FF" w:rsidRDefault="006C12FF" w:rsidP="0035452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E2939F"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697" o:spid="_x0000_s1223" type="#_x0000_t7" style="position:absolute;margin-left:372.2pt;margin-top:-16pt;width:388pt;height:63.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S7FHQIAABYEAAAOAAAAZHJzL2Uyb0RvYy54bWysU9uO0zAQfUfiHyy/06QltJuo6WrV1SKk&#10;hUVa+ICJ41zA8RjbbbJ8PWOnLRW8IfxgzcVzZubMeHs7DYodpXU96pIvFylnUguse92W/OuXhzc3&#10;nDkPugaFWpb8RTp+u3v9ajuaQq6wQ1VLywhEu2I0Je+8N0WSONHJAdwCjdTkbNAO4Em1bVJbGAl9&#10;UMkqTdfJiLY2FoV0jqz3s5PvIn7TSOGfmsZJz1TJqTYfbxvvKtzJbgtFa8F0vTiVAf9QxQC9pqQX&#10;qHvwwA62/wtq6IVFh41fCBwSbJpeyNgDdbNM/+jmuQMjYy9EjjMXmtz/gxWfjs/msw2lO/OI4rtj&#10;Gvcd6FbeWYtjJ6GmdMtAVDIaV1wCguIolFXjR6xptHDwGDmYGjsEQOqOTZHqlwvVcvJMkDHLV5t1&#10;ShMR5LtJN5tVnEUCxTnaWOffSxxYEEpuwIJSUiENa4hp4PjofOS8ZhqGUEH9jbNmUDTBIyiWv91k&#10;c+FQnB4T/hk3toyqrx96paJi22qvLKPQku/TcOY8ynQwW9dZnueRCqJrfk60kHyNo3RA0xhwA2tQ&#10;BEskL/AVVtMVfqomcgaxwvqFaLQ4Lyd9JhI6tD85G2kxS+5+HMBKztQHTaPIl1kWNjkq2btAHLPX&#10;nuraA1oQVMk9Z7O49/P2H4zt244yLWOTGu9ofE3vz3OeqzrVTcsXGzl9lLDd13p89fs7734BAAD/&#10;/wMAUEsDBBQABgAIAAAAIQBpymUw4AAAAAsBAAAPAAAAZHJzL2Rvd25yZXYueG1sTI9NT8MwDIbv&#10;SPyHyEjctpTS8VHqThMS2gmp65C2Y9aEtlriVE22lX+Pd4Kj7Uevn7dYTs6KsxlD7wnhYZ6AMNR4&#10;3VOL8LX9mL2ACFGRVtaTQfgxAZbl7U2hcu0vtDHnOraCQyjkCqGLccilDE1nnApzPxji27cfnYo8&#10;jq3Uo7pwuLMyTZIn6VRP/KFTg3nvTHOsTw4hq+q4Uev9avdpj/3a9VWI2wrx/m5avYGIZop/MFz1&#10;WR1Kdjr4E+kgLMJzlmWMIsweUy51JRZpwqsDwusiBVkW8n+H8hcAAP//AwBQSwECLQAUAAYACAAA&#10;ACEAtoM4kv4AAADhAQAAEwAAAAAAAAAAAAAAAAAAAAAAW0NvbnRlbnRfVHlwZXNdLnhtbFBLAQIt&#10;ABQABgAIAAAAIQA4/SH/1gAAAJQBAAALAAAAAAAAAAAAAAAAAC8BAABfcmVscy8ucmVsc1BLAQIt&#10;ABQABgAIAAAAIQANeS7FHQIAABYEAAAOAAAAAAAAAAAAAAAAAC4CAABkcnMvZTJvRG9jLnhtbFBL&#10;AQItABQABgAIAAAAIQBpymUw4AAAAAsBAAAPAAAAAAAAAAAAAAAAAHcEAABkcnMvZG93bnJldi54&#10;bWxQSwUGAAAAAAQABADzAAAAhAUAAAAA&#10;" adj="3319" fillcolor="#c00000" stroked="f">
              <v:fill opacity="42662f"/>
              <v:textbox>
                <w:txbxContent>
                  <w:p w14:paraId="025D732A" w14:textId="77777777" w:rsidR="006C12FF" w:rsidRDefault="006C12FF" w:rsidP="00354525">
                    <w:pPr>
                      <w:jc w:val="center"/>
                    </w:pPr>
                  </w:p>
                </w:txbxContent>
              </v:textbox>
            </v:shape>
          </w:pict>
        </mc:Fallback>
      </mc:AlternateContent>
    </w:r>
    <w:r>
      <w:rPr>
        <w:rFonts w:ascii="Arial" w:hAnsi="Arial" w:cs="Arial"/>
        <w:color w:val="C00000"/>
        <w:sz w:val="56"/>
        <w:szCs w:val="80"/>
      </w:rPr>
      <w:t xml:space="preserve"> </w:t>
    </w:r>
  </w:p>
  <w:p w14:paraId="0B59FBE2" w14:textId="77777777" w:rsidR="006C12FF" w:rsidRDefault="006C12FF" w:rsidP="00354525">
    <w:pPr>
      <w:pStyle w:val="Kopfzeile"/>
    </w:pPr>
  </w:p>
  <w:p w14:paraId="1620C7C6" w14:textId="77777777" w:rsidR="006C12FF" w:rsidRDefault="006C12FF">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6445D"/>
    <w:rsid w:val="00004C5B"/>
    <w:rsid w:val="00021939"/>
    <w:rsid w:val="000326E0"/>
    <w:rsid w:val="00046586"/>
    <w:rsid w:val="00060CE4"/>
    <w:rsid w:val="000640F0"/>
    <w:rsid w:val="0006445D"/>
    <w:rsid w:val="0007042F"/>
    <w:rsid w:val="000812F8"/>
    <w:rsid w:val="000945FB"/>
    <w:rsid w:val="000A13A5"/>
    <w:rsid w:val="000A215C"/>
    <w:rsid w:val="000A3988"/>
    <w:rsid w:val="000B0DA9"/>
    <w:rsid w:val="000C4A9D"/>
    <w:rsid w:val="000C516D"/>
    <w:rsid w:val="000C61F2"/>
    <w:rsid w:val="000D0639"/>
    <w:rsid w:val="000E5F6A"/>
    <w:rsid w:val="001064FF"/>
    <w:rsid w:val="001142C6"/>
    <w:rsid w:val="00132FB5"/>
    <w:rsid w:val="0013679E"/>
    <w:rsid w:val="00141625"/>
    <w:rsid w:val="001435E6"/>
    <w:rsid w:val="00152FBE"/>
    <w:rsid w:val="00160B49"/>
    <w:rsid w:val="001647CD"/>
    <w:rsid w:val="00177F85"/>
    <w:rsid w:val="0019107C"/>
    <w:rsid w:val="00194C6D"/>
    <w:rsid w:val="00197D77"/>
    <w:rsid w:val="001A389C"/>
    <w:rsid w:val="001A6FDF"/>
    <w:rsid w:val="001B0FA5"/>
    <w:rsid w:val="001B1707"/>
    <w:rsid w:val="001B4DC4"/>
    <w:rsid w:val="001B7642"/>
    <w:rsid w:val="001C2967"/>
    <w:rsid w:val="001D68D7"/>
    <w:rsid w:val="001D71E8"/>
    <w:rsid w:val="001D7F29"/>
    <w:rsid w:val="001E0A8D"/>
    <w:rsid w:val="001E7AEC"/>
    <w:rsid w:val="001F7554"/>
    <w:rsid w:val="00200C68"/>
    <w:rsid w:val="00200EBE"/>
    <w:rsid w:val="0020311D"/>
    <w:rsid w:val="00207D2B"/>
    <w:rsid w:val="0021041C"/>
    <w:rsid w:val="00210729"/>
    <w:rsid w:val="00216BFC"/>
    <w:rsid w:val="00224275"/>
    <w:rsid w:val="0023226F"/>
    <w:rsid w:val="00245AB6"/>
    <w:rsid w:val="00256362"/>
    <w:rsid w:val="0025749E"/>
    <w:rsid w:val="00263222"/>
    <w:rsid w:val="00271B79"/>
    <w:rsid w:val="00274964"/>
    <w:rsid w:val="0027528C"/>
    <w:rsid w:val="00276A68"/>
    <w:rsid w:val="00280C2F"/>
    <w:rsid w:val="00283368"/>
    <w:rsid w:val="002909FA"/>
    <w:rsid w:val="00291DED"/>
    <w:rsid w:val="002A0D85"/>
    <w:rsid w:val="002A480C"/>
    <w:rsid w:val="002C067D"/>
    <w:rsid w:val="002C5109"/>
    <w:rsid w:val="002C74EE"/>
    <w:rsid w:val="002D52A3"/>
    <w:rsid w:val="002F0613"/>
    <w:rsid w:val="002F2087"/>
    <w:rsid w:val="003172B9"/>
    <w:rsid w:val="00320689"/>
    <w:rsid w:val="003265AE"/>
    <w:rsid w:val="00343150"/>
    <w:rsid w:val="00354525"/>
    <w:rsid w:val="00367A2A"/>
    <w:rsid w:val="0037279F"/>
    <w:rsid w:val="00374580"/>
    <w:rsid w:val="00396308"/>
    <w:rsid w:val="003A008B"/>
    <w:rsid w:val="003A4BB1"/>
    <w:rsid w:val="003B43D3"/>
    <w:rsid w:val="003D6B89"/>
    <w:rsid w:val="00400CFC"/>
    <w:rsid w:val="0040113B"/>
    <w:rsid w:val="00405CDB"/>
    <w:rsid w:val="004329EC"/>
    <w:rsid w:val="0044177C"/>
    <w:rsid w:val="004436DC"/>
    <w:rsid w:val="00474259"/>
    <w:rsid w:val="0048672F"/>
    <w:rsid w:val="004944B7"/>
    <w:rsid w:val="004B7719"/>
    <w:rsid w:val="004B7EDF"/>
    <w:rsid w:val="004C696C"/>
    <w:rsid w:val="004D3AEC"/>
    <w:rsid w:val="004D7EC7"/>
    <w:rsid w:val="00500CCC"/>
    <w:rsid w:val="005033D8"/>
    <w:rsid w:val="00503400"/>
    <w:rsid w:val="0051770B"/>
    <w:rsid w:val="00520BDD"/>
    <w:rsid w:val="005301A1"/>
    <w:rsid w:val="00561DBD"/>
    <w:rsid w:val="00565BC5"/>
    <w:rsid w:val="00574B22"/>
    <w:rsid w:val="00583500"/>
    <w:rsid w:val="005A1F8A"/>
    <w:rsid w:val="005A334D"/>
    <w:rsid w:val="005A4889"/>
    <w:rsid w:val="005A66E1"/>
    <w:rsid w:val="005A708B"/>
    <w:rsid w:val="005D5C2E"/>
    <w:rsid w:val="00603D2B"/>
    <w:rsid w:val="0062538E"/>
    <w:rsid w:val="00634779"/>
    <w:rsid w:val="00645C0F"/>
    <w:rsid w:val="006471DB"/>
    <w:rsid w:val="00651385"/>
    <w:rsid w:val="006514E5"/>
    <w:rsid w:val="00652199"/>
    <w:rsid w:val="00654719"/>
    <w:rsid w:val="00656FFE"/>
    <w:rsid w:val="006667F1"/>
    <w:rsid w:val="00697E42"/>
    <w:rsid w:val="006A0958"/>
    <w:rsid w:val="006C12FF"/>
    <w:rsid w:val="006C147C"/>
    <w:rsid w:val="006D4B3B"/>
    <w:rsid w:val="006E5758"/>
    <w:rsid w:val="00711837"/>
    <w:rsid w:val="00711E78"/>
    <w:rsid w:val="007222E9"/>
    <w:rsid w:val="00751996"/>
    <w:rsid w:val="007704E5"/>
    <w:rsid w:val="00771A9F"/>
    <w:rsid w:val="0078759E"/>
    <w:rsid w:val="00790265"/>
    <w:rsid w:val="0079028B"/>
    <w:rsid w:val="00790EC6"/>
    <w:rsid w:val="007A44A3"/>
    <w:rsid w:val="007B0D05"/>
    <w:rsid w:val="007D0967"/>
    <w:rsid w:val="007E0A73"/>
    <w:rsid w:val="007F7DCC"/>
    <w:rsid w:val="0080140B"/>
    <w:rsid w:val="00806C8A"/>
    <w:rsid w:val="00822EA9"/>
    <w:rsid w:val="00826C39"/>
    <w:rsid w:val="00830449"/>
    <w:rsid w:val="00855BAA"/>
    <w:rsid w:val="00862708"/>
    <w:rsid w:val="00862D4E"/>
    <w:rsid w:val="008727C8"/>
    <w:rsid w:val="0088227D"/>
    <w:rsid w:val="00891B2F"/>
    <w:rsid w:val="00892A47"/>
    <w:rsid w:val="00897D00"/>
    <w:rsid w:val="008A0F34"/>
    <w:rsid w:val="008A2169"/>
    <w:rsid w:val="008B3C0B"/>
    <w:rsid w:val="008B5024"/>
    <w:rsid w:val="008D37EB"/>
    <w:rsid w:val="008F1ACA"/>
    <w:rsid w:val="008F3026"/>
    <w:rsid w:val="0095424E"/>
    <w:rsid w:val="009568CD"/>
    <w:rsid w:val="00977337"/>
    <w:rsid w:val="00977416"/>
    <w:rsid w:val="00977F65"/>
    <w:rsid w:val="00996C53"/>
    <w:rsid w:val="00997F09"/>
    <w:rsid w:val="009A77EB"/>
    <w:rsid w:val="009B551D"/>
    <w:rsid w:val="009C1B88"/>
    <w:rsid w:val="009C46EF"/>
    <w:rsid w:val="009D000F"/>
    <w:rsid w:val="009E157C"/>
    <w:rsid w:val="009E1CC7"/>
    <w:rsid w:val="009E209A"/>
    <w:rsid w:val="00A2345A"/>
    <w:rsid w:val="00A2351A"/>
    <w:rsid w:val="00A32C6C"/>
    <w:rsid w:val="00A45008"/>
    <w:rsid w:val="00A46289"/>
    <w:rsid w:val="00A70CF6"/>
    <w:rsid w:val="00A937B3"/>
    <w:rsid w:val="00AA3846"/>
    <w:rsid w:val="00AA5B70"/>
    <w:rsid w:val="00AA7EF4"/>
    <w:rsid w:val="00AB3677"/>
    <w:rsid w:val="00AC7DB3"/>
    <w:rsid w:val="00AD083B"/>
    <w:rsid w:val="00AD0AB8"/>
    <w:rsid w:val="00AD47FD"/>
    <w:rsid w:val="00AF265B"/>
    <w:rsid w:val="00AF37F8"/>
    <w:rsid w:val="00B0252E"/>
    <w:rsid w:val="00B03B3F"/>
    <w:rsid w:val="00B47CE9"/>
    <w:rsid w:val="00B502EE"/>
    <w:rsid w:val="00B66277"/>
    <w:rsid w:val="00B66F67"/>
    <w:rsid w:val="00B80F68"/>
    <w:rsid w:val="00BA0434"/>
    <w:rsid w:val="00BB654E"/>
    <w:rsid w:val="00C10D5F"/>
    <w:rsid w:val="00C14AB5"/>
    <w:rsid w:val="00C20FF5"/>
    <w:rsid w:val="00C31893"/>
    <w:rsid w:val="00C3594D"/>
    <w:rsid w:val="00C60FE5"/>
    <w:rsid w:val="00C809B2"/>
    <w:rsid w:val="00C80ED4"/>
    <w:rsid w:val="00C829D7"/>
    <w:rsid w:val="00C86879"/>
    <w:rsid w:val="00C90A8C"/>
    <w:rsid w:val="00CA4613"/>
    <w:rsid w:val="00CB415F"/>
    <w:rsid w:val="00CB6919"/>
    <w:rsid w:val="00CB6944"/>
    <w:rsid w:val="00CC1A3C"/>
    <w:rsid w:val="00CC7CAA"/>
    <w:rsid w:val="00CD2D66"/>
    <w:rsid w:val="00CE1994"/>
    <w:rsid w:val="00CF6EE1"/>
    <w:rsid w:val="00D4161D"/>
    <w:rsid w:val="00D47DF4"/>
    <w:rsid w:val="00D52BBF"/>
    <w:rsid w:val="00D648A0"/>
    <w:rsid w:val="00D73DB8"/>
    <w:rsid w:val="00D848D5"/>
    <w:rsid w:val="00D84D38"/>
    <w:rsid w:val="00D8622D"/>
    <w:rsid w:val="00D93E03"/>
    <w:rsid w:val="00DA0888"/>
    <w:rsid w:val="00DB4DDD"/>
    <w:rsid w:val="00DC033C"/>
    <w:rsid w:val="00DC5906"/>
    <w:rsid w:val="00DD0A2E"/>
    <w:rsid w:val="00DF187B"/>
    <w:rsid w:val="00E10576"/>
    <w:rsid w:val="00E10737"/>
    <w:rsid w:val="00E2469A"/>
    <w:rsid w:val="00E264A3"/>
    <w:rsid w:val="00E26DAF"/>
    <w:rsid w:val="00E34254"/>
    <w:rsid w:val="00E34DCD"/>
    <w:rsid w:val="00E54A92"/>
    <w:rsid w:val="00E71E23"/>
    <w:rsid w:val="00E753BF"/>
    <w:rsid w:val="00E9268B"/>
    <w:rsid w:val="00E96A4E"/>
    <w:rsid w:val="00EA08A5"/>
    <w:rsid w:val="00EA3BF5"/>
    <w:rsid w:val="00EA6EFF"/>
    <w:rsid w:val="00EB5A0B"/>
    <w:rsid w:val="00EB7B91"/>
    <w:rsid w:val="00EB7C4F"/>
    <w:rsid w:val="00EC3513"/>
    <w:rsid w:val="00EC45F9"/>
    <w:rsid w:val="00ED239F"/>
    <w:rsid w:val="00ED3C10"/>
    <w:rsid w:val="00ED72D9"/>
    <w:rsid w:val="00EE3652"/>
    <w:rsid w:val="00EF2D4A"/>
    <w:rsid w:val="00F02D30"/>
    <w:rsid w:val="00F113D4"/>
    <w:rsid w:val="00F21B4C"/>
    <w:rsid w:val="00F309E7"/>
    <w:rsid w:val="00F335EB"/>
    <w:rsid w:val="00F33E0A"/>
    <w:rsid w:val="00F33F81"/>
    <w:rsid w:val="00F44595"/>
    <w:rsid w:val="00F51AA2"/>
    <w:rsid w:val="00F669C7"/>
    <w:rsid w:val="00F73B4C"/>
    <w:rsid w:val="00F81639"/>
    <w:rsid w:val="00F828F9"/>
    <w:rsid w:val="00F949E3"/>
    <w:rsid w:val="00FB1ED6"/>
    <w:rsid w:val="00FB3645"/>
    <w:rsid w:val="00FC7B17"/>
    <w:rsid w:val="00FD0A98"/>
    <w:rsid w:val="00FD2279"/>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CCC3E"/>
  <w15:docId w15:val="{4D22D9A5-AFF4-457B-A0D6-C5415C5E6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35452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4525"/>
  </w:style>
  <w:style w:type="paragraph" w:styleId="Fuzeile">
    <w:name w:val="footer"/>
    <w:basedOn w:val="Standard"/>
    <w:link w:val="FuzeileZchn"/>
    <w:uiPriority w:val="99"/>
    <w:unhideWhenUsed/>
    <w:rsid w:val="0035452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4525"/>
  </w:style>
  <w:style w:type="paragraph" w:styleId="KeinLeerraum">
    <w:name w:val="No Spacing"/>
    <w:uiPriority w:val="1"/>
    <w:qFormat/>
    <w:rsid w:val="00271B79"/>
    <w:rPr>
      <w:sz w:val="22"/>
      <w:szCs w:val="22"/>
      <w:lang w:eastAsia="en-US"/>
    </w:rPr>
  </w:style>
  <w:style w:type="paragraph" w:styleId="Sprechblasentext">
    <w:name w:val="Balloon Text"/>
    <w:basedOn w:val="Standard"/>
    <w:link w:val="SprechblasentextZchn"/>
    <w:uiPriority w:val="99"/>
    <w:semiHidden/>
    <w:unhideWhenUsed/>
    <w:rsid w:val="00D47DF4"/>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D47DF4"/>
    <w:rPr>
      <w:rFonts w:ascii="Tahoma" w:hAnsi="Tahoma" w:cs="Tahoma"/>
      <w:sz w:val="16"/>
      <w:szCs w:val="16"/>
      <w:lang w:eastAsia="en-US"/>
    </w:rPr>
  </w:style>
  <w:style w:type="paragraph" w:styleId="Listenabsatz">
    <w:name w:val="List Paragraph"/>
    <w:basedOn w:val="Standard"/>
    <w:uiPriority w:val="34"/>
    <w:qFormat/>
    <w:rsid w:val="00CB6944"/>
    <w:pPr>
      <w:ind w:left="720"/>
      <w:contextualSpacing/>
    </w:pPr>
  </w:style>
  <w:style w:type="character" w:styleId="Zeilennummer">
    <w:name w:val="line number"/>
    <w:basedOn w:val="Absatz-Standardschriftart"/>
    <w:uiPriority w:val="99"/>
    <w:semiHidden/>
    <w:unhideWhenUsed/>
    <w:rsid w:val="00583500"/>
  </w:style>
  <w:style w:type="character" w:customStyle="1" w:styleId="xbe">
    <w:name w:val="_xbe"/>
    <w:basedOn w:val="Absatz-Standardschriftart"/>
    <w:rsid w:val="00B03B3F"/>
  </w:style>
  <w:style w:type="character" w:styleId="Hyperlink">
    <w:name w:val="Hyperlink"/>
    <w:basedOn w:val="Absatz-Standardschriftart"/>
    <w:uiPriority w:val="99"/>
    <w:unhideWhenUsed/>
    <w:rsid w:val="00216BFC"/>
    <w:rPr>
      <w:color w:val="0000FF" w:themeColor="hyperlink"/>
      <w:u w:val="single"/>
    </w:rPr>
  </w:style>
  <w:style w:type="character" w:styleId="BesuchterLink">
    <w:name w:val="FollowedHyperlink"/>
    <w:basedOn w:val="Absatz-Standardschriftart"/>
    <w:uiPriority w:val="99"/>
    <w:semiHidden/>
    <w:unhideWhenUsed/>
    <w:rsid w:val="00216BF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5718795">
      <w:bodyDiv w:val="1"/>
      <w:marLeft w:val="0"/>
      <w:marRight w:val="0"/>
      <w:marTop w:val="0"/>
      <w:marBottom w:val="0"/>
      <w:divBdr>
        <w:top w:val="none" w:sz="0" w:space="0" w:color="auto"/>
        <w:left w:val="none" w:sz="0" w:space="0" w:color="auto"/>
        <w:bottom w:val="none" w:sz="0" w:space="0" w:color="auto"/>
        <w:right w:val="none" w:sz="0" w:space="0" w:color="auto"/>
      </w:divBdr>
    </w:div>
    <w:div w:id="1891332873">
      <w:bodyDiv w:val="1"/>
      <w:marLeft w:val="0"/>
      <w:marRight w:val="0"/>
      <w:marTop w:val="0"/>
      <w:marBottom w:val="0"/>
      <w:divBdr>
        <w:top w:val="none" w:sz="0" w:space="0" w:color="auto"/>
        <w:left w:val="none" w:sz="0" w:space="0" w:color="auto"/>
        <w:bottom w:val="none" w:sz="0" w:space="0" w:color="auto"/>
        <w:right w:val="none" w:sz="0" w:space="0" w:color="auto"/>
      </w:divBdr>
      <w:divsChild>
        <w:div w:id="717776999">
          <w:marLeft w:val="0"/>
          <w:marRight w:val="0"/>
          <w:marTop w:val="0"/>
          <w:marBottom w:val="0"/>
          <w:divBdr>
            <w:top w:val="none" w:sz="0" w:space="0" w:color="auto"/>
            <w:left w:val="none" w:sz="0" w:space="0" w:color="auto"/>
            <w:bottom w:val="none" w:sz="0" w:space="0" w:color="auto"/>
            <w:right w:val="none" w:sz="0" w:space="0" w:color="auto"/>
          </w:divBdr>
        </w:div>
        <w:div w:id="17405196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hyperlink" Target="http://www.swisstabletennis.ch/de/breitensport/kalender-unlizenzierte%20" TargetMode="External"/><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3" Type="http://schemas.openxmlformats.org/officeDocument/2006/relationships/image" Target="media/image45.JP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3.jpe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hyperlink" Target="http://www.tt4all.com" TargetMode="External"/><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image" Target="media/image60.png"/><Relationship Id="rId8" Type="http://schemas.openxmlformats.org/officeDocument/2006/relationships/image" Target="media/image2.jpeg"/><Relationship Id="rId51" Type="http://schemas.openxmlformats.org/officeDocument/2006/relationships/image" Target="media/image43.png"/><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1.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hyperlink" Target="file:///C:\Users\daniel.burren\AppData\Roaming\Microsoft\Word\www.gubler.ch" TargetMode="External"/><Relationship Id="rId20" Type="http://schemas.openxmlformats.org/officeDocument/2006/relationships/image" Target="media/image14.jpeg"/><Relationship Id="rId41" Type="http://schemas.openxmlformats.org/officeDocument/2006/relationships/image" Target="media/image34.jpeg"/><Relationship Id="rId54" Type="http://schemas.openxmlformats.org/officeDocument/2006/relationships/image" Target="media/image46.JPG"/><Relationship Id="rId62" Type="http://schemas.openxmlformats.org/officeDocument/2006/relationships/image" Target="media/image54.jpeg"/><Relationship Id="rId70"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image" Target="media/image41.png"/><Relationship Id="rId57" Type="http://schemas.openxmlformats.org/officeDocument/2006/relationships/image" Target="media/image49.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6.jpeg"/><Relationship Id="rId52" Type="http://schemas.openxmlformats.org/officeDocument/2006/relationships/image" Target="media/image44.JP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2.jpeg"/><Relationship Id="rId34" Type="http://schemas.openxmlformats.org/officeDocument/2006/relationships/image" Target="media/image28.jpeg"/><Relationship Id="rId50" Type="http://schemas.openxmlformats.org/officeDocument/2006/relationships/image" Target="media/image42.png"/><Relationship Id="rId55" Type="http://schemas.openxmlformats.org/officeDocument/2006/relationships/image" Target="media/image47.jpg"/><Relationship Id="rId7" Type="http://schemas.openxmlformats.org/officeDocument/2006/relationships/image" Target="media/image1.jpeg"/><Relationship Id="rId7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K:\Organisation\TTC%20Bern\Diverses\Handbuch%20Nachwuchs\TTC%20Bern%20-%20Handbuch%20Nachwuchs.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6863D0-020C-403F-9CBF-6D06B5C3E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TTC Bern - Handbuch Nachwuchs</Template>
  <TotalTime>0</TotalTime>
  <Pages>46</Pages>
  <Words>5638</Words>
  <Characters>35524</Characters>
  <Application>Microsoft Office Word</Application>
  <DocSecurity>0</DocSecurity>
  <Lines>296</Lines>
  <Paragraphs>82</Paragraphs>
  <ScaleCrop>false</ScaleCrop>
  <HeadingPairs>
    <vt:vector size="2" baseType="variant">
      <vt:variant>
        <vt:lpstr>Titel</vt:lpstr>
      </vt:variant>
      <vt:variant>
        <vt:i4>1</vt:i4>
      </vt:variant>
    </vt:vector>
  </HeadingPairs>
  <TitlesOfParts>
    <vt:vector size="1" baseType="lpstr">
      <vt:lpstr/>
    </vt:vector>
  </TitlesOfParts>
  <Company>Swiss Olympic</Company>
  <LinksUpToDate>false</LinksUpToDate>
  <CharactersWithSpaces>41080</CharactersWithSpaces>
  <SharedDoc>false</SharedDoc>
  <HLinks>
    <vt:vector size="12" baseType="variant">
      <vt:variant>
        <vt:i4>58</vt:i4>
      </vt:variant>
      <vt:variant>
        <vt:i4>-1</vt:i4>
      </vt:variant>
      <vt:variant>
        <vt:i4>1118</vt:i4>
      </vt:variant>
      <vt:variant>
        <vt:i4>1</vt:i4>
      </vt:variant>
      <vt:variant>
        <vt:lpwstr>http://www.swisstabletennis.ch/images/IMG_0304.JPG</vt:lpwstr>
      </vt:variant>
      <vt:variant>
        <vt:lpwstr/>
      </vt:variant>
      <vt:variant>
        <vt:i4>58</vt:i4>
      </vt:variant>
      <vt:variant>
        <vt:i4>-1</vt:i4>
      </vt:variant>
      <vt:variant>
        <vt:i4>1120</vt:i4>
      </vt:variant>
      <vt:variant>
        <vt:i4>1</vt:i4>
      </vt:variant>
      <vt:variant>
        <vt:lpwstr>http://www.swisstabletennis.ch/images/IMG_0304.JPG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Burren Daniel</dc:creator>
  <cp:lastModifiedBy>Monica Midali</cp:lastModifiedBy>
  <cp:revision>4</cp:revision>
  <cp:lastPrinted>2019-03-19T14:05:00Z</cp:lastPrinted>
  <dcterms:created xsi:type="dcterms:W3CDTF">2016-08-24T07:23:00Z</dcterms:created>
  <dcterms:modified xsi:type="dcterms:W3CDTF">2022-04-22T13:31:00Z</dcterms:modified>
</cp:coreProperties>
</file>